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cdf3b" w14:paraId="8acdf3b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2A2A5D" w:rsidRPr="0001633E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 xml:space="preserve"> St-</w:t>
      </w:r>
      <w:r w:rsidR="001F1C18">
        <w:rPr>
          <w:rFonts w:hAnsi="Times New Roman" w:ascii="Times New Roman"/>
        </w:rPr>
        <w:t>4806</w:t>
      </w:r>
      <w:r w:rsidRPr="0001633E">
        <w:rPr>
          <w:rFonts w:hAnsi="Times New Roman" w:ascii="Times New Roman"/>
        </w:rPr>
        <w:t>/1</w:t>
      </w:r>
      <w:r w:rsidR="001F1C18">
        <w:rPr>
          <w:rFonts w:hAnsi="Times New Roman" w:ascii="Times New Roman"/>
        </w:rPr>
        <w:t>6</w:t>
      </w:r>
      <w:r w:rsidR="00776504">
        <w:rPr>
          <w:rFonts w:hAnsi="Times New Roman" w:ascii="Times New Roman"/>
        </w:rPr>
        <w:t>-</w:t>
      </w:r>
      <w:r w:rsidR="001F1C18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481288" w:rsidR="00F6347A" w:rsidRPr="0001633E">
      <w:pPr>
        <w:ind w:firstLine="720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dužnikom </w:t>
      </w:r>
      <w:r w:rsidR="003E68EB">
        <w:rPr>
          <w:rFonts w:hAnsi="Times New Roman" w:ascii="Times New Roman"/>
        </w:rPr>
        <w:t>GRADITELJSTVO NATALIJA j.</w:t>
      </w:r>
      <w:r w:rsidR="008B5EFB">
        <w:rPr>
          <w:rFonts w:hAnsi="Times New Roman" w:ascii="Times New Roman"/>
        </w:rPr>
        <w:t xml:space="preserve">d.o.o., </w:t>
      </w:r>
      <w:r w:rsidR="003E68EB">
        <w:rPr>
          <w:rFonts w:hAnsi="Times New Roman" w:ascii="Times New Roman"/>
        </w:rPr>
        <w:t>Voloder, Ulica Graševine 15 A</w:t>
      </w:r>
      <w:r w:rsidR="00E97E6E">
        <w:rPr>
          <w:rFonts w:hAnsi="Times New Roman" w:ascii="Times New Roman"/>
        </w:rPr>
        <w:t xml:space="preserve">, </w:t>
      </w:r>
      <w:r w:rsidR="00725801" w:rsidRPr="0001633E">
        <w:rPr>
          <w:rFonts w:hAnsi="Times New Roman" w:ascii="Times New Roman"/>
        </w:rPr>
        <w:t xml:space="preserve">OIB </w:t>
      </w:r>
      <w:r w:rsidR="003E68EB">
        <w:rPr>
          <w:rFonts w:hAnsi="Times New Roman" w:ascii="Times New Roman"/>
        </w:rPr>
        <w:t>09918579241</w:t>
      </w:r>
      <w:r w:rsidR="00EC0460" w:rsidRPr="0001633E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 xml:space="preserve">dana </w:t>
      </w:r>
      <w:r w:rsidR="003E68EB">
        <w:rPr>
          <w:rFonts w:hAnsi="Times New Roman" w:ascii="Times New Roman"/>
        </w:rPr>
        <w:t>24</w:t>
      </w:r>
      <w:r w:rsidR="00725801" w:rsidRPr="0001633E">
        <w:rPr>
          <w:rFonts w:hAnsi="Times New Roman" w:ascii="Times New Roman"/>
        </w:rPr>
        <w:t>. listopada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ED1090" w:rsidRPr="0001633E">
        <w:rPr>
          <w:rFonts w:hAnsi="Times New Roman" w:ascii="Times New Roman"/>
        </w:rPr>
        <w:t>6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F71C0A">
        <w:rPr>
          <w:rFonts w:hAnsi="Times New Roman" w:ascii="Times New Roman"/>
        </w:rPr>
        <w:t>Marku Markoviću</w:t>
      </w:r>
      <w:r w:rsidR="00545BF7">
        <w:rPr>
          <w:rFonts w:hAnsi="Times New Roman" w:ascii="Times New Roman"/>
        </w:rPr>
        <w:t xml:space="preserve">, </w:t>
      </w:r>
      <w:r w:rsidR="005B62F7">
        <w:rPr>
          <w:rFonts w:hAnsi="Times New Roman" w:ascii="Times New Roman"/>
        </w:rPr>
        <w:t xml:space="preserve"> </w:t>
      </w:r>
      <w:r w:rsidR="00F71C0A">
        <w:rPr>
          <w:rFonts w:hAnsi="Times New Roman" w:ascii="Times New Roman"/>
        </w:rPr>
        <w:t>Voloder, Ulica Graševine 15/A</w:t>
      </w:r>
      <w:r w:rsidR="00545BF7">
        <w:rPr>
          <w:rFonts w:hAnsi="Times New Roman" w:ascii="Times New Roman"/>
        </w:rPr>
        <w:t>,</w:t>
      </w:r>
      <w:r w:rsidR="00115745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OIB </w:t>
      </w:r>
      <w:r w:rsidR="00DD79C7">
        <w:rPr>
          <w:rFonts w:hAnsi="Times New Roman" w:ascii="Times New Roman"/>
        </w:rPr>
        <w:t>52944241377</w:t>
      </w:r>
      <w:r w:rsidRPr="0001633E">
        <w:rPr>
          <w:rFonts w:hAnsi="Times New Roman" w:ascii="Times New Roman"/>
        </w:rPr>
        <w:t xml:space="preserve">,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245AF4">
        <w:rPr>
          <w:rFonts w:hAnsi="Times New Roman" w:ascii="Times New Roman"/>
          <w:color w:val="000000"/>
        </w:rPr>
        <w:t>roj 200</w:t>
      </w:r>
      <w:r w:rsidR="00DD79C7">
        <w:rPr>
          <w:rFonts w:hAnsi="Times New Roman" w:ascii="Times New Roman"/>
          <w:color w:val="000000"/>
        </w:rPr>
        <w:t>1-4806</w:t>
      </w:r>
      <w:r w:rsidR="007B19B6">
        <w:rPr>
          <w:rFonts w:hAnsi="Times New Roman" w:ascii="Times New Roman"/>
          <w:color w:val="000000"/>
        </w:rPr>
        <w:t>1</w:t>
      </w:r>
      <w:r w:rsidR="00DD79C7">
        <w:rPr>
          <w:rFonts w:hAnsi="Times New Roman" w:ascii="Times New Roman"/>
          <w:color w:val="000000"/>
        </w:rPr>
        <w:t>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DD79C7">
        <w:rPr>
          <w:rFonts w:hAnsi="Times New Roman" w:ascii="Times New Roman"/>
          <w:color w:val="000000"/>
        </w:rPr>
        <w:t>001-480616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557C5E" w:rsidRPr="00557C5E">
        <w:rPr>
          <w:rFonts w:hAnsi="Times New Roman" w:ascii="Times New Roman"/>
        </w:rPr>
        <w:t xml:space="preserve"> </w:t>
      </w:r>
      <w:r w:rsidR="00557C5E">
        <w:rPr>
          <w:rFonts w:hAnsi="Times New Roman" w:ascii="Times New Roman"/>
        </w:rPr>
        <w:t xml:space="preserve">GRADITELJSTVO NATALIJA j.d.o.o., Voloder, Ulica Graševine 15 A, </w:t>
      </w:r>
      <w:r w:rsidR="00557C5E" w:rsidRPr="0001633E">
        <w:rPr>
          <w:rFonts w:hAnsi="Times New Roman" w:ascii="Times New Roman"/>
        </w:rPr>
        <w:t xml:space="preserve">OIB </w:t>
      </w:r>
      <w:r w:rsidR="00557C5E">
        <w:rPr>
          <w:rFonts w:hAnsi="Times New Roman" w:ascii="Times New Roman"/>
        </w:rPr>
        <w:t>09918579241</w:t>
      </w:r>
      <w:r w:rsidR="009B023E" w:rsidRPr="0001633E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B812E9">
        <w:rPr>
          <w:rFonts w:hAnsi="Times New Roman" w:ascii="Times New Roman"/>
        </w:rPr>
        <w:t>24</w:t>
      </w:r>
      <w:r w:rsidR="0001633E">
        <w:rPr>
          <w:rFonts w:hAnsi="Times New Roman" w:ascii="Times New Roman"/>
        </w:rPr>
        <w:t>. listopada</w:t>
      </w:r>
      <w:r w:rsidRPr="0001633E">
        <w:rPr>
          <w:rFonts w:hAnsi="Times New Roman" w:ascii="Times New Roman"/>
        </w:rPr>
        <w:t xml:space="preserve"> 2016.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BE66CF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3F5" w:rsidP="00481288" w:rsidR="00C813F5">
      <w:r>
        <w:separator/>
      </w:r>
    </w:p>
  </w:endnote>
  <w:endnote w:id="0" w:type="continuationSeparator">
    <w:p w:rsidRDefault="00C813F5" w:rsidP="00481288" w:rsidR="00C813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3F5" w:rsidP="00481288" w:rsidR="00C813F5">
      <w:r>
        <w:separator/>
      </w:r>
    </w:p>
  </w:footnote>
  <w:footnote w:id="0" w:type="continuationSeparator">
    <w:p w:rsidRDefault="00C813F5" w:rsidP="00481288" w:rsidR="00C813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3D00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B812E9">
      <w:rPr>
        <w:rFonts w:hAnsi="Times New Roman" w:ascii="Times New Roman"/>
      </w:rPr>
      <w:t>4806</w:t>
    </w:r>
    <w:r w:rsidR="00725801" w:rsidRPr="00725801">
      <w:rPr>
        <w:rFonts w:hAnsi="Times New Roman" w:ascii="Times New Roman"/>
      </w:rPr>
      <w:t>/1</w:t>
    </w:r>
    <w:r w:rsidR="00B812E9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633E"/>
    <w:rsid w:val="00030E3C"/>
    <w:rsid w:val="0004622A"/>
    <w:rsid w:val="00062B21"/>
    <w:rsid w:val="000846FF"/>
    <w:rsid w:val="00094559"/>
    <w:rsid w:val="000960D2"/>
    <w:rsid w:val="000965A0"/>
    <w:rsid w:val="000A21CB"/>
    <w:rsid w:val="000A62B5"/>
    <w:rsid w:val="000D48AA"/>
    <w:rsid w:val="000E061A"/>
    <w:rsid w:val="000E45C2"/>
    <w:rsid w:val="00100C07"/>
    <w:rsid w:val="00110E4F"/>
    <w:rsid w:val="00111060"/>
    <w:rsid w:val="00115745"/>
    <w:rsid w:val="00126012"/>
    <w:rsid w:val="00135842"/>
    <w:rsid w:val="0013728A"/>
    <w:rsid w:val="00142EC5"/>
    <w:rsid w:val="0015544E"/>
    <w:rsid w:val="00156862"/>
    <w:rsid w:val="00180468"/>
    <w:rsid w:val="001A660E"/>
    <w:rsid w:val="001F1C18"/>
    <w:rsid w:val="001F56F3"/>
    <w:rsid w:val="002210FA"/>
    <w:rsid w:val="00245AF4"/>
    <w:rsid w:val="002734FB"/>
    <w:rsid w:val="002949DF"/>
    <w:rsid w:val="002A2A5D"/>
    <w:rsid w:val="002A465C"/>
    <w:rsid w:val="002A71E0"/>
    <w:rsid w:val="002C2F94"/>
    <w:rsid w:val="003150EC"/>
    <w:rsid w:val="003350EB"/>
    <w:rsid w:val="00351E56"/>
    <w:rsid w:val="003547DA"/>
    <w:rsid w:val="00380E63"/>
    <w:rsid w:val="00382E0E"/>
    <w:rsid w:val="003E68EB"/>
    <w:rsid w:val="003F3A1D"/>
    <w:rsid w:val="00431DDE"/>
    <w:rsid w:val="004377CF"/>
    <w:rsid w:val="00450B6A"/>
    <w:rsid w:val="00457F9A"/>
    <w:rsid w:val="00461F03"/>
    <w:rsid w:val="00481288"/>
    <w:rsid w:val="00492D49"/>
    <w:rsid w:val="004D7978"/>
    <w:rsid w:val="004E0EBF"/>
    <w:rsid w:val="004F2939"/>
    <w:rsid w:val="004F62E3"/>
    <w:rsid w:val="00503B0C"/>
    <w:rsid w:val="005166BC"/>
    <w:rsid w:val="00545BF7"/>
    <w:rsid w:val="00557C5E"/>
    <w:rsid w:val="00583CA4"/>
    <w:rsid w:val="00591698"/>
    <w:rsid w:val="00594058"/>
    <w:rsid w:val="005B62F7"/>
    <w:rsid w:val="005B7CEB"/>
    <w:rsid w:val="005E767F"/>
    <w:rsid w:val="005F0382"/>
    <w:rsid w:val="00601921"/>
    <w:rsid w:val="00645AD7"/>
    <w:rsid w:val="00664FCA"/>
    <w:rsid w:val="006970DB"/>
    <w:rsid w:val="006E05FD"/>
    <w:rsid w:val="00725801"/>
    <w:rsid w:val="00727293"/>
    <w:rsid w:val="007342BD"/>
    <w:rsid w:val="00764397"/>
    <w:rsid w:val="00776504"/>
    <w:rsid w:val="007B19B6"/>
    <w:rsid w:val="007D1D12"/>
    <w:rsid w:val="00806C5A"/>
    <w:rsid w:val="00811BCB"/>
    <w:rsid w:val="0086652E"/>
    <w:rsid w:val="008A4D94"/>
    <w:rsid w:val="008A7934"/>
    <w:rsid w:val="008B5EFB"/>
    <w:rsid w:val="008C13A4"/>
    <w:rsid w:val="0093095C"/>
    <w:rsid w:val="00954522"/>
    <w:rsid w:val="009B023E"/>
    <w:rsid w:val="009B0AD6"/>
    <w:rsid w:val="009B0DAF"/>
    <w:rsid w:val="009B574E"/>
    <w:rsid w:val="009C521A"/>
    <w:rsid w:val="009C6EA3"/>
    <w:rsid w:val="009D3A86"/>
    <w:rsid w:val="009F0A95"/>
    <w:rsid w:val="00A03D00"/>
    <w:rsid w:val="00A03E42"/>
    <w:rsid w:val="00A32EAD"/>
    <w:rsid w:val="00A40504"/>
    <w:rsid w:val="00A4307A"/>
    <w:rsid w:val="00A53233"/>
    <w:rsid w:val="00A55E9A"/>
    <w:rsid w:val="00A7013D"/>
    <w:rsid w:val="00A83AA8"/>
    <w:rsid w:val="00A85E1B"/>
    <w:rsid w:val="00A902DC"/>
    <w:rsid w:val="00AA5B92"/>
    <w:rsid w:val="00AB1A59"/>
    <w:rsid w:val="00AC4385"/>
    <w:rsid w:val="00AD020D"/>
    <w:rsid w:val="00AD0D49"/>
    <w:rsid w:val="00AE156E"/>
    <w:rsid w:val="00AE3079"/>
    <w:rsid w:val="00AE4432"/>
    <w:rsid w:val="00AF7FB0"/>
    <w:rsid w:val="00B013BA"/>
    <w:rsid w:val="00B0699D"/>
    <w:rsid w:val="00B13B4C"/>
    <w:rsid w:val="00B22578"/>
    <w:rsid w:val="00B26EED"/>
    <w:rsid w:val="00B44059"/>
    <w:rsid w:val="00B50C4E"/>
    <w:rsid w:val="00B56158"/>
    <w:rsid w:val="00B65BB3"/>
    <w:rsid w:val="00B812E9"/>
    <w:rsid w:val="00B92F0B"/>
    <w:rsid w:val="00BB034A"/>
    <w:rsid w:val="00BC4A14"/>
    <w:rsid w:val="00BE4A94"/>
    <w:rsid w:val="00BE66CF"/>
    <w:rsid w:val="00C20831"/>
    <w:rsid w:val="00C242A1"/>
    <w:rsid w:val="00C80A08"/>
    <w:rsid w:val="00C81150"/>
    <w:rsid w:val="00C813F5"/>
    <w:rsid w:val="00C90CE9"/>
    <w:rsid w:val="00C92DEE"/>
    <w:rsid w:val="00CA0FFB"/>
    <w:rsid w:val="00CB675B"/>
    <w:rsid w:val="00CF1A6A"/>
    <w:rsid w:val="00D271E4"/>
    <w:rsid w:val="00D51200"/>
    <w:rsid w:val="00D5258E"/>
    <w:rsid w:val="00D873B1"/>
    <w:rsid w:val="00D947EA"/>
    <w:rsid w:val="00DD79C7"/>
    <w:rsid w:val="00DE7648"/>
    <w:rsid w:val="00DF3CA9"/>
    <w:rsid w:val="00DF6CE5"/>
    <w:rsid w:val="00E32F34"/>
    <w:rsid w:val="00E46E65"/>
    <w:rsid w:val="00E5041D"/>
    <w:rsid w:val="00E63447"/>
    <w:rsid w:val="00E7613F"/>
    <w:rsid w:val="00E84805"/>
    <w:rsid w:val="00E90636"/>
    <w:rsid w:val="00E92E81"/>
    <w:rsid w:val="00E97E6E"/>
    <w:rsid w:val="00EC0460"/>
    <w:rsid w:val="00EC24C2"/>
    <w:rsid w:val="00ED1090"/>
    <w:rsid w:val="00ED36BD"/>
    <w:rsid w:val="00F06E29"/>
    <w:rsid w:val="00F25E23"/>
    <w:rsid w:val="00F27C2D"/>
    <w:rsid w:val="00F344A8"/>
    <w:rsid w:val="00F36F6B"/>
    <w:rsid w:val="00F4154A"/>
    <w:rsid w:val="00F44E63"/>
    <w:rsid w:val="00F627F7"/>
    <w:rsid w:val="00F6347A"/>
    <w:rsid w:val="00F63E94"/>
    <w:rsid w:val="00F71C0A"/>
    <w:rsid w:val="00F77DE7"/>
    <w:rsid w:val="00FC6129"/>
    <w:rsid w:val="00FF2C20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3D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3D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3D0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3D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3D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3D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3D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3D0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3D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3D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4806</izvorni_sadrzaj>
    <derivirana_varijabla naziv="DomainObject.Predmet.Broj_1">4806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St-4806/2016</izvorni_sadrzaj>
    <derivirana_varijabla naziv="DomainObject.Predmet.OznakaBroj_1">St-4806/2016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NATALIJA j.d.o.o. zastupanog po punomoćniku Marko Marković</izvorni_sadrzaj>
    <derivirana_varijabla naziv="DomainObject.Predmet.ProtustrankaFormated_1">  GRADITELJSTVO NATALIJA j.d.o.o. zastupanog po punomoćniku Marko Marković</derivirana_varijabla>
  </DomainObject.Predmet.ProtustrankaFormated>
  <DomainObject.Predmet.ProtustrankaFormatedOIB>
    <izvorni_sadrzaj>  GRADITELJSTVO NATALIJA j.d.o.o., OIB 09918579241 zastupanog po punomoćniku Marko Marković</izvorni_sadrzaj>
    <derivirana_varijabla naziv="DomainObject.Predmet.ProtustrankaFormatedOIB_1">  GRADITELJSTVO NATALIJA j.d.o.o., OIB 09918579241 zastupanog po punomoćniku Marko Marković</derivirana_varijabla>
  </DomainObject.Predmet.ProtustrankaFormatedOIB>
  <DomainObject.Predmet.ProtustrankaFormatedWithAdress>
    <izvorni_sadrzaj> GRADITELJSTVO NATALIJA j.d.o.o., Ulica Graševine 15 A, 44317 Voloder zastupanog po punomoćniku Marko Marković</izvorni_sadrzaj>
    <derivirana_varijabla naziv="DomainObject.Predmet.ProtustrankaFormatedWithAdress_1"> GRADITELJSTVO NATALIJA j.d.o.o., Ulica Graševine 15 A, 44317 Voloder zastupanog po punomoćniku Marko Marković</derivirana_varijabla>
  </DomainObject.Predmet.ProtustrankaFormatedWithAdress>
  <DomainObject.Predmet.ProtustrankaFormatedWithAdressOIB>
    <izvorni_sadrzaj> GRADITELJSTVO NATALIJA j.d.o.o., OIB 09918579241, Ulica Graševine 15 A, 44317 Voloder zastupanog po punomoćniku Marko Marković</izvorni_sadrzaj>
    <derivirana_varijabla naziv="DomainObject.Predmet.ProtustrankaFormatedWithAdressOIB_1"> GRADITELJSTVO NATALIJA j.d.o.o., OIB 09918579241, Ulica Graševine 15 A, 44317 Voloder zastupanog po punomoćniku Marko Marković</derivirana_varijabla>
  </DomainObject.Predmet.ProtustrankaFormatedWithAdressOIB>
  <DomainObject.Predmet.ProtustrankaWithAdress>
    <izvorni_sadrzaj>GRADITELJSTVO NATALIJA j.d.o.o. Ulica Graševine 15 A, 44317 Voloder</izvorni_sadrzaj>
    <derivirana_varijabla naziv="DomainObject.Predmet.ProtustrankaWithAdress_1">GRADITELJSTVO NATALIJA j.d.o.o. Ulica Graševine 15 A, 44317 Voloder</derivirana_varijabla>
  </DomainObject.Predmet.ProtustrankaWithAdress>
  <DomainObject.Predmet.ProtustrankaWithAdressOIB>
    <izvorni_sadrzaj>GRADITELJSTVO NATALIJA j.d.o.o., OIB 09918579241, Ulica Graševine 15 A, 44317 Voloder</izvorni_sadrzaj>
    <derivirana_varijabla naziv="DomainObject.Predmet.ProtustrankaWithAdressOIB_1">GRADITELJSTVO NATALIJA j.d.o.o., OIB 09918579241, Ulica Graševine 15 A, 44317 Voloder</derivirana_varijabla>
  </DomainObject.Predmet.ProtustrankaWithAdressOIB>
  <DomainObject.Predmet.ProtustrankaNazivFormated>
    <izvorni_sadrzaj>GRADITELJSTVO NATALIJA j.d.o.o.</izvorni_sadrzaj>
    <derivirana_varijabla naziv="DomainObject.Predmet.ProtustrankaNazivFormated_1">GRADITELJSTVO NATALIJA j.d.o.o.</derivirana_varijabla>
  </DomainObject.Predmet.ProtustrankaNazivFormated>
  <DomainObject.Predmet.ProtustrankaNazivFormatedOIB>
    <izvorni_sadrzaj>GRADITELJSTVO NATALIJA j.d.o.o., OIB 09918579241</izvorni_sadrzaj>
    <derivirana_varijabla naziv="DomainObject.Predmet.ProtustrankaNazivFormatedOIB_1">GRADITELJSTVO NATALIJA j.d.o.o., OIB 09918579241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GRADITELJSTVO NATALIJA j.d.o.o. zastupanog po punomoćniku Marko Marković</item>
    </izvorni_sadrzaj>
    <derivirana_varijabla naziv="DomainObject.Predmet.ProtuStrankaListFormated_1">
      <item>GRADITELJSTVO NATALIJA j.d.o.o. zastupanog po punomoćniku Marko Marković</item>
    </derivirana_varijabla>
  </DomainObject.Predmet.ProtuStrankaListFormated>
  <DomainObject.Predmet.ProtuStrankaListFormatedOIB>
    <izvorni_sadrzaj>
      <item>GRADITELJSTVO NATALIJA j.d.o.o., OIB 09918579241 zastupanog po punomoćniku Marko Marković</item>
    </izvorni_sadrzaj>
    <derivirana_varijabla naziv="DomainObject.Predmet.ProtuStrankaListFormatedOIB_1">
      <item>GRADITELJSTVO NATALIJA j.d.o.o., OIB 09918579241 zastupanog po punomoćniku Marko Marković</item>
    </derivirana_varijabla>
  </DomainObject.Predmet.ProtuStrankaListFormatedOIB>
  <DomainObject.Predmet.ProtuStrankaListFormatedWithAdress>
    <izvorni_sadrzaj>
      <item>GRADITELJSTVO NATALIJA j.d.o.o., Ulica Graševine 15 A, 44317 Voloder zastupanog po punomoćniku Marko Marković</item>
    </izvorni_sadrzaj>
    <derivirana_varijabla naziv="DomainObject.Predmet.ProtuStrankaListFormatedWithAdress_1">
      <item>GRADITELJSTVO NATALIJA j.d.o.o., Ulica Graševine 15 A, 44317 Voloder zastupanog po punomoćniku Marko Marković</item>
    </derivirana_varijabla>
  </DomainObject.Predmet.ProtuStrankaListFormatedWithAdress>
  <DomainObject.Predmet.ProtuStrankaListFormatedWithAdressOIB>
    <izvorni_sadrzaj>
      <item>GRADITELJSTVO NATALIJA j.d.o.o., OIB 09918579241, Ulica Graševine 15 A, 44317 Voloder zastupanog po punomoćniku Marko Marković</item>
    </izvorni_sadrzaj>
    <derivirana_varijabla naziv="DomainObject.Predmet.ProtuStrankaListFormatedWithAdressOIB_1">
      <item>GRADITELJSTVO NATALIJA j.d.o.o., OIB 09918579241, Ulica Graševine 15 A, 44317 Voloder zastupanog po punomoćniku Marko Marković</item>
    </derivirana_varijabla>
  </DomainObject.Predmet.ProtuStrankaListFormatedWithAdressOIB>
  <DomainObject.Predmet.ProtuStrankaListNazivFormated>
    <izvorni_sadrzaj>
      <item>GRADITELJSTVO NATALIJA j.d.o.o.</item>
    </izvorni_sadrzaj>
    <derivirana_varijabla naziv="DomainObject.Predmet.ProtuStrankaListNazivFormated_1">
      <item>GRADITELJSTVO NATALIJA j.d.o.o.</item>
    </derivirana_varijabla>
  </DomainObject.Predmet.ProtuStrankaListNazivFormated>
  <DomainObject.Predmet.ProtuStrankaListNazivFormatedOIB>
    <izvorni_sadrzaj>
      <item>GRADITELJSTVO NATALIJA j.d.o.o., OIB 09918579241</item>
    </izvorni_sadrzaj>
    <derivirana_varijabla naziv="DomainObject.Predmet.ProtuStrankaListNazivFormatedOIB_1">
      <item>GRADITELJSTVO NATALIJA j.d.o.o., OIB 09918579241</item>
    </derivirana_varijabla>
  </DomainObject.Predmet.ProtuStrankaListNazivFormatedOIB>
  <DomainObject.Predmet.OstaliListFormated>
    <izvorni_sadrzaj>
      <item>Marko Marković punomoćnik sudionika u postupku GRADITELJSTVO NATALIJA j.d.o.o.</item>
    </izvorni_sadrzaj>
    <derivirana_varijabla naziv="DomainObject.Predmet.OstaliListFormated_1">
      <item>Marko Marković punomoćnik sudionika u postupku GRADITELJSTVO NATALIJA j.d.o.o.</item>
    </derivirana_varijabla>
  </DomainObject.Predmet.OstaliListFormated>
  <DomainObject.Predmet.OstaliListFormatedOIB>
    <izvorni_sadrzaj>
      <item>Marko Marković, OIB 52944241377 punomoćnik sudionika u postupku GRADITELJSTVO NATALIJA j.d.o.o.</item>
    </izvorni_sadrzaj>
    <derivirana_varijabla naziv="DomainObject.Predmet.OstaliListFormatedOIB_1">
      <item>Marko Marković, OIB 52944241377 punomoćnik sudionika u postupku GRADITELJSTVO NATALIJA j.d.o.o.</item>
    </derivirana_varijabla>
  </DomainObject.Predmet.OstaliListFormatedOIB>
  <DomainObject.Predmet.OstaliListFormatedWithAdress>
    <izvorni_sadrzaj>
      <item>Marko Marković, Graševine 15a, 44317 Voloder punomoćnik sudionika u postupku GRADITELJSTVO NATALIJA j.d.o.o.</item>
    </izvorni_sadrzaj>
    <derivirana_varijabla naziv="DomainObject.Predmet.OstaliListFormatedWithAdress_1">
      <item>Marko Marković, Graševine 15a, 44317 Voloder punomoćnik sudionika u postupku GRADITELJSTVO NATALIJA j.d.o.o.</item>
    </derivirana_varijabla>
  </DomainObject.Predmet.OstaliListFormatedWithAdress>
  <DomainObject.Predmet.OstaliListFormatedWithAdressOIB>
    <izvorni_sadrzaj>
      <item>Marko Marković, OIB 52944241377, Graševine 15a, 44317 Voloder punomoćnik sudionika u postupku GRADITELJSTVO NATALIJA j.d.o.o.</item>
    </izvorni_sadrzaj>
    <derivirana_varijabla naziv="DomainObject.Predmet.OstaliListFormatedWithAdressOIB_1">
      <item>Marko Marković, OIB 52944241377, Graševine 15a, 44317 Voloder punomoćnik sudionika u postupku GRADITELJSTVO NATALIJA j.d.o.o.</item>
    </derivirana_varijabla>
  </DomainObject.Predmet.OstaliListFormatedWithAdressOIB>
  <DomainObject.Predmet.OstaliListNazivFormated>
    <izvorni_sadrzaj>
      <item>Marko Marković</item>
    </izvorni_sadrzaj>
    <derivirana_varijabla naziv="DomainObject.Predmet.OstaliListNazivFormated_1">
      <item>Marko Marković</item>
    </derivirana_varijabla>
  </DomainObject.Predmet.OstaliListNazivFormated>
  <DomainObject.Predmet.OstaliListNazivFormatedOIB>
    <izvorni_sadrzaj>
      <item>Marko Marković, OIB 52944241377</item>
    </izvorni_sadrzaj>
    <derivirana_varijabla naziv="DomainObject.Predmet.OstaliListNazivFormatedOIB_1">
      <item>Marko Marković, OIB 52944241377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GRADITELJSTVO NATALIJA j.d.o.o.</izvorni_sadrzaj>
    <derivirana_varijabla naziv="DomainObject.Predmet.ProtustrankaIDrugi_1">GRADITELJSTVO NATALIJA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GRADITELJSTVO NATALIJA j.d.o.o., OIB 09918579241, Ulica Graševine 15 A, 44317 Voloder</izvorni_sadrzaj>
    <derivirana_varijabla naziv="DomainObject.Predmet.ProtustrankaIDrugiAdressOIB_1">GRADITELJSTVO NATALIJA j.d.o.o., OIB 09918579241, Ulica Graševine 15 A, 44317 Voloder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GRADITELJSTVO NATALIJA j.d.o.o.</item>
      <item>Marko Marković</item>
    </izvorni_sadrzaj>
    <derivirana_varijabla naziv="DomainObject.Predmet.SudioniciListNaziv_1">
      <item>FINA Regionalni centar Zagreb</item>
      <item>GRADITELJSTVO NATALIJA j.d.o.o.</item>
      <item>Marko Marković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GRADITELJSTVO NATALIJA j.d.o.o., OIB 09918579241, Ulica Graševine 15 A,44317 Voloder</item>
      <item>Marko Marković, OIB 52944241377, Graševine 15a,44317 Voloder</item>
    </izvorni_sadrzaj>
    <derivirana_varijabla naziv="DomainObject.Predmet.SudioniciListAdressOIB_1">
      <item>FINA Regionalni centar Zagreb, OIB 85821130368, Trg svibanjskih žrtava 1995. 1,10000 Zagreb</item>
      <item>GRADITELJSTVO NATALIJA j.d.o.o., OIB 09918579241, Ulica Graševine 15 A,44317 Voloder</item>
      <item>Marko Marković, OIB 52944241377, Graševine 15a,44317 Voloder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09918579241</item>
      <item>, OIB 52944241377</item>
    </izvorni_sadrzaj>
    <derivirana_varijabla naziv="DomainObject.Predmet.SudioniciListNazivOIB_1">
      <item>, OIB 85821130368</item>
      <item>, OIB 09918579241</item>
      <item>, OIB 52944241377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7E3B3E-3843-461C-BF6D-60E9FFBF11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3088</properties:Characters>
  <properties:Lines>81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2016-10-24T09:56:00Z</dcterms:created>
  <dc:creator>Žana Livaja</dc:creator>
  <cp:lastModifiedBy>Marina Markić</cp:lastModifiedBy>
  <cp:lastPrinted>2016-10-24T10:07:00Z</cp:lastPrinted>
  <dcterms:modified xmlns:xsi="http://www.w3.org/2001/XMLSchema-instance" xsi:type="dcterms:W3CDTF">2016-10-24T10:07:00Z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