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95bc" w14:paraId="59095bc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84D29">
        <w:t>1</w:t>
      </w:r>
      <w:r w:rsidR="007C408F">
        <w:t>894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D700D1" w:rsidRPr="00D700D1">
        <w:rPr>
          <w:b/>
        </w:rPr>
        <w:t>Poklon bon d.o.o, Prilaz baruna Filipovića 24, Zagreb, MBS: 080815102, OIB: 81513372831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8152B0">
        <w:t>14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3410E2" w:rsidR="003410E2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D700D1">
        <w:rPr>
          <w:b/>
        </w:rPr>
        <w:t>Poklon bon d.o.o, Prilaz baruna Filipovića 24, Zagreb, MBS: 080815102, OIB: 81513372831</w:t>
      </w:r>
      <w:r w:rsidR="00204EAF" w:rsidRPr="00552F4F">
        <w:t xml:space="preserve">. </w:t>
      </w:r>
    </w:p>
    <w:p w:rsidRDefault="003410E2" w:rsidP="003410E2" w:rsidR="003410E2">
      <w:pPr>
        <w:pStyle w:val="Odlomakpopisa"/>
        <w:ind w:left="1500"/>
        <w:jc w:val="both"/>
      </w:pPr>
    </w:p>
    <w:p w:rsidRDefault="00A94DF3" w:rsidP="00A94DF3" w:rsidR="00A94DF3" w:rsidRPr="001D462F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proofErr w:type="spellStart"/>
      <w:r>
        <w:rPr>
          <w:bCs/>
        </w:rPr>
        <w:t>Jelenko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Lehki</w:t>
      </w:r>
      <w:proofErr w:type="spellEnd"/>
      <w:r>
        <w:rPr>
          <w:bCs/>
        </w:rPr>
        <w:t xml:space="preserve">, Zagreb, P. </w:t>
      </w:r>
      <w:proofErr w:type="spellStart"/>
      <w:r>
        <w:rPr>
          <w:bCs/>
        </w:rPr>
        <w:t>Hatza</w:t>
      </w:r>
      <w:proofErr w:type="spellEnd"/>
      <w:r>
        <w:rPr>
          <w:bCs/>
        </w:rPr>
        <w:t xml:space="preserve"> 10, OIB: 96068307857</w:t>
      </w:r>
      <w:r w:rsidRPr="001D462F">
        <w:t>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D700D1">
        <w:rPr>
          <w:b/>
        </w:rPr>
        <w:t>Poklon bon d.o.o, Prilaz baruna Filipovića 24, Zagreb, MBS: 080815102, OIB: 81513372831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D34632">
        <w:t>23. veljače</w:t>
      </w:r>
      <w:r w:rsidR="005D6F21">
        <w:t xml:space="preserve">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D700D1">
        <w:rPr>
          <w:b/>
        </w:rPr>
        <w:t>Poklon bon d.o.o, Prilaz baruna Filipovića 24, Zagreb, MBS: 080815102, OIB: 81513372831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0B047E">
        <w:t>1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2A6E1D">
        <w:t>1894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8152B0">
        <w:t>14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874D81">
        <w:t>Registar</w:t>
      </w:r>
      <w:r w:rsidRPr="004733DA">
        <w:rPr>
          <w:b/>
        </w:rPr>
        <w:t xml:space="preserve">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31A" w:rsidP="00FD0D3C" w:rsidR="00CA631A">
      <w:r>
        <w:separator/>
      </w:r>
    </w:p>
  </w:endnote>
  <w:endnote w:id="0" w:type="continuationSeparator">
    <w:p w:rsidRDefault="00CA631A" w:rsidP="00FD0D3C" w:rsidR="00CA6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31A" w:rsidP="00FD0D3C" w:rsidR="00CA631A">
      <w:r>
        <w:separator/>
      </w:r>
    </w:p>
  </w:footnote>
  <w:footnote w:id="0" w:type="continuationSeparator">
    <w:p w:rsidRDefault="00CA631A" w:rsidP="00FD0D3C" w:rsidR="00CA6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31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7D5AD2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7C408F">
      <w:t>1894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B047E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A0AC9"/>
    <w:rsid w:val="001B7A8B"/>
    <w:rsid w:val="001C3228"/>
    <w:rsid w:val="001C5317"/>
    <w:rsid w:val="001D462F"/>
    <w:rsid w:val="001D7A3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A6E1D"/>
    <w:rsid w:val="002C5E10"/>
    <w:rsid w:val="002E3FA7"/>
    <w:rsid w:val="002F7DCA"/>
    <w:rsid w:val="00313E0B"/>
    <w:rsid w:val="0031512F"/>
    <w:rsid w:val="00315DA9"/>
    <w:rsid w:val="00320F3B"/>
    <w:rsid w:val="0033604D"/>
    <w:rsid w:val="003410E2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3E3E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F30E8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08F"/>
    <w:rsid w:val="007C4617"/>
    <w:rsid w:val="007D5AD2"/>
    <w:rsid w:val="007E7F9D"/>
    <w:rsid w:val="007F179D"/>
    <w:rsid w:val="007F728B"/>
    <w:rsid w:val="007F7404"/>
    <w:rsid w:val="00811407"/>
    <w:rsid w:val="00812BBF"/>
    <w:rsid w:val="008151B4"/>
    <w:rsid w:val="008152B0"/>
    <w:rsid w:val="00815972"/>
    <w:rsid w:val="00830399"/>
    <w:rsid w:val="00854B77"/>
    <w:rsid w:val="00862BB7"/>
    <w:rsid w:val="00862C08"/>
    <w:rsid w:val="00874D81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DF3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631A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34632"/>
    <w:rsid w:val="00D40ADF"/>
    <w:rsid w:val="00D47369"/>
    <w:rsid w:val="00D53934"/>
    <w:rsid w:val="00D54022"/>
    <w:rsid w:val="00D57595"/>
    <w:rsid w:val="00D60C16"/>
    <w:rsid w:val="00D700D1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2713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5A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5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5A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5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St-1894/2016</izvorni_sadrzaj>
    <derivirana_varijabla naziv="DomainObject.Predmet.OznakaBroj_1">St-1894/2016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Poklon bon d.o.o.</izvorni_sadrzaj>
    <derivirana_varijabla naziv="DomainObject.Predmet.ProtustrankaFormated_1">  Poklon bon d.o.o.</derivirana_varijabla>
  </DomainObject.Predmet.ProtustrankaFormated>
  <DomainObject.Predmet.ProtustrankaFormatedOIB>
    <izvorni_sadrzaj>  Poklon bon d.o.o., OIB 81513372831</izvorni_sadrzaj>
    <derivirana_varijabla naziv="DomainObject.Predmet.ProtustrankaFormatedOIB_1">  Poklon bon d.o.o., OIB 81513372831</derivirana_varijabla>
  </DomainObject.Predmet.ProtustrankaFormatedOIB>
  <DomainObject.Predmet.ProtustrankaFormatedWithAdress>
    <izvorni_sadrzaj> Poklon bon d.o.o., Prilaz baruna Filipovića 24, 10000 Zagreb</izvorni_sadrzaj>
    <derivirana_varijabla naziv="DomainObject.Predmet.ProtustrankaFormatedWithAdress_1"> Poklon bon d.o.o., Prilaz baruna Filipovića 24, 10000 Zagreb</derivirana_varijabla>
  </DomainObject.Predmet.ProtustrankaFormatedWithAdress>
  <DomainObject.Predmet.ProtustrankaFormatedWithAdressOIB>
    <izvorni_sadrzaj> Poklon bon d.o.o., OIB 81513372831, Prilaz baruna Filipovića 24, 10000 Zagreb</izvorni_sadrzaj>
    <derivirana_varijabla naziv="DomainObject.Predmet.ProtustrankaFormatedWithAdressOIB_1"> Poklon bon d.o.o., OIB 81513372831, Prilaz baruna Filipovića 24, 10000 Zagreb</derivirana_varijabla>
  </DomainObject.Predmet.ProtustrankaFormatedWithAdressOIB>
  <DomainObject.Predmet.ProtustrankaWithAdress>
    <izvorni_sadrzaj>Poklon bon d.o.o. Prilaz baruna Filipovića 24, 10000 Zagreb</izvorni_sadrzaj>
    <derivirana_varijabla naziv="DomainObject.Predmet.ProtustrankaWithAdress_1">Poklon bon d.o.o. Prilaz baruna Filipovića 24, 10000 Zagreb</derivirana_varijabla>
  </DomainObject.Predmet.ProtustrankaWithAdress>
  <DomainObject.Predmet.ProtustrankaWithAdressOIB>
    <izvorni_sadrzaj>Poklon bon d.o.o., OIB 81513372831, Prilaz baruna Filipovića 24, 10000 Zagreb</izvorni_sadrzaj>
    <derivirana_varijabla naziv="DomainObject.Predmet.ProtustrankaWithAdressOIB_1">Poklon bon d.o.o., OIB 81513372831, Prilaz baruna Filipovića 24, 10000 Zagreb</derivirana_varijabla>
  </DomainObject.Predmet.ProtustrankaWithAdressOIB>
  <DomainObject.Predmet.ProtustrankaNazivFormated>
    <izvorni_sadrzaj>Poklon bon d.o.o.</izvorni_sadrzaj>
    <derivirana_varijabla naziv="DomainObject.Predmet.ProtustrankaNazivFormated_1">Poklon bon d.o.o.</derivirana_varijabla>
  </DomainObject.Predmet.ProtustrankaNazivFormated>
  <DomainObject.Predmet.ProtustrankaNazivFormatedOIB>
    <izvorni_sadrzaj>Poklon bon d.o.o., OIB 81513372831</izvorni_sadrzaj>
    <derivirana_varijabla naziv="DomainObject.Predmet.ProtustrankaNazivFormatedOIB_1">Poklon bon d.o.o., OIB 81513372831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bon d.o.o.</item>
    </izvorni_sadrzaj>
    <derivirana_varijabla naziv="DomainObject.Predmet.ProtuStrankaListFormated_1">
      <item>Poklon bon d.o.o.</item>
    </derivirana_varijabla>
  </DomainObject.Predmet.ProtuStrankaListFormated>
  <DomainObject.Predmet.ProtuStrankaListFormatedOIB>
    <izvorni_sadrzaj>
      <item>Poklon bon d.o.o., OIB 81513372831</item>
    </izvorni_sadrzaj>
    <derivirana_varijabla naziv="DomainObject.Predmet.ProtuStrankaListFormatedOIB_1">
      <item>Poklon bon d.o.o., OIB 81513372831</item>
    </derivirana_varijabla>
  </DomainObject.Predmet.ProtuStrankaListFormatedOIB>
  <DomainObject.Predmet.ProtuStrankaListFormatedWithAdress>
    <izvorni_sadrzaj>
      <item>Poklon bon d.o.o., Prilaz baruna Filipovića 24, 10000 Zagreb</item>
    </izvorni_sadrzaj>
    <derivirana_varijabla naziv="DomainObject.Predmet.ProtuStrankaListFormatedWithAdress_1">
      <item>Poklon bon d.o.o., Prilaz baruna Filipovića 24, 10000 Zagreb</item>
    </derivirana_varijabla>
  </DomainObject.Predmet.ProtuStrankaListFormatedWithAdress>
  <DomainObject.Predmet.ProtuStrankaListFormatedWithAdressOIB>
    <izvorni_sadrzaj>
      <item>Poklon bon d.o.o., OIB 81513372831, Prilaz baruna Filipovića 24, 10000 Zagreb</item>
    </izvorni_sadrzaj>
    <derivirana_varijabla naziv="DomainObject.Predmet.ProtuStrankaListFormatedWithAdressOIB_1">
      <item>Poklon bon d.o.o., OIB 81513372831, Prilaz baruna Filipovića 24, 10000 Zagreb</item>
    </derivirana_varijabla>
  </DomainObject.Predmet.ProtuStrankaListFormatedWithAdressOIB>
  <DomainObject.Predmet.ProtuStrankaListNazivFormated>
    <izvorni_sadrzaj>
      <item>Poklon bon d.o.o.</item>
    </izvorni_sadrzaj>
    <derivirana_varijabla naziv="DomainObject.Predmet.ProtuStrankaListNazivFormated_1">
      <item>Poklon bon d.o.o.</item>
    </derivirana_varijabla>
  </DomainObject.Predmet.ProtuStrankaListNazivFormated>
  <DomainObject.Predmet.ProtuStrankaListNazivFormatedOIB>
    <izvorni_sadrzaj>
      <item>Poklon bon d.o.o., OIB 81513372831</item>
    </izvorni_sadrzaj>
    <derivirana_varijabla naziv="DomainObject.Predmet.ProtuStrankaListNazivFormatedOIB_1">
      <item>Poklon bon d.o.o., OIB 81513372831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bon d.o.o.</izvorni_sadrzaj>
    <derivirana_varijabla naziv="DomainObject.Predmet.ProtustrankaIDrugi_1">Poklon bon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bon d.o.o., OIB 81513372831, Prilaz baruna Filipovića 24, 10000 Zagreb</izvorni_sadrzaj>
    <derivirana_varijabla naziv="DomainObject.Predmet.ProtustrankaIDrugiAdressOIB_1">Poklon bon d.o.o., OIB 81513372831, Prilaz baruna Filipovića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Poklon bon d.o.o.</item>
      <item>FINA Regionalni centar Zagreb</item>
    </izvorni_sadrzaj>
    <derivirana_varijabla naziv="DomainObject.Predmet.SudioniciListNaziv_1">
      <item>Poklon bon d.o.o.</item>
      <item>FINA Regionalni centar Zagreb</item>
    </derivirana_varijabla>
  </DomainObject.Predmet.SudioniciListNaziv>
  <DomainObject.Predmet.SudioniciListAdressOIB>
    <izvorni_sadrzaj>
      <item>Poklon bon d.o.o., OIB 81513372831, Prilaz baruna Filipovića 24,10000 Zagreb</item>
      <item>FINA Regionalni centar Zagreb, OIB 85821130368, Trg svibanjskih žrtava 1995. 1,10000 Zagreb</item>
    </izvorni_sadrzaj>
    <derivirana_varijabla naziv="DomainObject.Predmet.SudioniciListAdressOIB_1">
      <item>Poklon bon d.o.o., OIB 81513372831, Prilaz baruna Filipovića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81513372831</item>
      <item>, OIB 85821130368</item>
    </izvorni_sadrzaj>
    <derivirana_varijabla naziv="DomainObject.Predmet.SudioniciListNazivOIB_1">
      <item>, OIB 81513372831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CD676-E18B-4170-A802-D8DFC9714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2894</properties:Characters>
  <properties:Lines>93</properties:Lines>
  <properties:Paragraphs>31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2016-11-14T07:43:00Z</dcterms:modified>
  <cp:revision>490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