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2ca4" w14:paraId="e2d2ca4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955E58">
        <w:t>942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955E58">
        <w:t>INOX METAL d.o.o. Zadar, Ulica Lepantske bitke 13, Zadar</w:t>
      </w:r>
      <w:r w:rsidR="004D2F0F">
        <w:t>,</w:t>
      </w:r>
      <w:r w:rsidR="00111686">
        <w:t xml:space="preserve"> </w:t>
      </w:r>
      <w:r w:rsidR="00A54C72" w:rsidRPr="00FF7529">
        <w:t>OIB:</w:t>
      </w:r>
      <w:r w:rsidR="00955E58">
        <w:t>74804737049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55E58">
        <w:t>14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955E58">
        <w:t xml:space="preserve">INOX METAL d.o.o. Zadar, Ulica Lepantske bitke 13, Zadar, </w:t>
      </w:r>
      <w:r w:rsidR="00955E58" w:rsidRPr="00FF7529">
        <w:t>OIB:</w:t>
      </w:r>
      <w:r w:rsidR="00955E58">
        <w:t xml:space="preserve">74804737049 </w:t>
      </w:r>
      <w:r>
        <w:t xml:space="preserve">na temelju neizvršenih osnova za plaćanje iznosi </w:t>
      </w:r>
      <w:r w:rsidR="00955E58">
        <w:t>13.714,25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955E58">
        <w:t>Mladen Nenadić, Zadar, Put Pudarice 15/N</w:t>
      </w:r>
      <w:r w:rsidR="004D2F0F">
        <w:t>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55E58">
        <w:t>942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D7F88">
      <w:rPr>
        <w:noProof/>
      </w:rPr>
      <w:t>2</w:t>
    </w:r>
    <w:r>
      <w:fldChar w:fldCharType="end"/>
    </w:r>
  </w:p>
  <w:p w:rsidRDefault="00BD7F8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D7F8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70C59">
      <w:t>942/2015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281120"/>
    <w:rsid w:val="0028481A"/>
    <w:rsid w:val="002F567E"/>
    <w:rsid w:val="00304EBC"/>
    <w:rsid w:val="003C689E"/>
    <w:rsid w:val="00433953"/>
    <w:rsid w:val="00470C59"/>
    <w:rsid w:val="004A0FDA"/>
    <w:rsid w:val="004D2F0F"/>
    <w:rsid w:val="004F472B"/>
    <w:rsid w:val="005C5CF2"/>
    <w:rsid w:val="006F6E1E"/>
    <w:rsid w:val="007465D2"/>
    <w:rsid w:val="0077394A"/>
    <w:rsid w:val="007B0F30"/>
    <w:rsid w:val="00803E33"/>
    <w:rsid w:val="008F6C8B"/>
    <w:rsid w:val="0091410E"/>
    <w:rsid w:val="00934D02"/>
    <w:rsid w:val="00955E58"/>
    <w:rsid w:val="009B7A6B"/>
    <w:rsid w:val="009C5A42"/>
    <w:rsid w:val="00A30CC8"/>
    <w:rsid w:val="00A54C72"/>
    <w:rsid w:val="00AF74BD"/>
    <w:rsid w:val="00BD7F88"/>
    <w:rsid w:val="00C97E68"/>
    <w:rsid w:val="00DB0E67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F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F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F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F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F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F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F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F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St-942/2015</izvorni_sadrzaj>
    <derivirana_varijabla naziv="DomainObject.Predmet.OznakaBroj_1">St-942/2015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METAL društvo s ograničenom odgovornošću za proizvodnju, građenje i poslovne usluge</izvorni_sadrzaj>
    <derivirana_varijabla naziv="DomainObject.Predmet.ProtustrankaFormated_1">  INOX METAL društvo s ograničenom odgovornošću za proizvodnju, građenje i poslovne usluge</derivirana_varijabla>
  </DomainObject.Predmet.ProtustrankaFormated>
  <DomainObject.Predmet.ProtustrankaFormatedOIB>
    <izvorni_sadrzaj>  INOX METAL društvo s ograničenom odgovornošću za proizvodnju, građenje i poslovne usluge, OIB 74804737049</izvorni_sadrzaj>
    <derivirana_varijabla naziv="DomainObject.Predmet.ProtustrankaFormatedOIB_1">  INOX METAL društvo s ograničenom odgovornošću za proizvodnju, građenje i poslovne usluge, OIB 74804737049</derivirana_varijabla>
  </DomainObject.Predmet.ProtustrankaFormatedOIB>
  <DomainObject.Predmet.ProtustrankaFormatedWithAdress>
    <izvorni_sadrzaj> INOX METAL društvo s ograničenom odgovornošću za proizvodnju, građenje i poslovne usluge, Ulica Lepantske bitke 13, 23000 Zadar</izvorni_sadrzaj>
    <derivirana_varijabla naziv="DomainObject.Predmet.ProtustrankaFormatedWithAdress_1"> INOX METAL društvo s ograničenom odgovornošću za proizvodnju, građenje i poslovne usluge, Ulica Lepantske bitke 13, 23000 Zadar</derivirana_varijabla>
  </DomainObject.Predmet.ProtustrankaFormatedWithAdress>
  <DomainObject.Predmet.ProtustrankaFormatedWithAdressOIB>
    <izvorni_sadrzaj> INOX METAL društvo s ograničenom odgovornošću za proizvodnju, građenje i poslovne usluge, OIB 74804737049, Ulica Lepantske bitke 13, 23000 Zadar</izvorni_sadrzaj>
    <derivirana_varijabla naziv="DomainObject.Predmet.ProtustrankaFormatedWithAdressOIB_1"> INOX METAL društvo s ograničenom odgovornošću za proizvodnju, građenje i poslovne usluge, OIB 74804737049, Ulica Lepantske bitke 13, 23000 Zadar</derivirana_varijabla>
  </DomainObject.Predmet.ProtustrankaFormatedWithAdressOIB>
  <DomainObject.Predmet.ProtustrankaWithAdress>
    <izvorni_sadrzaj>INOX METAL društvo s ograničenom odgovornošću za proizvodnju, građenje i poslovne usluge Ulica Lepantske bitke 13, 23000 Zadar</izvorni_sadrzaj>
    <derivirana_varijabla naziv="DomainObject.Predmet.ProtustrankaWithAdress_1">INOX METAL društvo s ograničenom odgovornošću za proizvodnju, građenje i poslovne usluge Ulica Lepantske bitke 13, 23000 Zadar</derivirana_varijabla>
  </DomainObject.Predmet.ProtustrankaWithAdress>
  <DomainObject.Predmet.ProtustrankaWithAdressOIB>
    <izvorni_sadrzaj>INOX METAL društvo s ograničenom odgovornošću za proizvodnju, građenje i poslovne usluge, OIB 74804737049, Ulica Lepantske bitke 13, 23000 Zadar</izvorni_sadrzaj>
    <derivirana_varijabla naziv="DomainObject.Predmet.ProtustrankaWithAdressOIB_1">INOX METAL društvo s ograničenom odgovornošću za proizvodnju, građenje i poslovne usluge, OIB 74804737049, Ulica Lepantske bitke 13, 23000 Zadar</derivirana_varijabla>
  </DomainObject.Predmet.ProtustrankaWithAdressOIB>
  <DomainObject.Predmet.ProtustrankaNazivFormated>
    <izvorni_sadrzaj>INOX METAL društvo s ograničenom odgovornošću za proizvodnju, građenje i poslovne usluge</izvorni_sadrzaj>
    <derivirana_varijabla naziv="DomainObject.Predmet.ProtustrankaNazivFormated_1">INOX METAL društvo s ograničenom odgovornošću za proizvodnju, građenje i poslovne usluge</derivirana_varijabla>
  </DomainObject.Predmet.ProtustrankaNazivFormated>
  <DomainObject.Predmet.ProtustrankaNazivFormatedOIB>
    <izvorni_sadrzaj>INOX METAL društvo s ograničenom odgovornošću za proizvodnju, građenje i poslovne usluge, OIB 74804737049</izvorni_sadrzaj>
    <derivirana_varijabla naziv="DomainObject.Predmet.ProtustrankaNazivFormatedOIB_1">INOX METAL društvo s ograničenom odgovornošću za proizvodnju, građenje i poslovne usluge, OIB 74804737049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13714.25</izvorni_sadrzaj>
    <derivirana_varijabla naziv="DomainObject.Predmet.TrenutnaVrijednost_1">13714.25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INOX METAL društvo s ograničenom odgovornošću za proizvodnju, građenje i poslovne usluge</item>
    </izvorni_sadrzaj>
    <derivirana_varijabla naziv="DomainObject.Predmet.ProtuStrankaListFormated_1">
      <item>INOX METAL društvo s ograničenom odgovornošću za proizvodnju, građenje i poslovne usluge</item>
    </derivirana_varijabla>
  </DomainObject.Predmet.ProtuStrankaListFormated>
  <DomainObject.Predmet.ProtuStrankaListFormatedOIB>
    <izvorni_sadrzaj>
      <item>INOX METAL društvo s ograničenom odgovornošću za proizvodnju, građenje i poslovne usluge, OIB 74804737049</item>
    </izvorni_sadrzaj>
    <derivirana_varijabla naziv="DomainObject.Predmet.ProtuStrankaListFormatedOIB_1">
      <item>INOX METAL društvo s ograničenom odgovornošću za proizvodnju, građenje i poslovne usluge, OIB 74804737049</item>
    </derivirana_varijabla>
  </DomainObject.Predmet.ProtuStrankaListFormatedOIB>
  <DomainObject.Predmet.ProtuStrankaListFormatedWithAdress>
    <izvorni_sadrzaj>
      <item>INOX METAL društvo s ograničenom odgovornošću za proizvodnju, građenje i poslovne usluge, Ulica Lepantske bitke 13, 23000 Zadar</item>
    </izvorni_sadrzaj>
    <derivirana_varijabla naziv="DomainObject.Predmet.ProtuStrankaListFormatedWithAdress_1">
      <item>INOX METAL društvo s ograničenom odgovornošću za proizvodnju, građenje i poslovne usluge, Ulica Lepantske bitke 13, 23000 Zadar</item>
    </derivirana_varijabla>
  </DomainObject.Predmet.ProtuStrankaListFormatedWithAdress>
  <DomainObject.Predmet.ProtuStrankaListFormatedWithAdressOIB>
    <izvorni_sadrzaj>
      <item>INOX METAL društvo s ograničenom odgovornošću za proizvodnju, građenje i poslovne usluge, OIB 74804737049, Ulica Lepantske bitke 13, 23000 Zadar</item>
    </izvorni_sadrzaj>
    <derivirana_varijabla naziv="DomainObject.Predmet.ProtuStrankaListFormatedWithAdressOIB_1">
      <item>INOX METAL društvo s ograničenom odgovornošću za proizvodnju, građenje i poslovne usluge, OIB 74804737049, Ulica Lepantske bitke 13, 23000 Zadar</item>
    </derivirana_varijabla>
  </DomainObject.Predmet.ProtuStrankaListFormatedWithAdressOIB>
  <DomainObject.Predmet.ProtuStrankaListNazivFormated>
    <izvorni_sadrzaj>
      <item>INOX METAL društvo s ograničenom odgovornošću za proizvodnju, građenje i poslovne usluge</item>
    </izvorni_sadrzaj>
    <derivirana_varijabla naziv="DomainObject.Predmet.ProtuStrankaListNazivFormated_1">
      <item>INOX METAL društvo s ograničenom odgovornošću za proizvodnju, građenje i poslovne usluge</item>
    </derivirana_varijabla>
  </DomainObject.Predmet.ProtuStrankaListNazivFormated>
  <DomainObject.Predmet.ProtuStrankaListNazivFormatedOIB>
    <izvorni_sadrzaj>
      <item>INOX METAL društvo s ograničenom odgovornošću za proizvodnju, građenje i poslovne usluge, OIB 74804737049</item>
    </izvorni_sadrzaj>
    <derivirana_varijabla naziv="DomainObject.Predmet.ProtuStrankaListNazivFormatedOIB_1">
      <item>INOX METAL društvo s ograničenom odgovornošću za proizvodnju, građenje i poslovne usluge, OIB 74804737049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INOX METAL društvo s ograničenom odgovornošću za proizvodnju, građenje i poslovne usluge</izvorni_sadrzaj>
    <derivirana_varijabla naziv="DomainObject.Predmet.ProtustrankaIDrugi_1">INOX METAL društvo s ograničenom odgovornošću za proizvodnju,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INOX METAL društvo s ograničenom odgovornošću za proizvodnju, građenje i poslovne usluge, OIB 74804737049, Ulica Lepantske bitke 13, 23000 Zadar</izvorni_sadrzaj>
    <derivirana_varijabla naziv="DomainObject.Predmet.ProtustrankaIDrugiAdressOIB_1">INOX METAL društvo s ograničenom odgovornošću za proizvodnju, građenje i poslovne usluge, OIB 74804737049, Ulica Lepantske bitke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METAL društvo s ograničenom odgovornošću za proizvodnju, građenje i poslovne usluge</item>
      <item>FINA</item>
    </izvorni_sadrzaj>
    <derivirana_varijabla naziv="DomainObject.Predmet.SudioniciListNaziv_1">
      <item>INOX METAL društvo s ograničenom odgovornošću za proizvodnju, građenje i poslovne usluge</item>
      <item>FINA</item>
    </derivirana_varijabla>
  </DomainObject.Predmet.SudioniciListNaziv>
  <DomainObject.Predmet.SudioniciListAdressOIB>
    <izvorni_sadrzaj>
      <item>INOX METAL društvo s ograničenom odgovornošću za proizvodnju, građenje i poslovne usluge, OIB 74804737049, Ulica Lepantske bitke 13,23000 Zadar</item>
      <item>FINA, OIB 85821130368</item>
    </izvorni_sadrzaj>
    <derivirana_varijabla naziv="DomainObject.Predmet.SudioniciListAdressOIB_1">
      <item>INOX METAL društvo s ograničenom odgovornošću za proizvodnju, građenje i poslovne usluge, OIB 74804737049, Ulica Lepantske bitke 13,23000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74804737049</item>
      <item>, OIB 85821130368</item>
    </izvorni_sadrzaj>
    <derivirana_varijabla naziv="DomainObject.Predmet.SudioniciListNazivOIB_1">
      <item>, OIB 74804737049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2057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2016-02-08T10:04:00Z</dcterms:created>
  <dc:creator>Tina Grgas</dc:creator>
  <cp:lastModifiedBy>Martina Kalmeta</cp:lastModifiedBy>
  <cp:lastPrinted>2016-02-08T09:54:00Z</cp:lastPrinted>
  <dcterms:modified xmlns:xsi="http://www.w3.org/2001/XMLSchema-instance" xsi:type="dcterms:W3CDTF">2016-02-08T10:06:00Z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