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c512e" w14:paraId="96c512e" w:rsidRDefault="00AE649C" w:rsidP="009C6C9E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9C6C9E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C6C9E" w:rsidP="009C6C9E" w:rsidR="009C6C9E">
      <w:pPr>
        <w:spacing w:after="0"/>
      </w:pPr>
      <w:r>
        <w:t>REPUBLIKA HRVATSKA</w:t>
      </w:r>
    </w:p>
    <w:p w:rsidRDefault="009C6C9E" w:rsidP="009C6C9E" w:rsidR="009C6C9E">
      <w:pPr>
        <w:spacing w:after="0"/>
      </w:pPr>
      <w:r>
        <w:t>TRGOVAČKI SUD U VARAŽDINU</w:t>
      </w:r>
    </w:p>
    <w:p w:rsidRDefault="009C6C9E" w:rsidP="009C6C9E" w:rsidR="009C6C9E">
      <w:pPr>
        <w:spacing w:after="0"/>
        <w:jc w:val="center"/>
      </w:pPr>
    </w:p>
    <w:p w:rsidRDefault="009C6C9E" w:rsidP="009C6C9E" w:rsidR="009C6C9E">
      <w:pPr>
        <w:spacing w:after="0"/>
        <w:jc w:val="center"/>
      </w:pPr>
    </w:p>
    <w:p w:rsidRDefault="009C6C9E" w:rsidP="009C6C9E" w:rsidR="009C6C9E">
      <w:pPr>
        <w:spacing w:after="0"/>
        <w:jc w:val="center"/>
      </w:pPr>
    </w:p>
    <w:p w:rsidRDefault="009C6C9E" w:rsidP="009C6C9E" w:rsidR="009C6C9E">
      <w:pPr>
        <w:spacing w:after="0"/>
      </w:pPr>
      <w:r>
        <w:t xml:space="preserve">                                        U  I M E  R E P U B L I K E  H R V A T S K E</w:t>
      </w:r>
    </w:p>
    <w:p w:rsidRDefault="009C6C9E" w:rsidP="009C6C9E" w:rsidR="009C6C9E">
      <w:pPr>
        <w:spacing w:after="0"/>
      </w:pPr>
    </w:p>
    <w:p w:rsidRDefault="009C6C9E" w:rsidP="009C6C9E" w:rsidR="009C6C9E">
      <w:pPr>
        <w:spacing w:after="0"/>
        <w:jc w:val="center"/>
      </w:pPr>
      <w:r>
        <w:t>R J E Š E NJ E</w:t>
      </w:r>
    </w:p>
    <w:p w:rsidRDefault="009C6C9E" w:rsidP="009C6C9E" w:rsidR="009C6C9E">
      <w:pPr>
        <w:spacing w:after="0"/>
      </w:pPr>
    </w:p>
    <w:p w:rsidRDefault="009C6C9E" w:rsidP="009C6C9E" w:rsidR="009C6C9E">
      <w:pPr>
        <w:spacing w:after="0"/>
        <w:jc w:val="both"/>
        <w:rPr>
          <w:szCs w:val="20"/>
        </w:rPr>
      </w:pPr>
      <w:r>
        <w:tab/>
        <w:t xml:space="preserve">Trgovački sud u Varaždinu, po sudskoj savjetnici toga suda Martini Mašić, u stečajnom postupku u povodu zahtjeva Financijske agencije Regionalni centar Zagreb, Podružnica Varaždin, Augusta Cesarca 2, Varaždin za provedbu skraćenog stečajnog postupka nad dužnikom Mark&amp;Pex Europe Solution d.o.o. Prelog, Jug II 10, OIB: 97193811166, dana 21. travnja 2017., </w:t>
      </w:r>
    </w:p>
    <w:p w:rsidRDefault="009C6C9E" w:rsidP="009C6C9E" w:rsidR="009C6C9E">
      <w:pPr>
        <w:spacing w:after="0"/>
        <w:jc w:val="both"/>
      </w:pPr>
    </w:p>
    <w:p w:rsidRDefault="009C6C9E" w:rsidP="009C6C9E" w:rsidR="009C6C9E">
      <w:pPr>
        <w:spacing w:after="0"/>
        <w:jc w:val="center"/>
      </w:pPr>
      <w:r>
        <w:t>r i j e š i o  j e</w:t>
      </w:r>
    </w:p>
    <w:p w:rsidRDefault="009C6C9E" w:rsidP="009C6C9E" w:rsidR="009C6C9E">
      <w:pPr>
        <w:spacing w:after="0"/>
      </w:pPr>
    </w:p>
    <w:p w:rsidRDefault="009C6C9E" w:rsidP="009C6C9E" w:rsidR="009C6C9E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Mark&amp;Pex Europe Solution d.o.o. Prelog, Jug II 10, OIB: 97193811166, s danom 21. travnja 2017. u 14,30 sati.</w:t>
      </w:r>
    </w:p>
    <w:p w:rsidRDefault="009C6C9E" w:rsidP="009C6C9E" w:rsidR="009C6C9E">
      <w:pPr>
        <w:spacing w:after="0"/>
        <w:ind w:hanging="705" w:left="1413"/>
        <w:jc w:val="both"/>
      </w:pPr>
    </w:p>
    <w:p w:rsidRDefault="009C6C9E" w:rsidP="009C6C9E" w:rsidR="009C6C9E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Hrvoje Kraljičković iz Zagreba, Trg hrvatskih velikana 4, OIB: 63875916042.</w:t>
      </w:r>
    </w:p>
    <w:p w:rsidRDefault="009C6C9E" w:rsidP="009C6C9E" w:rsidR="009C6C9E">
      <w:pPr>
        <w:spacing w:after="0"/>
        <w:ind w:hanging="705" w:left="1413"/>
        <w:jc w:val="both"/>
      </w:pPr>
    </w:p>
    <w:p w:rsidRDefault="009C6C9E" w:rsidP="009C6C9E" w:rsidR="009C6C9E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Mark&amp;Pex Europe Solution d.o.o. Prelog, Jug II 10, OIB: 97193811166.</w:t>
      </w:r>
    </w:p>
    <w:p w:rsidRDefault="009C6C9E" w:rsidP="009C6C9E" w:rsidR="009C6C9E">
      <w:pPr>
        <w:spacing w:after="0"/>
        <w:ind w:hanging="705" w:left="1410"/>
        <w:jc w:val="both"/>
      </w:pPr>
    </w:p>
    <w:p w:rsidRDefault="009C6C9E" w:rsidP="009C6C9E" w:rsidR="009C6C9E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9C6C9E" w:rsidP="009C6C9E" w:rsidR="009C6C9E">
      <w:pPr>
        <w:spacing w:after="0"/>
        <w:jc w:val="both"/>
      </w:pPr>
    </w:p>
    <w:p w:rsidRDefault="009C6C9E" w:rsidP="009C6C9E" w:rsidR="009C6C9E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Mark&amp;Pex Europe Solution d.o.o. Prelog, Jug II 10, OIB: 97193811166, bit će brisan iz sudskog registra.</w:t>
      </w:r>
    </w:p>
    <w:p w:rsidRDefault="009C6C9E" w:rsidP="009C6C9E" w:rsidR="009C6C9E">
      <w:pPr>
        <w:spacing w:after="0"/>
        <w:jc w:val="center"/>
      </w:pPr>
    </w:p>
    <w:p w:rsidRDefault="009C6C9E" w:rsidP="009C6C9E" w:rsidR="009C6C9E">
      <w:pPr>
        <w:spacing w:after="0"/>
        <w:jc w:val="center"/>
      </w:pPr>
      <w:r>
        <w:t>Obrazloženje</w:t>
      </w:r>
    </w:p>
    <w:p w:rsidRDefault="009C6C9E" w:rsidP="009C6C9E" w:rsidR="009C6C9E">
      <w:pPr>
        <w:spacing w:after="0"/>
      </w:pPr>
    </w:p>
    <w:p w:rsidRDefault="009C6C9E" w:rsidP="009C6C9E" w:rsidR="009C6C9E">
      <w:pPr>
        <w:spacing w:after="0"/>
        <w:jc w:val="both"/>
      </w:pPr>
      <w:r>
        <w:tab/>
        <w:t>Predlagatelj Financijska agencija Regionalni centar Zagreb, Podružnica Varaždin je dana 30. studenoga 2016.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9C6C9E" w:rsidP="009C6C9E" w:rsidR="009C6C9E">
      <w:pPr>
        <w:spacing w:after="0"/>
      </w:pPr>
    </w:p>
    <w:p w:rsidRDefault="009C6C9E" w:rsidP="009C6C9E" w:rsidR="009C6C9E">
      <w:pPr>
        <w:spacing w:after="0"/>
        <w:jc w:val="both"/>
      </w:pPr>
      <w:r>
        <w:tab/>
        <w:t xml:space="preserve">Kako osoba ovlaštena za zastupanje pravne osobe u roku od 15 dana nije podnijela javnobilježnički ovjerovljeni prokazni popis imovine i obveza dužnika, te kako u roku od 45 dana nijedan vjerovnik nije predložio otvaranje stečajnoga postupka i nije predujmio sredstva </w:t>
      </w:r>
      <w:r>
        <w:lastRenderedPageBreak/>
        <w:t>za pokriće troškova toga postupka, sud je primjenom čl. 431. i 432. SZ-a odlučio kao u izreci ovog rješenja.</w:t>
      </w:r>
    </w:p>
    <w:p w:rsidRDefault="009C6C9E" w:rsidP="009C6C9E" w:rsidR="009C6C9E">
      <w:pPr>
        <w:spacing w:after="0"/>
      </w:pPr>
    </w:p>
    <w:p w:rsidRDefault="009C6C9E" w:rsidP="009C6C9E" w:rsidR="009C6C9E">
      <w:pPr>
        <w:spacing w:after="0"/>
        <w:jc w:val="center"/>
      </w:pPr>
      <w:r>
        <w:t>U Varaždinu 21. travnja 2017.</w:t>
      </w:r>
    </w:p>
    <w:p w:rsidRDefault="009C6C9E" w:rsidP="009C6C9E" w:rsidR="009C6C9E">
      <w:pPr>
        <w:spacing w:after="0"/>
        <w:jc w:val="center"/>
      </w:pPr>
    </w:p>
    <w:p w:rsidRDefault="009C6C9E" w:rsidP="009C6C9E" w:rsidR="009C6C9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9C6C9E" w:rsidP="009C6C9E" w:rsidR="009C6C9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Sudska savjetnica:</w:t>
      </w:r>
    </w:p>
    <w:p w:rsidRDefault="009C6C9E" w:rsidP="009C6C9E" w:rsidR="009C6C9E">
      <w:pPr>
        <w:spacing w:after="0"/>
      </w:pPr>
    </w:p>
    <w:p w:rsidRDefault="009C6C9E" w:rsidP="009C6C9E" w:rsidR="009C6C9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Martina Mašić</w:t>
      </w:r>
    </w:p>
    <w:p w:rsidRDefault="009C6C9E" w:rsidP="009C6C9E" w:rsidR="009C6C9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C6C9E" w:rsidP="009C6C9E" w:rsidR="009C6C9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C6C9E" w:rsidP="009C6C9E" w:rsidR="009C6C9E">
      <w:pPr>
        <w:spacing w:after="0"/>
        <w:ind w:firstLine="708"/>
      </w:pPr>
      <w:r>
        <w:t>Uputa o pravnom lijeku:</w:t>
      </w:r>
    </w:p>
    <w:p w:rsidRDefault="009C6C9E" w:rsidP="009C6C9E" w:rsidR="009C6C9E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9C6C9E" w:rsidP="009C6C9E" w:rsidR="009C6C9E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9C6C9E" w:rsidP="009C6C9E" w:rsidR="009C6C9E">
      <w:pPr>
        <w:spacing w:after="0"/>
      </w:pPr>
    </w:p>
    <w:p w:rsidRDefault="009C6C9E" w:rsidP="009C6C9E" w:rsidR="009C6C9E">
      <w:pPr>
        <w:spacing w:after="0"/>
      </w:pPr>
    </w:p>
    <w:p w:rsidRDefault="009C6C9E" w:rsidP="009C6C9E" w:rsidR="009C6C9E">
      <w:pPr>
        <w:spacing w:after="0"/>
      </w:pPr>
      <w:r>
        <w:t>DNA:</w:t>
      </w:r>
    </w:p>
    <w:p w:rsidRDefault="009C6C9E" w:rsidP="009C6C9E" w:rsidR="009C6C9E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9C6C9E" w:rsidP="009C6C9E" w:rsidR="009C6C9E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9C6C9E" w:rsidP="009C6C9E" w:rsidR="009C6C9E">
      <w:pPr>
        <w:numPr>
          <w:ilvl w:val="0"/>
          <w:numId w:val="47"/>
        </w:numPr>
        <w:spacing w:after="0"/>
      </w:pPr>
      <w:r>
        <w:t>Dužnik - Mark&amp;Pex Europe Solution d.o.o. Prelog, Jug II 10</w:t>
      </w:r>
    </w:p>
    <w:p w:rsidRDefault="009C6C9E" w:rsidP="009C6C9E" w:rsidR="009C6C9E">
      <w:pPr>
        <w:numPr>
          <w:ilvl w:val="0"/>
          <w:numId w:val="47"/>
        </w:numPr>
        <w:spacing w:after="0"/>
      </w:pPr>
      <w:r>
        <w:t>Osoba ovlaštena za zastupanje – Mark Toldi, Mađarska, Adony ut 53, 2490 Pusztaszabolcs</w:t>
      </w:r>
    </w:p>
    <w:p w:rsidRDefault="009C6C9E" w:rsidP="009C6C9E" w:rsidR="009C6C9E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9C6C9E" w:rsidP="009C6C9E" w:rsidR="009C6C9E">
      <w:pPr>
        <w:numPr>
          <w:ilvl w:val="0"/>
          <w:numId w:val="47"/>
        </w:numPr>
        <w:spacing w:after="0"/>
      </w:pPr>
      <w:r>
        <w:t>Ministarstvo financija, Porezna uprava, Područni ured Sjeverna Hrvatska, Ispostava Čakovec</w:t>
      </w:r>
    </w:p>
    <w:p w:rsidRDefault="009C6C9E" w:rsidP="009C6C9E" w:rsidR="009C6C9E">
      <w:pPr>
        <w:numPr>
          <w:ilvl w:val="0"/>
          <w:numId w:val="47"/>
        </w:numPr>
        <w:spacing w:after="0"/>
      </w:pPr>
      <w:r>
        <w:t>Stečajni upravitelj- Hrvoje Kraljičković iz Zagreba, Trg hrvatskih velikana 4</w:t>
      </w:r>
    </w:p>
    <w:p w:rsidRDefault="009C6C9E" w:rsidP="009C6C9E" w:rsidR="009C6C9E">
      <w:pPr>
        <w:numPr>
          <w:ilvl w:val="0"/>
          <w:numId w:val="47"/>
        </w:numPr>
        <w:spacing w:after="0"/>
      </w:pPr>
      <w:r>
        <w:t>e- Oglasna ploča suda.</w:t>
      </w:r>
    </w:p>
    <w:p w:rsidRDefault="00AE649C" w:rsidP="009C6C9E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6C9E" w:rsidR="008333A9">
    <w:pPr>
      <w:pStyle w:val="Zaglavlje"/>
    </w:pPr>
    <w:r>
      <w:rPr>
        <w:rStyle w:val="PozadinaSvijetloCrvena"/>
        <w:shd w:fill="auto" w:color="auto" w:val="clear"/>
      </w:rPr>
      <w:t>Poslovni broj. 9 St-1143/16-7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6C9E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763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St-1143/2016-7</izvorni_sadrzaj>
    <derivirana_varijabla naziv="DomainObject.Oznaka_1">St-1143/2016-7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St-1143/2016</izvorni_sadrzaj>
    <derivirana_varijabla naziv="DomainObject.Predmet.OznakaBroj_1">St-1143/2016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Mark&amp;Pex Europe Solution društvo s ograničenom odgovornošću za trgovinu i usluge</izvorni_sadrzaj>
    <derivirana_varijabla naziv="DomainObject.Predmet.ProtustrankaFormated_1">  Mark&amp;Pex Europe Solution društvo s ograničenom odgovornošću za trgovinu i usluge</derivirana_varijabla>
  </DomainObject.Predmet.ProtustrankaFormated>
  <DomainObject.Predmet.ProtustrankaFormatedOIB>
    <izvorni_sadrzaj>  Mark&amp;Pex Europe Solution društvo s ograničenom odgovornošću za trgovinu i usluge, OIB 97193811166</izvorni_sadrzaj>
    <derivirana_varijabla naziv="DomainObject.Predmet.ProtustrankaFormatedOIB_1">  Mark&amp;Pex Europe Solution društvo s ograničenom odgovornošću za trgovinu i usluge, OIB 97193811166</derivirana_varijabla>
  </DomainObject.Predmet.ProtustrankaFormatedOIB>
  <DomainObject.Predmet.ProtustrankaFormatedWithAdress>
    <izvorni_sadrzaj> Mark&amp;Pex Europe Solution društvo s ograničenom odgovornošću za trgovinu i usluge, Jug II 10, 40323 Prelog</izvorni_sadrzaj>
    <derivirana_varijabla naziv="DomainObject.Predmet.ProtustrankaFormatedWithAdress_1"> Mark&amp;Pex Europe Solution društvo s ograničenom odgovornošću za trgovinu i usluge, Jug II 10, 40323 Prelog</derivirana_varijabla>
  </DomainObject.Predmet.ProtustrankaFormatedWithAdress>
  <DomainObject.Predmet.ProtustrankaFormatedWithAdressOIB>
    <izvorni_sadrzaj> Mark&amp;Pex Europe Solution društvo s ograničenom odgovornošću za trgovinu i usluge, OIB 97193811166, Jug II 10, 40323 Prelog</izvorni_sadrzaj>
    <derivirana_varijabla naziv="DomainObject.Predmet.ProtustrankaFormatedWithAdressOIB_1"> Mark&amp;Pex Europe Solution društvo s ograničenom odgovornošću za trgovinu i usluge, OIB 97193811166, Jug II 10, 40323 Prelog</derivirana_varijabla>
  </DomainObject.Predmet.ProtustrankaFormatedWithAdressOIB>
  <DomainObject.Predmet.ProtustrankaWithAdress>
    <izvorni_sadrzaj>Mark&amp;Pex Europe Solution društvo s ograničenom odgovornošću za trgovinu i usluge Jug II 10, 40323 Prelog</izvorni_sadrzaj>
    <derivirana_varijabla naziv="DomainObject.Predmet.ProtustrankaWithAdress_1">Mark&amp;Pex Europe Solution društvo s ograničenom odgovornošću za trgovinu i usluge Jug II 10, 40323 Prelog</derivirana_varijabla>
  </DomainObject.Predmet.ProtustrankaWithAdress>
  <DomainObject.Predmet.ProtustrankaWithAdressOIB>
    <izvorni_sadrzaj>Mark&amp;Pex Europe Solution društvo s ograničenom odgovornošću za trgovinu i usluge, OIB 97193811166, Jug II 10, 40323 Prelog</izvorni_sadrzaj>
    <derivirana_varijabla naziv="DomainObject.Predmet.ProtustrankaWithAdressOIB_1">Mark&amp;Pex Europe Solution društvo s ograničenom odgovornošću za trgovinu i usluge, OIB 97193811166, Jug II 10, 40323 Prelog</derivirana_varijabla>
  </DomainObject.Predmet.ProtustrankaWithAdressOIB>
  <DomainObject.Predmet.ProtustrankaNazivFormated>
    <izvorni_sadrzaj>Mark&amp;Pex Europe Solution društvo s ograničenom odgovornošću za trgovinu i usluge</izvorni_sadrzaj>
    <derivirana_varijabla naziv="DomainObject.Predmet.ProtustrankaNazivFormated_1">Mark&amp;Pex Europe Solution društvo s ograničenom odgovornošću za trgovinu i usluge</derivirana_varijabla>
  </DomainObject.Predmet.ProtustrankaNazivFormated>
  <DomainObject.Predmet.ProtustrankaNazivFormatedOIB>
    <izvorni_sadrzaj>Mark&amp;Pex Europe Solution društvo s ograničenom odgovornošću za trgovinu i usluge, OIB 97193811166</izvorni_sadrzaj>
    <derivirana_varijabla naziv="DomainObject.Predmet.ProtustrankaNazivFormatedOIB_1">Mark&amp;Pex Europe Solution društvo s ograničenom odgovornošću za trgovinu i usluge, OIB 97193811166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5324.08</izvorni_sadrzaj>
    <derivirana_varijabla naziv="DomainObject.Predmet.TrenutnaVrijednost_1">5324.08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Mark&amp;Pex Europe Solution društvo s ograničenom odgovornošću za trgovinu i usluge</item>
    </izvorni_sadrzaj>
    <derivirana_varijabla naziv="DomainObject.Predmet.ProtuStrankaListFormated_1">
      <item>Mark&amp;Pex Europe Solution društvo s ograničenom odgovornošću za trgovinu i usluge</item>
    </derivirana_varijabla>
  </DomainObject.Predmet.ProtuStrankaListFormated>
  <DomainObject.Predmet.ProtuStrankaListFormatedOIB>
    <izvorni_sadrzaj>
      <item>Mark&amp;Pex Europe Solution društvo s ograničenom odgovornošću za trgovinu i usluge, OIB 97193811166</item>
    </izvorni_sadrzaj>
    <derivirana_varijabla naziv="DomainObject.Predmet.ProtuStrankaListFormatedOIB_1">
      <item>Mark&amp;Pex Europe Solution društvo s ograničenom odgovornošću za trgovinu i usluge, OIB 97193811166</item>
    </derivirana_varijabla>
  </DomainObject.Predmet.ProtuStrankaListFormatedOIB>
  <DomainObject.Predmet.ProtuStrankaListFormatedWithAdress>
    <izvorni_sadrzaj>
      <item>Mark&amp;Pex Europe Solution društvo s ograničenom odgovornošću za trgovinu i usluge, Jug II 10, 40323 Prelog</item>
    </izvorni_sadrzaj>
    <derivirana_varijabla naziv="DomainObject.Predmet.ProtuStrankaListFormatedWithAdress_1">
      <item>Mark&amp;Pex Europe Solution društvo s ograničenom odgovornošću za trgovinu i usluge, Jug II 10, 40323 Prelog</item>
    </derivirana_varijabla>
  </DomainObject.Predmet.ProtuStrankaListFormatedWithAdress>
  <DomainObject.Predmet.ProtuStrankaListFormatedWithAdressOIB>
    <izvorni_sadrzaj>
      <item>Mark&amp;Pex Europe Solution društvo s ograničenom odgovornošću za trgovinu i usluge, OIB 97193811166, Jug II 10, 40323 Prelog</item>
    </izvorni_sadrzaj>
    <derivirana_varijabla naziv="DomainObject.Predmet.ProtuStrankaListFormatedWithAdressOIB_1">
      <item>Mark&amp;Pex Europe Solution društvo s ograničenom odgovornošću za trgovinu i usluge, OIB 97193811166, Jug II 10, 40323 Prelog</item>
    </derivirana_varijabla>
  </DomainObject.Predmet.ProtuStrankaListFormatedWithAdressOIB>
  <DomainObject.Predmet.ProtuStrankaListNazivFormated>
    <izvorni_sadrzaj>
      <item>Mark&amp;Pex Europe Solution društvo s ograničenom odgovornošću za trgovinu i usluge</item>
    </izvorni_sadrzaj>
    <derivirana_varijabla naziv="DomainObject.Predmet.ProtuStrankaListNazivFormated_1">
      <item>Mark&amp;Pex Europe Solution društvo s ograničenom odgovornošću za trgovinu i usluge</item>
    </derivirana_varijabla>
  </DomainObject.Predmet.ProtuStrankaListNazivFormated>
  <DomainObject.Predmet.ProtuStrankaListNazivFormatedOIB>
    <izvorni_sadrzaj>
      <item>Mark&amp;Pex Europe Solution društvo s ograničenom odgovornošću za trgovinu i usluge, OIB 97193811166</item>
    </izvorni_sadrzaj>
    <derivirana_varijabla naziv="DomainObject.Predmet.ProtuStrankaListNazivFormatedOIB_1">
      <item>Mark&amp;Pex Europe Solution društvo s ograničenom odgovornošću za trgovinu i usluge, OIB 97193811166</item>
    </derivirana_varijabla>
  </DomainObject.Predmet.ProtuStrankaListNazivFormatedOIB>
  <DomainObject.Predmet.OstaliListFormated>
    <izvorni_sadrzaj>
      <item>Sudski registar</item>
      <item>e-oglasna ploča</item>
      <item>MARK TOLDI</item>
    </izvorni_sadrzaj>
    <derivirana_varijabla naziv="DomainObject.Predmet.OstaliListFormated_1">
      <item>Sudski registar</item>
      <item>e-oglasna ploča</item>
      <item>MARK TOLDI</item>
    </derivirana_varijabla>
  </DomainObject.Predmet.OstaliListFormated>
  <DomainObject.Predmet.OstaliListFormatedOIB>
    <izvorni_sadrzaj>
      <item>Sudski registar</item>
      <item>e-oglasna ploča</item>
      <item>MARK TOLDI, OIB 78181312907</item>
    </izvorni_sadrzaj>
    <derivirana_varijabla naziv="DomainObject.Predmet.OstaliListFormatedOIB_1">
      <item>Sudski registar</item>
      <item>e-oglasna ploča</item>
      <item>MARK TOLDI, OIB 78181312907</item>
    </derivirana_varijabla>
  </DomainObject.Predmet.OstaliListFormatedOIB>
  <DomainObject.Predmet.OstaliListFormatedWithAdress>
    <izvorni_sadrzaj>
      <item>Sudski registar</item>
      <item>e-oglasna ploča</item>
      <item>MARK TOLDI</item>
    </izvorni_sadrzaj>
    <derivirana_varijabla naziv="DomainObject.Predmet.OstaliListFormatedWithAdress_1">
      <item>Sudski registar</item>
      <item>e-oglasna ploča</item>
      <item>MARK TOLDI</item>
    </derivirana_varijabla>
  </DomainObject.Predmet.OstaliListFormatedWithAdress>
  <DomainObject.Predmet.OstaliListFormatedWithAdressOIB>
    <izvorni_sadrzaj>
      <item>Sudski registar</item>
      <item>e-oglasna ploča</item>
      <item>MARK TOLDI, OIB 78181312907</item>
    </izvorni_sadrzaj>
    <derivirana_varijabla naziv="DomainObject.Predmet.OstaliListFormatedWithAdressOIB_1">
      <item>Sudski registar</item>
      <item>e-oglasna ploča</item>
      <item>MARK TOLDI, OIB 78181312907</item>
    </derivirana_varijabla>
  </DomainObject.Predmet.OstaliListFormatedWithAdressOIB>
  <DomainObject.Predmet.OstaliListNazivFormated>
    <izvorni_sadrzaj>
      <item>Sudski registar</item>
      <item>e-oglasna ploča</item>
      <item>MARK TOLDI</item>
    </izvorni_sadrzaj>
    <derivirana_varijabla naziv="DomainObject.Predmet.OstaliListNazivFormated_1">
      <item>Sudski registar</item>
      <item>e-oglasna ploča</item>
      <item>MARK TOLDI</item>
    </derivirana_varijabla>
  </DomainObject.Predmet.OstaliListNazivFormated>
  <DomainObject.Predmet.OstaliListNazivFormatedOIB>
    <izvorni_sadrzaj>
      <item>Sudski registar</item>
      <item>e-oglasna ploča</item>
      <item>MARK TOLDI, OIB 78181312907</item>
    </izvorni_sadrzaj>
    <derivirana_varijabla naziv="DomainObject.Predmet.OstaliListNazivFormatedOIB_1">
      <item>Sudski registar</item>
      <item>e-oglasna ploča</item>
      <item>MARK TOLDI, OIB 78181312907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>St-1143/2016-7</izvorni_sadrzaj>
    <derivirana_varijabla naziv="DomainObject.PoslovniBrojDokumenta_1">St-1143/2016-7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Mark&amp;Pex Europe Solution društvo s ograničenom odgovornošću za trgovinu i usluge</izvorni_sadrzaj>
    <derivirana_varijabla naziv="DomainObject.Predmet.ProtustrankaIDrugi_1">Mark&amp;Pex Europe Solution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Mark&amp;Pex Europe Solution društvo s ograničenom odgovornošću za trgovinu i usluge, OIB 97193811166, Jug II 10, 40323 Prelog</izvorni_sadrzaj>
    <derivirana_varijabla naziv="DomainObject.Predmet.ProtustrankaIDrugiAdressOIB_1">Mark&amp;Pex Europe Solution društvo s ograničenom odgovornošću za trgovinu i usluge, OIB 97193811166,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Mark&amp;Pex Europe Solution društvo s ograničenom odgovornošću za trgovinu i usluge</item>
      <item>Sudski registar</item>
      <item>e-oglasna ploča</item>
      <item>MARK TOLDI</item>
    </izvorni_sadrzaj>
    <derivirana_varijabla naziv="DomainObject.Predmet.SudioniciListNaziv_1">
      <item>Financijska agencija</item>
      <item>Mark&amp;Pex Europe Solution društvo s ograničenom odgovornošću za trgovinu i usluge</item>
      <item>Sudski registar</item>
      <item>e-oglasna ploča</item>
      <item>MARK TOLDI</item>
    </derivirana_varijabla>
  </DomainObject.Predmet.SudioniciListNaziv>
  <DomainObject.Predmet.SudioniciListAdressOIB>
    <izvorni_sadrzaj>
      <item>Financijska agencija, OIB 85821130368, Ulica grada Vukovara 70,10000 Zagreb</item>
      <item>Mark&amp;Pex Europe Solution društvo s ograničenom odgovornošću za trgovinu i usluge, OIB 97193811166, Jug II 10,40323 Prelog</item>
      <item>Sudski registar</item>
      <item>e-oglasna ploča</item>
      <item>MARK TOLDI, OIB 78181312907</item>
    </izvorni_sadrzaj>
    <derivirana_varijabla naziv="DomainObject.Predmet.SudioniciListAdressOIB_1">
      <item>Financijska agencija, OIB 85821130368, Ulica grada Vukovara 70,10000 Zagreb</item>
      <item>Mark&amp;Pex Europe Solution društvo s ograničenom odgovornošću za trgovinu i usluge, OIB 97193811166, Jug II 10,40323 Prelog</item>
      <item>Sudski registar</item>
      <item>e-oglasna ploča</item>
      <item>MARK TOLDI, OIB 78181312907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2E03B3-EC69-4A9D-B816-C8ED7CFC39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2805</properties:Characters>
  <properties:Lines>83</properties:Lines>
  <properties:Paragraphs>29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2017-04-21T12:19:00Z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St-1143/2016-7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