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e673" w14:paraId="de0e673" w:rsidRDefault="001F33EA" w:rsidP="00910611" w:rsidR="001F33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3EA" w:rsidP="00910611" w:rsidR="001F33EA">
      <w:r>
        <w:rPr>
          <w:rFonts w:eastAsia="MS Mincho"/>
        </w:rPr>
        <w:t>REPUBLIKA HRVATSKA</w:t>
      </w:r>
    </w:p>
    <w:p w:rsidRDefault="001F33EA" w:rsidP="00910611" w:rsidR="001F33EA">
      <w:r>
        <w:rPr>
          <w:rFonts w:eastAsia="MS Mincho"/>
        </w:rPr>
        <w:t>TRGOVAČKI SUD U RIJECI</w:t>
      </w:r>
    </w:p>
    <w:p w:rsidRDefault="001F33EA" w:rsidR="001F33EA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7579CB">
        <w:t>4</w:t>
      </w:r>
      <w:r w:rsidR="002D6ED5">
        <w:t>27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03836">
        <w:t>1</w:t>
      </w:r>
      <w:r w:rsidR="008D338A">
        <w:t>9</w:t>
      </w:r>
      <w:r w:rsidRPr="00A94E4D">
        <w:t xml:space="preserve">. </w:t>
      </w:r>
      <w:r w:rsidR="00111307">
        <w:t xml:space="preserve">listopada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2D6ED5">
        <w:t xml:space="preserve">TRAMOŠLJIKA j.d.o.o. Rijeka </w:t>
      </w:r>
      <w:r w:rsidR="002D6ED5" w:rsidRPr="002B06A4">
        <w:t>(OIB:</w:t>
      </w:r>
      <w:r w:rsidR="002D6ED5">
        <w:t>20134587630</w:t>
      </w:r>
      <w:r w:rsidR="002D6ED5" w:rsidRPr="002B06A4">
        <w:t>, MBS:0</w:t>
      </w:r>
      <w:r w:rsidR="002D6ED5">
        <w:t>40321830), Tići 30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67508">
        <w:t>2</w:t>
      </w:r>
      <w:r w:rsidR="002D6ED5">
        <w:t>0</w:t>
      </w:r>
      <w:r w:rsidR="009A360D">
        <w:t xml:space="preserve">. rujna </w:t>
      </w:r>
      <w:r w:rsidR="00D76AC5">
        <w:t>2</w:t>
      </w:r>
      <w:r w:rsidR="00A94E4D">
        <w:t>016</w:t>
      </w:r>
      <w:r w:rsidRPr="00A94E4D">
        <w:t xml:space="preserve">. iznosi </w:t>
      </w:r>
      <w:r w:rsidR="002D6ED5">
        <w:t>10</w:t>
      </w:r>
      <w:r w:rsidR="00983335">
        <w:t>.</w:t>
      </w:r>
      <w:r w:rsidR="002D6ED5">
        <w:t>936</w:t>
      </w:r>
      <w:r w:rsidR="00167508">
        <w:t>,</w:t>
      </w:r>
      <w:r w:rsidR="002D6ED5">
        <w:t>64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9A360D">
        <w:t>1</w:t>
      </w:r>
      <w:r w:rsidR="008D338A">
        <w:t>9</w:t>
      </w:r>
      <w:r w:rsidRPr="00A94E4D">
        <w:t xml:space="preserve">. </w:t>
      </w:r>
      <w:r w:rsidR="00111307">
        <w:t xml:space="preserve">listopada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9A360D">
        <w:rPr>
          <w:sz w:val="20"/>
          <w:szCs w:val="20"/>
        </w:rPr>
        <w:t>1</w:t>
      </w:r>
      <w:r w:rsidR="00144D5B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7579CB">
      <w:t>4</w:t>
    </w:r>
    <w:r w:rsidR="002D6ED5">
      <w:t>27</w:t>
    </w:r>
    <w:r>
      <w:t>/2016-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44D5B"/>
    <w:rsid w:val="00153BA1"/>
    <w:rsid w:val="00167508"/>
    <w:rsid w:val="001A2D9E"/>
    <w:rsid w:val="001A7646"/>
    <w:rsid w:val="001F1915"/>
    <w:rsid w:val="001F33EA"/>
    <w:rsid w:val="00203836"/>
    <w:rsid w:val="00231432"/>
    <w:rsid w:val="00284C72"/>
    <w:rsid w:val="002D1D1A"/>
    <w:rsid w:val="002D6ED5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A0387"/>
    <w:rsid w:val="008B08C4"/>
    <w:rsid w:val="008D338A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BC4CBF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07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TRAMOŠLJIKA j.d.o.o.</izvorni_sadrzaj>
    <derivirana_varijabla naziv="DomainObject.Predmet.ProtustrankaFormated_1">  TRAMOŠLJIKA j.d.o.o.</derivirana_varijabla>
  </DomainObject.Predmet.ProtustrankaFormated>
  <DomainObject.Predmet.ProtustrankaFormatedOIB>
    <izvorni_sadrzaj>  TRAMOŠLJIKA j.d.o.o., OIB 20134587630</izvorni_sadrzaj>
    <derivirana_varijabla naziv="DomainObject.Predmet.ProtustrankaFormatedOIB_1">  TRAMOŠLJIKA j.d.o.o., OIB 20134587630</derivirana_varijabla>
  </DomainObject.Predmet.ProtustrankaFormatedOIB>
  <DomainObject.Predmet.ProtustrankaFormatedWithAdress>
    <izvorni_sadrzaj> TRAMOŠLJIKA j.d.o.o., Tići 30, 51000 Rijeka</izvorni_sadrzaj>
    <derivirana_varijabla naziv="DomainObject.Predmet.ProtustrankaFormatedWithAdress_1"> TRAMOŠLJIKA j.d.o.o., Tići 30, 51000 Rijeka</derivirana_varijabla>
  </DomainObject.Predmet.ProtustrankaFormatedWithAdress>
  <DomainObject.Predmet.ProtustrankaFormatedWithAdressOIB>
    <izvorni_sadrzaj> TRAMOŠLJIKA j.d.o.o., OIB 20134587630, Tići 30, 51000 Rijeka</izvorni_sadrzaj>
    <derivirana_varijabla naziv="DomainObject.Predmet.ProtustrankaFormatedWithAdressOIB_1"> TRAMOŠLJIKA j.d.o.o., OIB 20134587630, Tići 30, 51000 Rijeka</derivirana_varijabla>
  </DomainObject.Predmet.ProtustrankaFormatedWithAdressOIB>
  <DomainObject.Predmet.ProtustrankaWithAdress>
    <izvorni_sadrzaj>TRAMOŠLJIKA j.d.o.o. Tići 30, 51000 Rijeka</izvorni_sadrzaj>
    <derivirana_varijabla naziv="DomainObject.Predmet.ProtustrankaWithAdress_1">TRAMOŠLJIKA j.d.o.o. Tići 30, 51000 Rijeka</derivirana_varijabla>
  </DomainObject.Predmet.ProtustrankaWithAdress>
  <DomainObject.Predmet.ProtustrankaWithAdressOIB>
    <izvorni_sadrzaj>TRAMOŠLJIKA j.d.o.o., OIB 20134587630, Tići 30, 51000 Rijeka</izvorni_sadrzaj>
    <derivirana_varijabla naziv="DomainObject.Predmet.ProtustrankaWithAdressOIB_1">TRAMOŠLJIKA j.d.o.o., OIB 20134587630, Tići 30, 51000 Rijeka</derivirana_varijabla>
  </DomainObject.Predmet.ProtustrankaWithAdressOIB>
  <DomainObject.Predmet.ProtustrankaNazivFormated>
    <izvorni_sadrzaj>TRAMOŠLJIKA j.d.o.o.</izvorni_sadrzaj>
    <derivirana_varijabla naziv="DomainObject.Predmet.ProtustrankaNazivFormated_1">TRAMOŠLJIKA j.d.o.o.</derivirana_varijabla>
  </DomainObject.Predmet.ProtustrankaNazivFormated>
  <DomainObject.Predmet.ProtustrankaNazivFormatedOIB>
    <izvorni_sadrzaj>TRAMOŠLJIKA j.d.o.o., OIB 20134587630</izvorni_sadrzaj>
    <derivirana_varijabla naziv="DomainObject.Predmet.ProtustrankaNazivFormatedOIB_1">TRAMOŠLJIKA j.d.o.o., OIB 20134587630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TRAMOŠLJIKA j.d.o.o.</item>
    </izvorni_sadrzaj>
    <derivirana_varijabla naziv="DomainObject.Predmet.ProtuStrankaListFormated_1">
      <item>TRAMOŠLJIKA j.d.o.o.</item>
    </derivirana_varijabla>
  </DomainObject.Predmet.ProtuStrankaListFormated>
  <DomainObject.Predmet.ProtuStrankaListFormatedOIB>
    <izvorni_sadrzaj>
      <item>TRAMOŠLJIKA j.d.o.o., OIB 20134587630</item>
    </izvorni_sadrzaj>
    <derivirana_varijabla naziv="DomainObject.Predmet.ProtuStrankaListFormatedOIB_1">
      <item>TRAMOŠLJIKA j.d.o.o., OIB 20134587630</item>
    </derivirana_varijabla>
  </DomainObject.Predmet.ProtuStrankaListFormatedOIB>
  <DomainObject.Predmet.ProtuStrankaListFormatedWithAdress>
    <izvorni_sadrzaj>
      <item>TRAMOŠLJIKA j.d.o.o., Tići 30, 51000 Rijeka</item>
    </izvorni_sadrzaj>
    <derivirana_varijabla naziv="DomainObject.Predmet.ProtuStrankaListFormatedWithAdress_1">
      <item>TRAMOŠLJIKA j.d.o.o., Tići 30, 51000 Rijeka</item>
    </derivirana_varijabla>
  </DomainObject.Predmet.ProtuStrankaListFormatedWithAdress>
  <DomainObject.Predmet.ProtuStrankaListFormatedWithAdressOIB>
    <izvorni_sadrzaj>
      <item>TRAMOŠLJIKA j.d.o.o., OIB 20134587630, Tići 30, 51000 Rijeka</item>
    </izvorni_sadrzaj>
    <derivirana_varijabla naziv="DomainObject.Predmet.ProtuStrankaListFormatedWithAdressOIB_1">
      <item>TRAMOŠLJIKA j.d.o.o., OIB 20134587630, Tići 30, 51000 Rijeka</item>
    </derivirana_varijabla>
  </DomainObject.Predmet.ProtuStrankaListFormatedWithAdressOIB>
  <DomainObject.Predmet.ProtuStrankaListNazivFormated>
    <izvorni_sadrzaj>
      <item>TRAMOŠLJIKA j.d.o.o.</item>
    </izvorni_sadrzaj>
    <derivirana_varijabla naziv="DomainObject.Predmet.ProtuStrankaListNazivFormated_1">
      <item>TRAMOŠLJIKA j.d.o.o.</item>
    </derivirana_varijabla>
  </DomainObject.Predmet.ProtuStrankaListNazivFormated>
  <DomainObject.Predmet.ProtuStrankaListNazivFormatedOIB>
    <izvorni_sadrzaj>
      <item>TRAMOŠLJIKA j.d.o.o., OIB 20134587630</item>
    </izvorni_sadrzaj>
    <derivirana_varijabla naziv="DomainObject.Predmet.ProtuStrankaListNazivFormatedOIB_1">
      <item>TRAMOŠLJIKA j.d.o.o., OIB 20134587630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TRAMOŠLJIKA j.d.o.o.</izvorni_sadrzaj>
    <derivirana_varijabla naziv="DomainObject.Predmet.ProtustrankaIDrugi_1">TRAMOŠLJIKA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TRAMOŠLJIKA j.d.o.o., OIB 20134587630, Tići 30, 51000 Rijeka</izvorni_sadrzaj>
    <derivirana_varijabla naziv="DomainObject.Predmet.ProtustrankaIDrugiAdressOIB_1">TRAMOŠLJIKA j.d.o.o., OIB 20134587630, Tići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TRAMOŠLJIKA j.d.o.o.</item>
    </izvorni_sadrzaj>
    <derivirana_varijabla naziv="DomainObject.Predmet.SudioniciListNaziv_1">
      <item>FINA  Rijeka</item>
      <item>TRAMOŠLJIKA j.d.o.o.</item>
    </derivirana_varijabla>
  </DomainObject.Predmet.SudioniciListNaziv>
  <DomainObject.Predmet.SudioniciListAdressOIB>
    <izvorni_sadrzaj>
      <item>FINA  Rijeka, OIB 85821130368, Frana Kurelca 8,51000 Rijeka</item>
      <item>TRAMOŠLJIKA j.d.o.o., OIB 20134587630, Tići 30,51000 Rijeka</item>
    </izvorni_sadrzaj>
    <derivirana_varijabla naziv="DomainObject.Predmet.SudioniciListAdressOIB_1">
      <item>FINA  Rijeka, OIB 85821130368, Frana Kurelca 8,51000 Rijeka</item>
      <item>TRAMOŠLJIKA j.d.o.o., OIB 20134587630, Tići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20134587630</item>
    </izvorni_sadrzaj>
    <derivirana_varijabla naziv="DomainObject.Predmet.SudioniciListNazivOIB_1">
      <item>, OIB 85821130368</item>
      <item>, OIB 20134587630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ACFBA-27A8-42BC-881E-E15A15062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1447</properties:Characters>
  <properties:Lines>59</properties:Lines>
  <properties:Paragraphs>23</properties:Paragraphs>
  <properties:TotalTime>0</properties:TotalTime>
  <properties:ScaleCrop>false</properties:ScaleCrop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2016-10-19T07:25:00Z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2016-10-19T07:28:00Z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