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f67b" w14:paraId="b99f67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</w:t>
      </w:r>
      <w:r w:rsidR="00420806">
        <w:t>924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420806">
        <w:t>AUTO-DIJELOVI BIRIN društvo s ograničenom odgovornošću za proizvodnju, trgovinu i prijevoz, Samobor, M. Bogovića 9, MBS: 080298777, OIB: 13017578603</w:t>
      </w:r>
      <w:r w:rsidR="00FF1E09">
        <w:t>,</w:t>
      </w:r>
      <w:r>
        <w:t xml:space="preserve"> dana </w:t>
      </w:r>
      <w:r w:rsidR="00D538D6">
        <w:t>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420806">
        <w:t>AUTO-DIJELOVI BIRIN društvo s ograničenom odgovornošću za proizvodnju, trgovinu i prijevoz, Samobor, M. Bogovića 9, MBS: 080298777, OIB: 13017578603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20806" w:rsidR="00420806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420806" w:rsidRPr="00B03FBD">
        <w:t>Damir Cincar, Osijek, Sv. Ane 15b, OIB 60464850994</w:t>
      </w:r>
      <w:r w:rsidR="00420806">
        <w:t>.</w:t>
      </w:r>
    </w:p>
    <w:p w:rsidRDefault="009A079B" w:rsidP="00420806" w:rsidR="009A079B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420806">
        <w:t>AUTO-DIJELOVI BIRIN društvo s ograničenom odgovornošću za proizvodnju, trgovinu i prijevoz, Samobor, M. Bogovića 9, MBS: 080298777, OIB: 13017578603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7F3A8A" w:rsidR="00B80AFD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2C7244">
        <w:t xml:space="preserve">podnijela je dana </w:t>
      </w:r>
      <w:r w:rsidR="00420806">
        <w:t>24</w:t>
      </w:r>
      <w:r w:rsidR="002C7244">
        <w:t xml:space="preserve">. </w:t>
      </w:r>
      <w:r w:rsidR="00AB4DD1">
        <w:t>ožujka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420806">
        <w:t>AUTO-DIJELOVI BIRIN društvo s ograničenom odgovornošću za proizvodnju, trgovinu i prijevoz, Samobor, M. Bogovića 9, MBS: 080298777, OIB: 13017578603</w:t>
      </w:r>
      <w:r>
        <w:t>.</w:t>
      </w:r>
    </w:p>
    <w:p w:rsidRDefault="007F3A8A" w:rsidP="007F3A8A" w:rsidR="007F3A8A">
      <w:pPr>
        <w:jc w:val="both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D538D6">
        <w:t>19</w:t>
      </w:r>
      <w:r w:rsidR="00420806">
        <w:t>24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</w:t>
      </w:r>
      <w:r w:rsidR="00E326FF">
        <w:t xml:space="preserve">525/16-6 od </w:t>
      </w:r>
      <w:r w:rsidRPr="000649FD">
        <w:t xml:space="preserve">5. </w:t>
      </w:r>
      <w:r w:rsidR="00E326FF">
        <w:t>svibnj</w:t>
      </w:r>
      <w:r w:rsidRPr="000649FD">
        <w:t>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D538D6">
        <w:t>20</w:t>
      </w:r>
      <w:r w:rsidR="00AB4DD1">
        <w:t>.</w:t>
      </w:r>
      <w:r>
        <w:t xml:space="preserve"> </w:t>
      </w:r>
      <w:r w:rsidR="00D538D6">
        <w:t>lipnja</w:t>
      </w:r>
      <w:r>
        <w:t xml:space="preserve"> 2016. godine objavio oglas na mrežnoj stranici e-Oglasna ploča sudova pod poslovnim brojem St-</w:t>
      </w:r>
      <w:r w:rsidR="002C7244">
        <w:t>1</w:t>
      </w:r>
      <w:r w:rsidR="00420806">
        <w:t>924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D538D6" w:rsidP="009A079B" w:rsidR="009A079B">
      <w:pPr>
        <w:pStyle w:val="Tijeloteksta"/>
        <w:jc w:val="center"/>
      </w:pPr>
      <w:r>
        <w:t>U Osijeku 22</w:t>
      </w:r>
      <w:r w:rsidR="009A079B"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</w:t>
      </w:r>
      <w:r w:rsidR="002C7244">
        <w:t>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618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60F2"/>
    <w:rsid w:val="00107218"/>
    <w:rsid w:val="00133A91"/>
    <w:rsid w:val="001B7998"/>
    <w:rsid w:val="001F3914"/>
    <w:rsid w:val="002300ED"/>
    <w:rsid w:val="00245B7C"/>
    <w:rsid w:val="002948EE"/>
    <w:rsid w:val="002A5389"/>
    <w:rsid w:val="002C7244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20806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B40DA"/>
    <w:rsid w:val="006F0BE4"/>
    <w:rsid w:val="00712A35"/>
    <w:rsid w:val="00721265"/>
    <w:rsid w:val="00730373"/>
    <w:rsid w:val="00777FF0"/>
    <w:rsid w:val="007F3A8A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9041C6"/>
    <w:rsid w:val="00977BE7"/>
    <w:rsid w:val="00987572"/>
    <w:rsid w:val="009A079B"/>
    <w:rsid w:val="009B593B"/>
    <w:rsid w:val="00A35A69"/>
    <w:rsid w:val="00A5754A"/>
    <w:rsid w:val="00AB4DD1"/>
    <w:rsid w:val="00AC2B4F"/>
    <w:rsid w:val="00AC2EA2"/>
    <w:rsid w:val="00AE6351"/>
    <w:rsid w:val="00B31C1F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538D6"/>
    <w:rsid w:val="00D60AEF"/>
    <w:rsid w:val="00DA15C8"/>
    <w:rsid w:val="00DA3881"/>
    <w:rsid w:val="00DE0702"/>
    <w:rsid w:val="00E1168D"/>
    <w:rsid w:val="00E1588B"/>
    <w:rsid w:val="00E159C2"/>
    <w:rsid w:val="00E326FF"/>
    <w:rsid w:val="00E53ABC"/>
    <w:rsid w:val="00E705DA"/>
    <w:rsid w:val="00EF3E77"/>
    <w:rsid w:val="00F26827"/>
    <w:rsid w:val="00F26EE9"/>
    <w:rsid w:val="00F55C82"/>
    <w:rsid w:val="00F67DF1"/>
    <w:rsid w:val="00F856B5"/>
    <w:rsid w:val="00F87ACE"/>
    <w:rsid w:val="00FA206B"/>
    <w:rsid w:val="00FC3618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F3A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3A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A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A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F3A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3A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A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A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St-1924/2016</izvorni_sadrzaj>
    <derivirana_varijabla naziv="DomainObject.Predmet.OznakaBroj_1">St-1924/2016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AUTO-DIJELOVI BIRIN d.o.o.</izvorni_sadrzaj>
    <derivirana_varijabla naziv="DomainObject.Predmet.ProtustrankaFormated_1">  AUTO-DIJELOVI BIRIN d.o.o.</derivirana_varijabla>
  </DomainObject.Predmet.ProtustrankaFormated>
  <DomainObject.Predmet.ProtustrankaFormatedOIB>
    <izvorni_sadrzaj>  AUTO-DIJELOVI BIRIN d.o.o., OIB 13017578603</izvorni_sadrzaj>
    <derivirana_varijabla naziv="DomainObject.Predmet.ProtustrankaFormatedOIB_1">  AUTO-DIJELOVI BIRIN d.o.o., OIB 13017578603</derivirana_varijabla>
  </DomainObject.Predmet.ProtustrankaFormatedOIB>
  <DomainObject.Predmet.ProtustrankaFormatedWithAdress>
    <izvorni_sadrzaj> AUTO-DIJELOVI BIRIN d.o.o., M. Bogovića 9, 10430 Samobor</izvorni_sadrzaj>
    <derivirana_varijabla naziv="DomainObject.Predmet.ProtustrankaFormatedWithAdress_1"> AUTO-DIJELOVI BIRIN d.o.o., M. Bogovića 9, 10430 Samobor</derivirana_varijabla>
  </DomainObject.Predmet.ProtustrankaFormatedWithAdress>
  <DomainObject.Predmet.ProtustrankaFormatedWithAdressOIB>
    <izvorni_sadrzaj> AUTO-DIJELOVI BIRIN d.o.o., OIB 13017578603, M. Bogovića 9, 10430 Samobor</izvorni_sadrzaj>
    <derivirana_varijabla naziv="DomainObject.Predmet.ProtustrankaFormatedWithAdressOIB_1"> AUTO-DIJELOVI BIRIN d.o.o., OIB 13017578603, M. Bogovića 9, 10430 Samobor</derivirana_varijabla>
  </DomainObject.Predmet.ProtustrankaFormatedWithAdressOIB>
  <DomainObject.Predmet.ProtustrankaWithAdress>
    <izvorni_sadrzaj>AUTO-DIJELOVI BIRIN d.o.o. M. Bogovića 9, 10430 Samobor</izvorni_sadrzaj>
    <derivirana_varijabla naziv="DomainObject.Predmet.ProtustrankaWithAdress_1">AUTO-DIJELOVI BIRIN d.o.o. M. Bogovića 9, 10430 Samobor</derivirana_varijabla>
  </DomainObject.Predmet.ProtustrankaWithAdress>
  <DomainObject.Predmet.ProtustrankaWithAdressOIB>
    <izvorni_sadrzaj>AUTO-DIJELOVI BIRIN d.o.o., OIB 13017578603, M. Bogovića 9, 10430 Samobor</izvorni_sadrzaj>
    <derivirana_varijabla naziv="DomainObject.Predmet.ProtustrankaWithAdressOIB_1">AUTO-DIJELOVI BIRIN d.o.o., OIB 13017578603, M. Bogovića 9, 10430 Samobor</derivirana_varijabla>
  </DomainObject.Predmet.ProtustrankaWithAdressOIB>
  <DomainObject.Predmet.ProtustrankaNazivFormated>
    <izvorni_sadrzaj>AUTO-DIJELOVI BIRIN d.o.o.</izvorni_sadrzaj>
    <derivirana_varijabla naziv="DomainObject.Predmet.ProtustrankaNazivFormated_1">AUTO-DIJELOVI BIRIN d.o.o.</derivirana_varijabla>
  </DomainObject.Predmet.ProtustrankaNazivFormated>
  <DomainObject.Predmet.ProtustrankaNazivFormatedOIB>
    <izvorni_sadrzaj>AUTO-DIJELOVI BIRIN d.o.o., OIB 13017578603</izvorni_sadrzaj>
    <derivirana_varijabla naziv="DomainObject.Predmet.ProtustrankaNazivFormatedOIB_1">AUTO-DIJELOVI BIRIN d.o.o., OIB 13017578603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AUTO-DIJELOVI BIRIN d.o.o.</item>
    </izvorni_sadrzaj>
    <derivirana_varijabla naziv="DomainObject.Predmet.ProtuStrankaListFormated_1">
      <item>AUTO-DIJELOVI BIRIN d.o.o.</item>
    </derivirana_varijabla>
  </DomainObject.Predmet.ProtuStrankaListFormated>
  <DomainObject.Predmet.ProtuStrankaListFormatedOIB>
    <izvorni_sadrzaj>
      <item>AUTO-DIJELOVI BIRIN d.o.o., OIB 13017578603</item>
    </izvorni_sadrzaj>
    <derivirana_varijabla naziv="DomainObject.Predmet.ProtuStrankaListFormatedOIB_1">
      <item>AUTO-DIJELOVI BIRIN d.o.o., OIB 13017578603</item>
    </derivirana_varijabla>
  </DomainObject.Predmet.ProtuStrankaListFormatedOIB>
  <DomainObject.Predmet.ProtuStrankaListFormatedWithAdress>
    <izvorni_sadrzaj>
      <item>AUTO-DIJELOVI BIRIN d.o.o., M. Bogovića 9, 10430 Samobor</item>
    </izvorni_sadrzaj>
    <derivirana_varijabla naziv="DomainObject.Predmet.ProtuStrankaListFormatedWithAdress_1">
      <item>AUTO-DIJELOVI BIRIN d.o.o., M. Bogovića 9, 10430 Samobor</item>
    </derivirana_varijabla>
  </DomainObject.Predmet.ProtuStrankaListFormatedWithAdress>
  <DomainObject.Predmet.ProtuStrankaListFormatedWithAdressOIB>
    <izvorni_sadrzaj>
      <item>AUTO-DIJELOVI BIRIN d.o.o., OIB 13017578603, M. Bogovića 9, 10430 Samobor</item>
    </izvorni_sadrzaj>
    <derivirana_varijabla naziv="DomainObject.Predmet.ProtuStrankaListFormatedWithAdressOIB_1">
      <item>AUTO-DIJELOVI BIRIN d.o.o., OIB 13017578603, M. Bogovića 9, 10430 Samobor</item>
    </derivirana_varijabla>
  </DomainObject.Predmet.ProtuStrankaListFormatedWithAdressOIB>
  <DomainObject.Predmet.ProtuStrankaListNazivFormated>
    <izvorni_sadrzaj>
      <item>AUTO-DIJELOVI BIRIN d.o.o.</item>
    </izvorni_sadrzaj>
    <derivirana_varijabla naziv="DomainObject.Predmet.ProtuStrankaListNazivFormated_1">
      <item>AUTO-DIJELOVI BIRIN d.o.o.</item>
    </derivirana_varijabla>
  </DomainObject.Predmet.ProtuStrankaListNazivFormated>
  <DomainObject.Predmet.ProtuStrankaListNazivFormatedOIB>
    <izvorni_sadrzaj>
      <item>AUTO-DIJELOVI BIRIN d.o.o., OIB 13017578603</item>
    </izvorni_sadrzaj>
    <derivirana_varijabla naziv="DomainObject.Predmet.ProtuStrankaListNazivFormatedOIB_1">
      <item>AUTO-DIJELOVI BIRIN d.o.o., OIB 13017578603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AUTO-DIJELOVI BIRIN d.o.o.</izvorni_sadrzaj>
    <derivirana_varijabla naziv="DomainObject.Predmet.ProtustrankaIDrugi_1">AUTO-DIJELOVI BIRIN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AUTO-DIJELOVI BIRIN d.o.o., OIB 13017578603, M. Bogovića 9, 10430 Samobor</izvorni_sadrzaj>
    <derivirana_varijabla naziv="DomainObject.Predmet.ProtustrankaIDrugiAdressOIB_1">AUTO-DIJELOVI BIRIN d.o.o., OIB 13017578603, M. Bogovića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AUTO-DIJELOVI BIRIN d.o.o.</item>
      <item>FINA Regionalni centar Zagreb</item>
    </izvorni_sadrzaj>
    <derivirana_varijabla naziv="DomainObject.Predmet.SudioniciListNaziv_1">
      <item>AUTO-DIJELOVI BIRIN d.o.o.</item>
      <item>FINA Regionalni centar Zagreb</item>
    </derivirana_varijabla>
  </DomainObject.Predmet.SudioniciListNaziv>
  <DomainObject.Predmet.SudioniciListAdressOIB>
    <izvorni_sadrzaj>
      <item>AUTO-DIJELOVI BIRIN d.o.o., OIB 13017578603, M. Bogovića 9,10430 Samobor</item>
      <item>FINA Regionalni centar Zagreb, OIB 85821130368, Trg svibanjskih žrtava 1995. 1,10000 Zagreb</item>
    </izvorni_sadrzaj>
    <derivirana_varijabla naziv="DomainObject.Predmet.SudioniciListAdressOIB_1">
      <item>AUTO-DIJELOVI BIRIN d.o.o., OIB 13017578603, M. Bogovića 9,10430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13017578603</item>
      <item>, OIB 85821130368</item>
    </izvorni_sadrzaj>
    <derivirana_varijabla naziv="DomainObject.Predmet.SudioniciListNazivOIB_1">
      <item>, OIB 13017578603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BC4BF-D05D-4739-B44C-69C782AFC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2737</properties:Characters>
  <properties:Lines>94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2016-08-22T07:24:00Z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2016-08-22T07:26:00Z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