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849dc1" w14:paraId="2849dc1" w:rsidRDefault="00AE649C" w:rsidP="00FA5B5E" w:rsidR="00AE649C" w:rsidRPr="00B76F3C">
      <w:pPr>
        <w:pStyle w:val="Naslov3"/>
        <w15:collapsed w:val="false"/>
      </w:pPr>
    </w:p>
    <w:p w:rsidRDefault="00D572CD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34BBE" w:rsidP="00934BBE" w:rsidR="00934BBE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St-493/2015-3.</w:t>
      </w:r>
    </w:p>
    <w:p w:rsidRDefault="00934BBE" w:rsidP="00934BBE" w:rsidR="00934BBE">
      <w:pPr>
        <w:jc w:val="both"/>
        <w:rPr>
          <w:rFonts w:cs="Arial" w:hAnsi="Arial" w:ascii="Arial"/>
          <w:b/>
        </w:rPr>
      </w:pPr>
    </w:p>
    <w:p w:rsidRDefault="00934BBE" w:rsidP="00934BBE" w:rsidR="00934B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934BBE" w:rsidP="00934BBE" w:rsidR="00934BBE">
      <w:pPr>
        <w:jc w:val="center"/>
        <w:rPr>
          <w:rFonts w:cs="Arial" w:hAnsi="Arial" w:ascii="Arial"/>
          <w:b/>
        </w:rPr>
      </w:pPr>
    </w:p>
    <w:p w:rsidRDefault="00934BBE" w:rsidP="00934BBE" w:rsidR="00934BBE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934BBE" w:rsidP="00934BBE" w:rsidR="00934BBE">
      <w:pPr>
        <w:jc w:val="both"/>
        <w:rPr>
          <w:rFonts w:cs="Arial" w:hAnsi="Arial" w:ascii="Arial"/>
        </w:rPr>
      </w:pP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SLATKI UŽITAK j.d.o.o. za pečenje kolača i torti i davanje usluga konobara i kuhara iz Pitomače, Trg kralja Tomislava 2, MBS 010084267, OIB 75774747639, dana 22. veljače 2016. godine  </w:t>
      </w:r>
    </w:p>
    <w:p w:rsidRDefault="00934BBE" w:rsidP="00934BBE" w:rsidR="00934BBE">
      <w:pPr>
        <w:jc w:val="both"/>
        <w:rPr>
          <w:rFonts w:cs="Arial" w:hAnsi="Arial" w:ascii="Arial"/>
        </w:rPr>
      </w:pPr>
    </w:p>
    <w:p w:rsidRDefault="00934BBE" w:rsidP="00934BBE" w:rsidR="00934B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r i j e š i o   j e</w:t>
      </w:r>
    </w:p>
    <w:p w:rsidRDefault="00934BBE" w:rsidP="00934BBE" w:rsidR="00934BBE">
      <w:pPr>
        <w:jc w:val="both"/>
        <w:rPr>
          <w:rFonts w:cs="Arial" w:hAnsi="Arial" w:ascii="Arial"/>
        </w:rPr>
      </w:pP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SLATKI UŽITAK j.d.o.o. za pečenje kolača i torti i davanje usluga konobara i kuhara iz Pitomače, Trg kralja Tomislava 2, MBS 010084267, OIB 75774747639.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</w:t>
      </w:r>
      <w:r w:rsidR="00D572CD">
        <w:rPr>
          <w:rFonts w:cs="Arial" w:hAnsi="Arial" w:ascii="Arial"/>
        </w:rPr>
        <w:t>JUGOSLAV PURAN iz Bjelovara, Josipa Jelačića 12, OIB 70582689973</w:t>
      </w:r>
      <w:bookmarkStart w:name="_GoBack" w:id="0"/>
      <w:bookmarkEnd w:id="0"/>
      <w:r>
        <w:rPr>
          <w:rFonts w:cs="Arial" w:hAnsi="Arial" w:ascii="Arial"/>
        </w:rPr>
        <w:t>.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III. Zaključuje se stečajni postupak nad dužnikom SLATKI UŽITAK j.d.o.o. za pečenje kolača i torti i davanje usluga konobara i kuhara iz Pitomače, Trg kralja Tomislava 2, MBS 010084267, OIB 75774747639. </w:t>
      </w:r>
    </w:p>
    <w:p w:rsidRDefault="00934BBE" w:rsidP="00934BBE" w:rsidR="00934B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22. veljače 2016. u 12,00 sati, kada je ovo rješenje objavljeno na e-oglasnoj ploči ovoga suda.</w:t>
      </w:r>
    </w:p>
    <w:p w:rsidRDefault="00934BBE" w:rsidP="00934BBE" w:rsidR="00934BBE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934BBE" w:rsidP="00934BBE" w:rsidR="00934B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</w:p>
    <w:p w:rsidRDefault="00934BBE" w:rsidP="00934BBE" w:rsidR="00934B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St-493/2015-2., koji je objavljen na mrežnoj stranici e-oglasna ploča Trgovačkog suda u Bjelovaru 23. prosinca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34BBE" w:rsidP="00934BBE" w:rsidR="00934BBE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34BBE" w:rsidP="00934BBE" w:rsidR="00934BBE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34BBE" w:rsidP="00934BBE" w:rsidR="00934BBE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22. veljače 2016. godine</w:t>
      </w:r>
    </w:p>
    <w:p w:rsidRDefault="00934BBE" w:rsidP="00934BBE" w:rsidR="00934BBE">
      <w:pPr>
        <w:rPr>
          <w:rFonts w:cs="Arial" w:hAnsi="Arial" w:ascii="Arial"/>
          <w:b/>
        </w:rPr>
      </w:pPr>
    </w:p>
    <w:p w:rsidRDefault="00934BBE" w:rsidP="00934BBE" w:rsidR="00934BBE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934BBE" w:rsidP="00934BBE" w:rsidR="00934BBE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  </w:t>
      </w:r>
    </w:p>
    <w:p w:rsidRDefault="00934BBE" w:rsidP="00934BBE" w:rsidR="00934BBE">
      <w:pPr>
        <w:ind w:firstLine="4111"/>
        <w:jc w:val="both"/>
        <w:rPr>
          <w:rFonts w:cs="Arial" w:hAnsi="Arial" w:ascii="Arial"/>
        </w:rPr>
      </w:pP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934BBE" w:rsidP="00934BBE" w:rsidR="00934BBE">
      <w:pPr>
        <w:jc w:val="both"/>
        <w:rPr>
          <w:rFonts w:cs="Arial" w:hAnsi="Arial" w:ascii="Arial"/>
        </w:rPr>
      </w:pP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34BBE" w:rsidP="00934BBE" w:rsidR="00934BBE">
      <w:pPr>
        <w:jc w:val="both"/>
        <w:rPr>
          <w:rFonts w:cs="Arial" w:hAnsi="Arial" w:ascii="Arial"/>
        </w:rPr>
      </w:pPr>
    </w:p>
    <w:p w:rsidRDefault="00934BBE" w:rsidP="00934BBE" w:rsidR="00934BBE">
      <w:pPr>
        <w:jc w:val="both"/>
        <w:rPr>
          <w:rFonts w:cs="Arial" w:hAnsi="Arial" w:ascii="Arial"/>
        </w:rPr>
      </w:pPr>
    </w:p>
    <w:p w:rsidRDefault="00934BBE" w:rsidP="00934BBE" w:rsidR="00934BBE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1. DNA:-predlagatelju FINI, Podružnica Bjelovar  – putem e-oglasne ploče suda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-nakon pravomoćnosti rješenja         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Pitomača – putem e-oglasne ploče suda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934BBE" w:rsidP="00934BBE" w:rsidR="00934BBE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22.2.2016.g.</w:t>
      </w:r>
    </w:p>
    <w:p w:rsidRDefault="00934BBE" w:rsidP="00934BBE" w:rsidR="00934BBE">
      <w:pPr>
        <w:rPr>
          <w:rFonts w:cs="Arial" w:hAnsi="Arial" w:ascii="Arial"/>
        </w:rPr>
      </w:pPr>
    </w:p>
    <w:p w:rsidRDefault="00934BBE" w:rsidP="00934BBE" w:rsidR="00934BBE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4BBE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2CD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87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2016.</izvorni_sadrzaj>
    <derivirana_varijabla naziv="DomainObject.DatumDonosenjaOdluke_1">22.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St-493/2015-3</izvorni_sadrzaj>
    <derivirana_varijabla naziv="DomainObject.Oznaka_1">St-493/2015-3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493</izvorni_sadrzaj>
    <derivirana_varijabla naziv="DomainObject.Predmet.Broj_1">493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prosinca 2015.</izvorni_sadrzaj>
    <derivirana_varijabla naziv="DomainObject.Predmet.DatumOsnivanja_1">16.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St-493/2015</izvorni_sadrzaj>
    <derivirana_varijabla naziv="DomainObject.Predmet.OznakaBroj_1">St-493/2015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SLATKI UŽITAK j.d.o.o. za pečenje kolača i torti i davanje usluga konobara i kuhara, Pitomača zastupanog po punomoćniku SANDRA FRANJIĆ</izvorni_sadrzaj>
    <derivirana_varijabla naziv="DomainObject.Predmet.ProtustrankaFormated_1">  SLATKI UŽITAK j.d.o.o. za pečenje kolača i torti i davanje usluga konobara i kuhara, Pitomača zastupanog po punomoćniku SANDRA FRANJIĆ</derivirana_varijabla>
  </DomainObject.Predmet.ProtustrankaFormated>
  <DomainObject.Predmet.ProtustrankaFormatedOIB>
    <izvorni_sadrzaj>  SLATKI UŽITAK j.d.o.o. za pečenje kolača i torti i davanje usluga konobara i kuhara, Pitomača, OIB 75774747639 zastupanog po punomoćniku SANDRA FRANJIĆ</izvorni_sadrzaj>
    <derivirana_varijabla naziv="DomainObject.Predmet.ProtustrankaFormatedOIB_1">  SLATKI UŽITAK j.d.o.o. za pečenje kolača i torti i davanje usluga konobara i kuhara, Pitomača, OIB 75774747639 zastupanog po punomoćniku SANDRA FRANJIĆ</derivirana_varijabla>
  </DomainObject.Predmet.ProtustrankaFormatedOIB>
  <DomainObject.Predmet.ProtustrankaFormatedWithAdress>
    <izvorni_sadrzaj> SLATKI UŽITAK j.d.o.o. za pečenje kolača i torti i davanje usluga konobara i kuhara, Pitomača, Trg kralja Tomislava 2, 33405 Pitomača zastupanog po punomoćniku SANDRA FRANJIĆ</izvorni_sadrzaj>
    <derivirana_varijabla naziv="DomainObject.Predmet.ProtustrankaFormatedWithAdress_1"> SLATKI UŽITAK j.d.o.o. za pečenje kolača i torti i davanje usluga konobara i kuhara, Pitomača, Trg kralja Tomislava 2, 33405 Pitomača zastupanog po punomoćniku SANDRA FRANJIĆ</derivirana_varijabla>
  </DomainObject.Predmet.ProtustrankaFormatedWithAdress>
  <DomainObject.Predmet.ProtustrankaFormatedWithAdressOIB>
    <izvorni_sadrzaj> SLATKI UŽITAK j.d.o.o. za pečenje kolača i torti i davanje usluga konobara i kuhara, Pitomača, OIB 75774747639, Trg kralja Tomislava 2, 33405 Pitomača zastupanog po punomoćniku SANDRA FRANJIĆ</izvorni_sadrzaj>
    <derivirana_varijabla naziv="DomainObject.Predmet.ProtustrankaFormatedWithAdressOIB_1"> SLATKI UŽITAK j.d.o.o. za pečenje kolača i torti i davanje usluga konobara i kuhara, Pitomača, OIB 75774747639, Trg kralja Tomislava 2, 33405 Pitomača zastupanog po punomoćniku SANDRA FRANJIĆ</derivirana_varijabla>
  </DomainObject.Predmet.ProtustrankaFormatedWithAdressOIB>
  <DomainObject.Predmet.ProtustrankaWithAdress>
    <izvorni_sadrzaj>SLATKI UŽITAK j.d.o.o. za pečenje kolača i torti i davanje usluga konobara i kuhara, Pitomača Trg kralja Tomislava 2, 33405 Pitomača</izvorni_sadrzaj>
    <derivirana_varijabla naziv="DomainObject.Predmet.ProtustrankaWithAdress_1">SLATKI UŽITAK j.d.o.o. za pečenje kolača i torti i davanje usluga konobara i kuhara, Pitomača Trg kralja Tomislava 2, 33405 Pitomača</derivirana_varijabla>
  </DomainObject.Predmet.ProtustrankaWithAdress>
  <DomainObject.Predmet.ProtustrankaWithAdressOIB>
    <izvorni_sadrzaj>SLATKI UŽITAK j.d.o.o. za pečenje kolača i torti i davanje usluga konobara i kuhara, Pitomača, OIB 75774747639, Trg kralja Tomislava 2, 33405 Pitomača</izvorni_sadrzaj>
    <derivirana_varijabla naziv="DomainObject.Predmet.ProtustrankaWithAdressOIB_1">SLATKI UŽITAK j.d.o.o. za pečenje kolača i torti i davanje usluga konobara i kuhara, Pitomača, OIB 75774747639, Trg kralja Tomislava 2, 33405 Pitomača</derivirana_varijabla>
  </DomainObject.Predmet.ProtustrankaWithAdressOIB>
  <DomainObject.Predmet.ProtustrankaNazivFormated>
    <izvorni_sadrzaj>SLATKI UŽITAK j.d.o.o. za pečenje kolača i torti i davanje usluga konobara i kuhara, Pitomača</izvorni_sadrzaj>
    <derivirana_varijabla naziv="DomainObject.Predmet.ProtustrankaNazivFormated_1">SLATKI UŽITAK j.d.o.o. za pečenje kolača i torti i davanje usluga konobara i kuhara, Pitomača</derivirana_varijabla>
  </DomainObject.Predmet.ProtustrankaNazivFormated>
  <DomainObject.Predmet.ProtustrankaNazivFormatedOIB>
    <izvorni_sadrzaj>SLATKI UŽITAK j.d.o.o. za pečenje kolača i torti i davanje usluga konobara i kuhara, Pitomača, OIB 75774747639</izvorni_sadrzaj>
    <derivirana_varijabla naziv="DomainObject.Predmet.ProtustrankaNazivFormatedOIB_1">SLATKI UŽITAK j.d.o.o. za pečenje kolača i torti i davanje usluga konobara i kuhara, Pitomača, OIB 75774747639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SLATKI UŽITAK j.d.o.o. za pečenje kolača i torti i davanje usluga konobara i kuhara, Pitomača zastupanog po punomoćniku SANDRA FRANJIĆ</item>
    </izvorni_sadrzaj>
    <derivirana_varijabla naziv="DomainObject.Predmet.ProtuStrankaListFormated_1">
      <item>SLATKI UŽITAK j.d.o.o. za pečenje kolača i torti i davanje usluga konobara i kuhara, Pitomača zastupanog po punomoćniku SANDRA FRANJIĆ</item>
    </derivirana_varijabla>
  </DomainObject.Predmet.ProtuStrankaListFormated>
  <DomainObject.Predmet.ProtuStrankaListFormatedOIB>
    <izvorni_sadrzaj>
      <item>SLATKI UŽITAK j.d.o.o. za pečenje kolača i torti i davanje usluga konobara i kuhara, Pitomača, OIB 75774747639 zastupanog po punomoćniku SANDRA FRANJIĆ</item>
    </izvorni_sadrzaj>
    <derivirana_varijabla naziv="DomainObject.Predmet.ProtuStrankaListFormatedOIB_1">
      <item>SLATKI UŽITAK j.d.o.o. za pečenje kolača i torti i davanje usluga konobara i kuhara, Pitomača, OIB 75774747639 zastupanog po punomoćniku SANDRA FRANJIĆ</item>
    </derivirana_varijabla>
  </DomainObject.Predmet.ProtuStrankaListFormatedOIB>
  <DomainObject.Predmet.ProtuStrankaListFormatedWithAdress>
    <izvorni_sadrzaj>
      <item>SLATKI UŽITAK j.d.o.o. za pečenje kolača i torti i davanje usluga konobara i kuhara, Pitomača, Trg kralja Tomislava 2, 33405 Pitomača zastupanog po punomoćniku SANDRA FRANJIĆ</item>
    </izvorni_sadrzaj>
    <derivirana_varijabla naziv="DomainObject.Predmet.ProtuStrankaListFormatedWithAdress_1">
      <item>SLATKI UŽITAK j.d.o.o. za pečenje kolača i torti i davanje usluga konobara i kuhara, Pitomača, Trg kralja Tomislava 2, 33405 Pitomača zastupanog po punomoćniku SANDRA FRANJIĆ</item>
    </derivirana_varijabla>
  </DomainObject.Predmet.ProtuStrankaListFormatedWithAdress>
  <DomainObject.Predmet.ProtuStrankaListFormatedWithAdressOIB>
    <izvorni_sadrzaj>
      <item>SLATKI UŽITAK j.d.o.o. za pečenje kolača i torti i davanje usluga konobara i kuhara, Pitomača, OIB 75774747639, Trg kralja Tomislava 2, 33405 Pitomača zastupanog po punomoćniku SANDRA FRANJIĆ</item>
    </izvorni_sadrzaj>
    <derivirana_varijabla naziv="DomainObject.Predmet.ProtuStrankaListFormatedWithAdressOIB_1">
      <item>SLATKI UŽITAK j.d.o.o. za pečenje kolača i torti i davanje usluga konobara i kuhara, Pitomača, OIB 75774747639, Trg kralja Tomislava 2, 33405 Pitomača zastupanog po punomoćniku SANDRA FRANJIĆ</item>
    </derivirana_varijabla>
  </DomainObject.Predmet.ProtuStrankaListFormatedWithAdressOIB>
  <DomainObject.Predmet.ProtuStrankaListNazivFormated>
    <izvorni_sadrzaj>
      <item>SLATKI UŽITAK j.d.o.o. za pečenje kolača i torti i davanje usluga konobara i kuhara, Pitomača</item>
    </izvorni_sadrzaj>
    <derivirana_varijabla naziv="DomainObject.Predmet.ProtuStrankaListNazivFormated_1">
      <item>SLATKI UŽITAK j.d.o.o. za pečenje kolača i torti i davanje usluga konobara i kuhara, Pitomača</item>
    </derivirana_varijabla>
  </DomainObject.Predmet.ProtuStrankaListNazivFormated>
  <DomainObject.Predmet.ProtuStrankaListNazivFormatedOIB>
    <izvorni_sadrzaj>
      <item>SLATKI UŽITAK j.d.o.o. za pečenje kolača i torti i davanje usluga konobara i kuhara, Pitomača, OIB 75774747639</item>
    </izvorni_sadrzaj>
    <derivirana_varijabla naziv="DomainObject.Predmet.ProtuStrankaListNazivFormatedOIB_1">
      <item>SLATKI UŽITAK j.d.o.o. za pečenje kolača i torti i davanje usluga konobara i kuhara, Pitomača, OIB 75774747639</item>
    </derivirana_varijabla>
  </DomainObject.Predmet.ProtuStrankaListNazivFormatedOIB>
  <DomainObject.Predmet.OstaliListFormated>
    <izvorni_sadrzaj>
      <item>SANDRA FRANJIĆ punomoćnik sudionika u postupku SLATKI UŽITAK j.d.o.o. za pečenje kolača i torti i davanje usluga konobara i kuhara, Pitomača</item>
    </izvorni_sadrzaj>
    <derivirana_varijabla naziv="DomainObject.Predmet.OstaliListFormated_1">
      <item>SANDRA FRANJIĆ punomoćnik sudionika u postupku SLATKI UŽITAK j.d.o.o. za pečenje kolača i torti i davanje usluga konobara i kuhara, Pitomača</item>
    </derivirana_varijabla>
  </DomainObject.Predmet.OstaliListFormated>
  <DomainObject.Predmet.OstaliListFormatedOIB>
    <izvorni_sadrzaj>
      <item>SANDRA FRANJIĆ, OIB 01684337126 punomoćnik sudionika u postupku SLATKI UŽITAK j.d.o.o. za pečenje kolača i torti i davanje usluga konobara i kuhara, Pitomača</item>
    </izvorni_sadrzaj>
    <derivirana_varijabla naziv="DomainObject.Predmet.OstaliListFormatedOIB_1">
      <item>SANDRA FRANJIĆ, OIB 01684337126 punomoćnik sudionika u postupku SLATKI UŽITAK j.d.o.o. za pečenje kolača i torti i davanje usluga konobara i kuhara, Pitomača</item>
    </derivirana_varijabla>
  </DomainObject.Predmet.OstaliListFormatedOIB>
  <DomainObject.Predmet.OstaliListFormatedWithAdress>
    <izvorni_sadrzaj>
      <item>SANDRA FRANJIĆ punomoćnik sudionika u postupku SLATKI UŽITAK j.d.o.o. za pečenje kolača i torti i davanje usluga konobara i kuhara, Pitomača</item>
    </izvorni_sadrzaj>
    <derivirana_varijabla naziv="DomainObject.Predmet.OstaliListFormatedWithAdress_1">
      <item>SANDRA FRANJIĆ punomoćnik sudionika u postupku SLATKI UŽITAK j.d.o.o. za pečenje kolača i torti i davanje usluga konobara i kuhara, Pitomača</item>
    </derivirana_varijabla>
  </DomainObject.Predmet.OstaliListFormatedWithAdress>
  <DomainObject.Predmet.OstaliListFormatedWithAdressOIB>
    <izvorni_sadrzaj>
      <item>SANDRA FRANJIĆ, OIB 01684337126 punomoćnik sudionika u postupku SLATKI UŽITAK j.d.o.o. za pečenje kolača i torti i davanje usluga konobara i kuhara, Pitomača</item>
    </izvorni_sadrzaj>
    <derivirana_varijabla naziv="DomainObject.Predmet.OstaliListFormatedWithAdressOIB_1">
      <item>SANDRA FRANJIĆ, OIB 01684337126 punomoćnik sudionika u postupku SLATKI UŽITAK j.d.o.o. za pečenje kolača i torti i davanje usluga konobara i kuhara, Pitomača</item>
    </derivirana_varijabla>
  </DomainObject.Predmet.OstaliListFormatedWithAdressOIB>
  <DomainObject.Predmet.OstaliListNazivFormated>
    <izvorni_sadrzaj>
      <item>SANDRA FRANJIĆ</item>
    </izvorni_sadrzaj>
    <derivirana_varijabla naziv="DomainObject.Predmet.OstaliListNazivFormated_1">
      <item>SANDRA FRANJIĆ</item>
    </derivirana_varijabla>
  </DomainObject.Predmet.OstaliListNazivFormated>
  <DomainObject.Predmet.OstaliListNazivFormatedOIB>
    <izvorni_sadrzaj>
      <item>SANDRA FRANJIĆ, OIB 01684337126</item>
    </izvorni_sadrzaj>
    <derivirana_varijabla naziv="DomainObject.Predmet.OstaliListNazivFormatedOIB_1">
      <item>SANDRA FRANJIĆ, OIB 01684337126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veljače 2016.</izvorni_sadrzaj>
    <derivirana_varijabla naziv="DomainObject.Datum_1">22. veljače 2016.</derivirana_varijabla>
  </DomainObject.Datum>
  <DomainObject.PoslovniBrojDokumenta>
    <izvorni_sadrzaj>St-493/2015-3</izvorni_sadrzaj>
    <derivirana_varijabla naziv="DomainObject.PoslovniBrojDokumenta_1">St-493/2015-3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SLATKI UŽITAK j.d.o.o. za pečenje kolača i torti i davanje usluga konobara i kuhara, Pitomača</izvorni_sadrzaj>
    <derivirana_varijabla naziv="DomainObject.Predmet.ProtustrankaIDrugi_1">SLATKI UŽITAK j.d.o.o. za pečenje kolača i torti i davanje usluga konobara i kuhara, Pitomača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SLATKI UŽITAK j.d.o.o. za pečenje kolača i torti i davanje usluga konobara i kuhara, Pitomača, OIB 75774747639, Trg kralja Tomislava 2, 33405 Pitomača</izvorni_sadrzaj>
    <derivirana_varijabla naziv="DomainObject.Predmet.ProtustrankaIDrugiAdressOIB_1">SLATKI UŽITAK j.d.o.o. za pečenje kolača i torti i davanje usluga konobara i kuhara, Pitomača, OIB 75774747639, Trg kralja Tomislava 2, 33405 Pitomača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SLATKI UŽITAK j.d.o.o. za pečenje kolača i torti i davanje usluga konobara i kuhara, Pitomača</item>
      <item>SANDRA FRANJIĆ</item>
    </izvorni_sadrzaj>
    <derivirana_varijabla naziv="DomainObject.Predmet.SudioniciListNaziv_1">
      <item>FINA, RC ZAGREB, Podružnica Bjelovar</item>
      <item>SLATKI UŽITAK j.d.o.o. za pečenje kolača i torti i davanje usluga konobara i kuhara, Pitomača</item>
      <item>SANDRA FRANJIĆ</item>
    </derivirana_varijabla>
  </DomainObject.Predmet.SudioniciListNaziv>
  <DomainObject.Predmet.SudioniciListAdressOIB>
    <izvorni_sadrzaj>
      <item>FINA, RC ZAGREB, Podružnica Bjelovar, OIB 85821130368, F. Supila 4,43000 Bjelovar</item>
      <item>SLATKI UŽITAK j.d.o.o. za pečenje kolača i torti i davanje usluga konobara i kuhara, Pitomača, OIB 75774747639, Trg kralja Tomislava 2,33405 Pitomača</item>
      <item>SANDRA FRANJIĆ, OIB 01684337126</item>
    </izvorni_sadrzaj>
    <derivirana_varijabla naziv="DomainObject.Predmet.SudioniciListAdressOIB_1">
      <item>FINA, RC ZAGREB, Podružnica Bjelovar, OIB 85821130368, F. Supila 4,43000 Bjelovar</item>
      <item>SLATKI UŽITAK j.d.o.o. za pečenje kolača i torti i davanje usluga konobara i kuhara, Pitomača, OIB 75774747639, Trg kralja Tomislava 2,33405 Pitomača</item>
      <item>SANDRA FRANJIĆ, OIB 01684337126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E2EBD6-938C-4C28-85B4-3165A8228A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746</properties:Words>
  <properties:Characters>3945</properties:Characters>
  <properties:Lines>99</properties:Lines>
  <properties:Paragraphs>35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2016-02-22T07:21:00Z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St-493/2015-3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