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689a8" w14:paraId="f4689a8" w:rsidRDefault="00333012" w:rsidP="00333012" w:rsidR="0033301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227F" w:rsidP="00333012" w:rsidR="00EF227F" w:rsidRPr="00D52443">
      <w:pPr>
        <w:rPr>
          <w:b/>
        </w:rPr>
      </w:pPr>
      <w:r w:rsidRPr="00D52443">
        <w:tab/>
      </w:r>
      <w:r w:rsidRPr="00D52443">
        <w:rPr>
          <w:b/>
        </w:rPr>
        <w:t xml:space="preserve">    </w:t>
      </w:r>
    </w:p>
    <w:p w:rsidRDefault="001538C3" w:rsidP="00295215" w:rsidR="00295215" w:rsidRPr="00D52443">
      <w:r w:rsidRPr="00D52443">
        <w:t xml:space="preserve">     Republika Hrvatska</w:t>
      </w:r>
    </w:p>
    <w:p w:rsidRDefault="00295215" w:rsidP="00295215" w:rsidR="00295215" w:rsidRPr="00D52443">
      <w:r w:rsidRPr="00D52443">
        <w:t xml:space="preserve">Trgovački sud u Zagrebu </w:t>
      </w:r>
    </w:p>
    <w:p w:rsidRDefault="001538C3" w:rsidP="001538C3" w:rsidR="001538C3" w:rsidRPr="00D52443">
      <w:r w:rsidRPr="00D52443">
        <w:t xml:space="preserve">  </w:t>
      </w:r>
      <w:r w:rsidR="00295215" w:rsidRPr="00D52443">
        <w:t xml:space="preserve">Zagreb, </w:t>
      </w:r>
      <w:proofErr w:type="spellStart"/>
      <w:r w:rsidR="00295215" w:rsidRPr="00D52443">
        <w:t>Amruševa</w:t>
      </w:r>
      <w:proofErr w:type="spellEnd"/>
      <w:r w:rsidR="00295215" w:rsidRPr="00D52443">
        <w:t xml:space="preserve"> 2/II                     </w:t>
      </w:r>
      <w:r w:rsidRPr="00D52443">
        <w:tab/>
      </w:r>
      <w:r w:rsidRPr="00D52443">
        <w:tab/>
      </w:r>
      <w:r w:rsidRPr="00D52443">
        <w:tab/>
      </w:r>
      <w:r w:rsidRPr="00D52443">
        <w:tab/>
      </w:r>
      <w:r w:rsidRPr="00D52443">
        <w:tab/>
      </w:r>
      <w:r w:rsidRPr="00D52443">
        <w:tab/>
      </w:r>
      <w:r w:rsidR="00295215" w:rsidRPr="00D52443">
        <w:t>66 St-</w:t>
      </w:r>
      <w:r w:rsidR="00E41F5D" w:rsidRPr="00D52443">
        <w:t>545/14</w:t>
      </w:r>
      <w:r w:rsidR="00295215" w:rsidRPr="00D52443">
        <w:t xml:space="preserve">  </w:t>
      </w:r>
    </w:p>
    <w:p w:rsidRDefault="00E91409" w:rsidP="001538C3" w:rsidR="00E91409" w:rsidRPr="00D52443"/>
    <w:p w:rsidRDefault="001538C3" w:rsidP="001538C3" w:rsidR="00E91409" w:rsidRPr="00D52443">
      <w:pPr>
        <w:jc w:val="center"/>
      </w:pPr>
      <w:r w:rsidRPr="00D52443">
        <w:t>R E P U B L I K A   H R V A T S K A</w:t>
      </w:r>
      <w:r w:rsidR="00295215" w:rsidRPr="00D52443">
        <w:t xml:space="preserve">          </w:t>
      </w:r>
    </w:p>
    <w:p w:rsidRDefault="00295215" w:rsidP="001538C3" w:rsidR="00295215" w:rsidRPr="00D52443">
      <w:pPr>
        <w:jc w:val="center"/>
      </w:pPr>
      <w:r w:rsidRPr="00D52443">
        <w:t xml:space="preserve">                                               </w:t>
      </w:r>
    </w:p>
    <w:p w:rsidRDefault="00EB28C1" w:rsidP="00295215" w:rsidR="00295215" w:rsidRPr="00D52443">
      <w:pPr>
        <w:jc w:val="center"/>
      </w:pPr>
      <w:r>
        <w:t>O G L A S</w:t>
      </w:r>
    </w:p>
    <w:p w:rsidRDefault="00295215" w:rsidP="00295215" w:rsidR="00295215" w:rsidRPr="00D52443">
      <w:pPr>
        <w:jc w:val="center"/>
        <w:rPr>
          <w:b/>
        </w:rPr>
      </w:pPr>
    </w:p>
    <w:p w:rsidRDefault="00E91409" w:rsidP="00295215" w:rsidR="00295215" w:rsidRPr="00D52443">
      <w:pPr>
        <w:ind w:firstLine="720"/>
        <w:jc w:val="both"/>
      </w:pPr>
      <w:r w:rsidRPr="00D52443">
        <w:t xml:space="preserve">Trgovački sud u Zagrebu po sucu pojedincu Mislavu </w:t>
      </w:r>
      <w:proofErr w:type="spellStart"/>
      <w:r w:rsidRPr="00D52443">
        <w:t>Kolakušiću</w:t>
      </w:r>
      <w:proofErr w:type="spellEnd"/>
      <w:r w:rsidRPr="00D52443">
        <w:t xml:space="preserve">, kao stečajnom sucu u stečajnom postupku nad NAVA BANKA d.d. u stečaju, Zagreb, </w:t>
      </w:r>
      <w:proofErr w:type="spellStart"/>
      <w:r w:rsidRPr="00D52443">
        <w:t>Tratinska</w:t>
      </w:r>
      <w:proofErr w:type="spellEnd"/>
      <w:r w:rsidRPr="00D52443">
        <w:t xml:space="preserve"> 27, </w:t>
      </w:r>
      <w:proofErr w:type="spellStart"/>
      <w:r w:rsidRPr="00D52443">
        <w:t>OIB</w:t>
      </w:r>
      <w:proofErr w:type="spellEnd"/>
      <w:r w:rsidRPr="00D52443">
        <w:t xml:space="preserve">:07492912398, </w:t>
      </w:r>
      <w:proofErr w:type="spellStart"/>
      <w:r w:rsidRPr="00D52443">
        <w:t>MBS</w:t>
      </w:r>
      <w:proofErr w:type="spellEnd"/>
      <w:r w:rsidRPr="00D52443">
        <w:t>:080008547</w:t>
      </w:r>
      <w:r w:rsidR="00295215" w:rsidRPr="00D52443">
        <w:t xml:space="preserve">, </w:t>
      </w:r>
      <w:r w:rsidR="00EB28C1">
        <w:t>5. rujna 2017.</w:t>
      </w:r>
    </w:p>
    <w:p w:rsidRDefault="00295215" w:rsidP="00295215" w:rsidR="00295215" w:rsidRPr="00D52443">
      <w:pPr>
        <w:jc w:val="both"/>
        <w:rPr>
          <w:b/>
        </w:rPr>
      </w:pPr>
    </w:p>
    <w:p w:rsidRDefault="00EB28C1" w:rsidP="00295215" w:rsidR="00295215" w:rsidRPr="00D52443">
      <w:pPr>
        <w:jc w:val="center"/>
      </w:pPr>
      <w:r>
        <w:t>o g l a s i o</w:t>
      </w:r>
      <w:r w:rsidR="00F20598" w:rsidRPr="00D52443">
        <w:t xml:space="preserve">   </w:t>
      </w:r>
      <w:r w:rsidR="00295215" w:rsidRPr="00D52443">
        <w:t>j e</w:t>
      </w:r>
    </w:p>
    <w:p w:rsidRDefault="00295215" w:rsidP="00295215" w:rsidR="00295215" w:rsidRPr="00D52443">
      <w:pPr>
        <w:jc w:val="both"/>
      </w:pPr>
    </w:p>
    <w:p w:rsidRDefault="00EB28C1" w:rsidP="00EB28C1" w:rsidR="00EB28C1" w:rsidRPr="004A6689">
      <w:r w:rsidRPr="004A6689">
        <w:t xml:space="preserve">Stečajni upravitelj </w:t>
      </w:r>
      <w:proofErr w:type="spellStart"/>
      <w:r w:rsidRPr="004A6689">
        <w:t>Nava</w:t>
      </w:r>
      <w:proofErr w:type="spellEnd"/>
      <w:r w:rsidRPr="004A6689">
        <w:t xml:space="preserve"> banke d.d. u stečaju, </w:t>
      </w:r>
      <w:proofErr w:type="spellStart"/>
      <w:r w:rsidRPr="004A6689">
        <w:t>Tratinska</w:t>
      </w:r>
      <w:proofErr w:type="spellEnd"/>
      <w:r w:rsidRPr="004A6689">
        <w:t xml:space="preserve"> 27, Zagreb, u stečajnom postupku broj St-545/14, koji se vodi na Trgovačkom sudu u Zagrebu, na temelju suglasnosti Odbora vjerovnika, objavljuje V djelomičnu diobu kojom se namiruju utvrđene tražbine III višeg isplatnog reda.</w:t>
      </w:r>
    </w:p>
    <w:p w:rsidRDefault="00EB28C1" w:rsidP="00EB28C1" w:rsidR="00EB28C1" w:rsidRPr="004A6689"/>
    <w:p w:rsidRDefault="00EB28C1" w:rsidP="00EB28C1" w:rsidR="00EB28C1" w:rsidRPr="004A6689">
      <w:r w:rsidRPr="004A6689">
        <w:t xml:space="preserve">Od sredstava pristiglih na račun stečajnog dužnika, objavljuje se V djelomična dioba III višeg isplatnog reda pri čemu se u obzir uzima utvrđena tražbina III višeg isplatnog reda u iznosu od 156.838.465,40 kn koja se namiruje u iznosu od 4.985.310,00 kn, te uvjetna tražbina III višeg isplatnog reda u visini od 462.170,37 kn temeljem koje je izvršena rezervacija pri diobi u visini od 14.690,00 kn. </w:t>
      </w:r>
    </w:p>
    <w:p w:rsidRDefault="00EB28C1" w:rsidP="00EB28C1" w:rsidR="00EB28C1" w:rsidRPr="004A6689"/>
    <w:p w:rsidRDefault="00EB28C1" w:rsidP="00EB28C1" w:rsidR="00EB28C1" w:rsidRPr="004A6689">
      <w:r w:rsidRPr="004A6689">
        <w:t>Uputa o pravnom lijeku:</w:t>
      </w:r>
    </w:p>
    <w:p w:rsidRDefault="00EB28C1" w:rsidP="00EB28C1" w:rsidR="00EB28C1" w:rsidRPr="004A6689">
      <w:r w:rsidRPr="004A6689">
        <w:t xml:space="preserve">Sudionici stečajnog postupka, uvid u diobeni popis mogu izvršiti u pisarnici suda i </w:t>
      </w:r>
      <w:proofErr w:type="spellStart"/>
      <w:r w:rsidRPr="004A6689">
        <w:t>podnjeti</w:t>
      </w:r>
      <w:proofErr w:type="spellEnd"/>
      <w:r w:rsidRPr="004A6689">
        <w:t xml:space="preserve"> prigovor na istu u roku od 8 dana, a rok počinje teći istekom petnaest dana od objave oglasa na e-oglasnoj ploči Trgovačkog suda u Zagrebu,.</w:t>
      </w:r>
    </w:p>
    <w:p w:rsidRDefault="00C90C73" w:rsidP="00442DDA" w:rsidR="00C90C73">
      <w:pPr>
        <w:numPr>
          <w:ilvl w:val="12"/>
          <w:numId w:val="0"/>
        </w:numPr>
        <w:jc w:val="center"/>
      </w:pPr>
    </w:p>
    <w:p w:rsidRDefault="00EB28C1" w:rsidP="00442DDA" w:rsidR="00EB28C1">
      <w:pPr>
        <w:numPr>
          <w:ilvl w:val="12"/>
          <w:numId w:val="0"/>
        </w:numPr>
        <w:jc w:val="center"/>
      </w:pPr>
      <w:r>
        <w:t>U Zagrebu 5. rujna 2017.</w:t>
      </w:r>
    </w:p>
    <w:p w:rsidRDefault="00EB28C1" w:rsidP="00442DDA" w:rsidR="00EB28C1" w:rsidRPr="00D52443">
      <w:pPr>
        <w:numPr>
          <w:ilvl w:val="12"/>
          <w:numId w:val="0"/>
        </w:numPr>
        <w:jc w:val="center"/>
      </w:pPr>
    </w:p>
    <w:p w:rsidRDefault="00442DDA" w:rsidR="00442DDA" w:rsidRPr="00D52443">
      <w:pPr>
        <w:pStyle w:val="Tijeloteksta"/>
        <w:ind w:left="5760"/>
        <w:rPr>
          <w:rFonts w:hAnsi="Times New Roman" w:ascii="Times New Roman"/>
          <w:szCs w:val="24"/>
        </w:rPr>
      </w:pPr>
      <w:r w:rsidRPr="00D52443">
        <w:rPr>
          <w:rFonts w:hAnsi="Times New Roman" w:ascii="Times New Roman"/>
          <w:szCs w:val="24"/>
        </w:rPr>
        <w:t>SUDAC:</w:t>
      </w:r>
    </w:p>
    <w:p w:rsidRDefault="007D372D" w:rsidR="00442DDA">
      <w:pPr>
        <w:pStyle w:val="Tijeloteksta"/>
        <w:ind w:left="5760"/>
        <w:rPr>
          <w:rFonts w:hAnsi="Times New Roman" w:ascii="Times New Roman"/>
          <w:szCs w:val="24"/>
        </w:rPr>
      </w:pPr>
      <w:r w:rsidRPr="00D52443">
        <w:rPr>
          <w:rFonts w:hAnsi="Times New Roman" w:ascii="Times New Roman"/>
          <w:szCs w:val="24"/>
        </w:rPr>
        <w:t>Mislav Kolakušić</w:t>
      </w:r>
      <w:r w:rsidR="00720693">
        <w:rPr>
          <w:rFonts w:hAnsi="Times New Roman" w:ascii="Times New Roman"/>
          <w:szCs w:val="24"/>
        </w:rPr>
        <w:t xml:space="preserve"> v.r.</w:t>
      </w:r>
    </w:p>
    <w:p w:rsidRDefault="00720693" w:rsidR="00720693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720693" w:rsidR="00720693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720693" w:rsidP="007A1486" w:rsidR="00720693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720693" w:rsidP="007A1486" w:rsidR="00720693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720693" w:rsidP="007A1486" w:rsidR="00720693" w:rsidRPr="007A1486">
      <w:pPr>
        <w:ind w:left="720"/>
      </w:pPr>
    </w:p>
    <w:sectPr w:rsidSect="008453F4" w:rsidR="00720693" w:rsidRPr="007A1486">
      <w:headerReference w:type="even" r:id="rId10"/>
      <w:headerReference w:type="default" r:id="rId11"/>
      <w:pgSz w:code="9" w:h="16840" w:w="11907"/>
      <w:pgMar w:gutter="0" w:footer="720" w:header="720" w:left="1797" w:bottom="851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0E1E" w:rsidR="00360E1E">
      <w:r>
        <w:separator/>
      </w:r>
    </w:p>
  </w:endnote>
  <w:endnote w:id="0" w:type="continuationSeparator">
    <w:p w:rsidRDefault="00360E1E" w:rsidR="00360E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0E1E" w:rsidR="00360E1E">
      <w:r>
        <w:separator/>
      </w:r>
    </w:p>
  </w:footnote>
  <w:footnote w:id="0" w:type="continuationSeparator">
    <w:p w:rsidRDefault="00360E1E" w:rsidR="00360E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5D10" w:rsidP="00E34350" w:rsidR="00245D1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45D10" w:rsidR="00245D1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5D10" w:rsidP="00E34350" w:rsidR="00245D1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28C1">
      <w:rPr>
        <w:rStyle w:val="Brojstranice"/>
        <w:noProof/>
      </w:rPr>
      <w:t>3</w:t>
    </w:r>
    <w:r>
      <w:rPr>
        <w:rStyle w:val="Brojstranice"/>
      </w:rPr>
      <w:fldChar w:fldCharType="end"/>
    </w:r>
    <w:r>
      <w:rPr>
        <w:rStyle w:val="Brojstranice"/>
      </w:rPr>
      <w:t xml:space="preserve">  </w:t>
    </w:r>
  </w:p>
  <w:p w:rsidRDefault="00245D10" w:rsidP="00696C99" w:rsidR="00245D10">
    <w:pPr>
      <w:pStyle w:val="Zaglavlje"/>
      <w:jc w:val="right"/>
    </w:pPr>
    <w:r>
      <w:t xml:space="preserve"> St-</w:t>
    </w:r>
    <w:r w:rsidR="00E91409">
      <w:t>545/14</w:t>
    </w:r>
  </w:p>
  <w:p w:rsidRDefault="00245D10" w:rsidR="00245D1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5BC4457"/>
    <w:multiLevelType w:val="hybridMultilevel"/>
    <w:tmpl w:val="FBA6A2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9C58A0"/>
    <w:multiLevelType w:val="hybridMultilevel"/>
    <w:tmpl w:val="E5EAF2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135EF"/>
    <w:rsid w:val="00032A1C"/>
    <w:rsid w:val="000968A3"/>
    <w:rsid w:val="000A52CB"/>
    <w:rsid w:val="000B7516"/>
    <w:rsid w:val="000D325D"/>
    <w:rsid w:val="000E52A3"/>
    <w:rsid w:val="000E54BD"/>
    <w:rsid w:val="000F5568"/>
    <w:rsid w:val="00104558"/>
    <w:rsid w:val="00126550"/>
    <w:rsid w:val="0013065B"/>
    <w:rsid w:val="00132F51"/>
    <w:rsid w:val="001536AA"/>
    <w:rsid w:val="001538C3"/>
    <w:rsid w:val="00160C6A"/>
    <w:rsid w:val="001A51E8"/>
    <w:rsid w:val="001C636C"/>
    <w:rsid w:val="001D2EB8"/>
    <w:rsid w:val="001E5904"/>
    <w:rsid w:val="00216F59"/>
    <w:rsid w:val="002300C8"/>
    <w:rsid w:val="00233E8D"/>
    <w:rsid w:val="002453DD"/>
    <w:rsid w:val="00245D10"/>
    <w:rsid w:val="00252626"/>
    <w:rsid w:val="002639BE"/>
    <w:rsid w:val="00263D21"/>
    <w:rsid w:val="00295215"/>
    <w:rsid w:val="002E012D"/>
    <w:rsid w:val="00302F8E"/>
    <w:rsid w:val="00305CB9"/>
    <w:rsid w:val="00333012"/>
    <w:rsid w:val="00347BB1"/>
    <w:rsid w:val="00353029"/>
    <w:rsid w:val="00360E1E"/>
    <w:rsid w:val="003757BF"/>
    <w:rsid w:val="0038601C"/>
    <w:rsid w:val="003A2AEB"/>
    <w:rsid w:val="003C7143"/>
    <w:rsid w:val="003D2BC5"/>
    <w:rsid w:val="003D63E6"/>
    <w:rsid w:val="003D6E2A"/>
    <w:rsid w:val="00406CD9"/>
    <w:rsid w:val="00413D43"/>
    <w:rsid w:val="00420907"/>
    <w:rsid w:val="004321CB"/>
    <w:rsid w:val="00442A6D"/>
    <w:rsid w:val="00442DDA"/>
    <w:rsid w:val="00470A0A"/>
    <w:rsid w:val="004716A6"/>
    <w:rsid w:val="00471956"/>
    <w:rsid w:val="00483108"/>
    <w:rsid w:val="00484F0E"/>
    <w:rsid w:val="00492072"/>
    <w:rsid w:val="004939BB"/>
    <w:rsid w:val="004B0080"/>
    <w:rsid w:val="004B5816"/>
    <w:rsid w:val="004C7730"/>
    <w:rsid w:val="004E5469"/>
    <w:rsid w:val="004E60CA"/>
    <w:rsid w:val="004F022B"/>
    <w:rsid w:val="004F1F35"/>
    <w:rsid w:val="004F4486"/>
    <w:rsid w:val="004F6C02"/>
    <w:rsid w:val="0051075D"/>
    <w:rsid w:val="005303C5"/>
    <w:rsid w:val="00530870"/>
    <w:rsid w:val="005346D9"/>
    <w:rsid w:val="00551E28"/>
    <w:rsid w:val="00552537"/>
    <w:rsid w:val="00553122"/>
    <w:rsid w:val="00567542"/>
    <w:rsid w:val="00576996"/>
    <w:rsid w:val="00581DE9"/>
    <w:rsid w:val="005A2E7E"/>
    <w:rsid w:val="005B139B"/>
    <w:rsid w:val="005C0803"/>
    <w:rsid w:val="005F641C"/>
    <w:rsid w:val="00613ECA"/>
    <w:rsid w:val="00621B59"/>
    <w:rsid w:val="00630D98"/>
    <w:rsid w:val="00637921"/>
    <w:rsid w:val="0065656B"/>
    <w:rsid w:val="00661CEB"/>
    <w:rsid w:val="00665A43"/>
    <w:rsid w:val="006713AD"/>
    <w:rsid w:val="00696238"/>
    <w:rsid w:val="00696C99"/>
    <w:rsid w:val="006C21EA"/>
    <w:rsid w:val="006D1E1E"/>
    <w:rsid w:val="006E4546"/>
    <w:rsid w:val="006E5670"/>
    <w:rsid w:val="006F1D43"/>
    <w:rsid w:val="00700CCC"/>
    <w:rsid w:val="00706BA1"/>
    <w:rsid w:val="00712C93"/>
    <w:rsid w:val="00720693"/>
    <w:rsid w:val="00721E63"/>
    <w:rsid w:val="00725A30"/>
    <w:rsid w:val="0073485B"/>
    <w:rsid w:val="007405CB"/>
    <w:rsid w:val="007708DA"/>
    <w:rsid w:val="007A6843"/>
    <w:rsid w:val="007B39F6"/>
    <w:rsid w:val="007B3F07"/>
    <w:rsid w:val="007B3F8A"/>
    <w:rsid w:val="007C7567"/>
    <w:rsid w:val="007D2E2F"/>
    <w:rsid w:val="007D372D"/>
    <w:rsid w:val="007D5812"/>
    <w:rsid w:val="007E6482"/>
    <w:rsid w:val="007F72D0"/>
    <w:rsid w:val="00811CA0"/>
    <w:rsid w:val="00813423"/>
    <w:rsid w:val="0081370F"/>
    <w:rsid w:val="00831DD1"/>
    <w:rsid w:val="008453F4"/>
    <w:rsid w:val="00855A39"/>
    <w:rsid w:val="008640BB"/>
    <w:rsid w:val="00880CFE"/>
    <w:rsid w:val="008852C7"/>
    <w:rsid w:val="008A7A61"/>
    <w:rsid w:val="008B7415"/>
    <w:rsid w:val="008B79D3"/>
    <w:rsid w:val="008F608A"/>
    <w:rsid w:val="008F7471"/>
    <w:rsid w:val="00902353"/>
    <w:rsid w:val="00927B9C"/>
    <w:rsid w:val="009505D9"/>
    <w:rsid w:val="00951C24"/>
    <w:rsid w:val="00955CD8"/>
    <w:rsid w:val="00960E2D"/>
    <w:rsid w:val="0099084A"/>
    <w:rsid w:val="009A3E05"/>
    <w:rsid w:val="009B1540"/>
    <w:rsid w:val="009B4668"/>
    <w:rsid w:val="009B7BE9"/>
    <w:rsid w:val="009C63A4"/>
    <w:rsid w:val="009E2B16"/>
    <w:rsid w:val="00A36243"/>
    <w:rsid w:val="00A47153"/>
    <w:rsid w:val="00A658C0"/>
    <w:rsid w:val="00A77C29"/>
    <w:rsid w:val="00A930D8"/>
    <w:rsid w:val="00A95402"/>
    <w:rsid w:val="00AB4613"/>
    <w:rsid w:val="00AD608A"/>
    <w:rsid w:val="00AE6A2F"/>
    <w:rsid w:val="00AF4329"/>
    <w:rsid w:val="00B003BD"/>
    <w:rsid w:val="00B316F2"/>
    <w:rsid w:val="00B35FF6"/>
    <w:rsid w:val="00B50150"/>
    <w:rsid w:val="00B5129E"/>
    <w:rsid w:val="00B54F0C"/>
    <w:rsid w:val="00B639DE"/>
    <w:rsid w:val="00B85944"/>
    <w:rsid w:val="00B8705F"/>
    <w:rsid w:val="00BB4040"/>
    <w:rsid w:val="00BB5EDE"/>
    <w:rsid w:val="00BC0451"/>
    <w:rsid w:val="00BC1BB8"/>
    <w:rsid w:val="00BC1EB9"/>
    <w:rsid w:val="00BC4D9D"/>
    <w:rsid w:val="00BD37FE"/>
    <w:rsid w:val="00BD5215"/>
    <w:rsid w:val="00BE64CD"/>
    <w:rsid w:val="00C071DF"/>
    <w:rsid w:val="00C1723C"/>
    <w:rsid w:val="00C40D3E"/>
    <w:rsid w:val="00C61BD3"/>
    <w:rsid w:val="00C71775"/>
    <w:rsid w:val="00C729AD"/>
    <w:rsid w:val="00C746F6"/>
    <w:rsid w:val="00C90C73"/>
    <w:rsid w:val="00C90E86"/>
    <w:rsid w:val="00CA1916"/>
    <w:rsid w:val="00CA1B3E"/>
    <w:rsid w:val="00CA61F9"/>
    <w:rsid w:val="00CC171C"/>
    <w:rsid w:val="00CC5BEB"/>
    <w:rsid w:val="00CD1580"/>
    <w:rsid w:val="00CD3845"/>
    <w:rsid w:val="00D02DCF"/>
    <w:rsid w:val="00D052C0"/>
    <w:rsid w:val="00D359EC"/>
    <w:rsid w:val="00D44B64"/>
    <w:rsid w:val="00D512AC"/>
    <w:rsid w:val="00D52443"/>
    <w:rsid w:val="00DA755E"/>
    <w:rsid w:val="00DA7C68"/>
    <w:rsid w:val="00DB5821"/>
    <w:rsid w:val="00DD6A33"/>
    <w:rsid w:val="00E03D7B"/>
    <w:rsid w:val="00E113DE"/>
    <w:rsid w:val="00E20C23"/>
    <w:rsid w:val="00E23552"/>
    <w:rsid w:val="00E34350"/>
    <w:rsid w:val="00E41F5D"/>
    <w:rsid w:val="00E55DFF"/>
    <w:rsid w:val="00E56836"/>
    <w:rsid w:val="00E57B76"/>
    <w:rsid w:val="00E91409"/>
    <w:rsid w:val="00EA19CF"/>
    <w:rsid w:val="00EB28C1"/>
    <w:rsid w:val="00EB6CC8"/>
    <w:rsid w:val="00EC37B1"/>
    <w:rsid w:val="00EF227F"/>
    <w:rsid w:val="00F133AB"/>
    <w:rsid w:val="00F20598"/>
    <w:rsid w:val="00F24E5C"/>
    <w:rsid w:val="00F51C76"/>
    <w:rsid w:val="00F52982"/>
    <w:rsid w:val="00F71FE4"/>
    <w:rsid w:val="00F72B0C"/>
    <w:rsid w:val="00F73DB9"/>
    <w:rsid w:val="00F85B50"/>
    <w:rsid w:val="00F86800"/>
    <w:rsid w:val="00F8681B"/>
    <w:rsid w:val="00FD5C0B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Brojstranice" w:type="character">
    <w:name w:val="page number"/>
    <w:basedOn w:val="Zadanifontodlomka"/>
    <w:rsid w:val="00696C99"/>
  </w:style>
  <w:style w:styleId="Reetkatablice" w:type="table">
    <w:name w:val="Table Grid"/>
    <w:basedOn w:val="Obinatablica"/>
    <w:rsid w:val="007B3F8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E91409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06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6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6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6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6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Brojstranice" w:type="character">
    <w:name w:val="page number"/>
    <w:basedOn w:val="Zadanifontodlomka"/>
    <w:rsid w:val="00696C99"/>
  </w:style>
  <w:style w:styleId="Reetkatablice" w:type="table">
    <w:name w:val="Table Grid"/>
    <w:basedOn w:val="Obinatablica"/>
    <w:rsid w:val="007B3F8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E91409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06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6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6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6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6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781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5521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737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703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2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3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22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451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2014.</izvorni_sadrzaj>
    <derivirana_varijabla naziv="DomainObject.Predmet.DatumOsnivanja_1">18.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St-545/2014</izvorni_sadrzaj>
    <derivirana_varijabla naziv="DomainObject.Predmet.OznakaBroj_1">St-545/2014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NAVA BANKA d.d.</izvorni_sadrzaj>
    <derivirana_varijabla naziv="DomainObject.Predmet.ProtustrankaFormated_1">  NAVA BANKA d.d.</derivirana_varijabla>
  </DomainObject.Predmet.ProtustrankaFormated>
  <DomainObject.Predmet.ProtustrankaFormatedOIB>
    <izvorni_sadrzaj>  NAVA BANKA d.d., OIB 07492912398</izvorni_sadrzaj>
    <derivirana_varijabla naziv="DomainObject.Predmet.ProtustrankaFormatedOIB_1">  NAVA BANKA d.d., OIB 07492912398</derivirana_varijabla>
  </DomainObject.Predmet.ProtustrankaFormatedOIB>
  <DomainObject.Predmet.ProtustrankaFormatedWithAdress>
    <izvorni_sadrzaj> NAVA BANKA d.d., Tratinska 27, 10000 Zagreb</izvorni_sadrzaj>
    <derivirana_varijabla naziv="DomainObject.Predmet.ProtustrankaFormatedWithAdress_1"> NAVA BANKA d.d., Tratinska 27, 10000 Zagreb</derivirana_varijabla>
  </DomainObject.Predmet.ProtustrankaFormatedWithAdress>
  <DomainObject.Predmet.ProtustrankaFormatedWithAdressOIB>
    <izvorni_sadrzaj> NAVA BANKA d.d., OIB 07492912398, Tratinska 27, 10000 Zagreb</izvorni_sadrzaj>
    <derivirana_varijabla naziv="DomainObject.Predmet.ProtustrankaFormatedWithAdressOIB_1"> NAVA BANKA d.d., OIB 07492912398, Tratinska 27, 10000 Zagreb</derivirana_varijabla>
  </DomainObject.Predmet.ProtustrankaFormatedWithAdressOIB>
  <DomainObject.Predmet.ProtustrankaWithAdress>
    <izvorni_sadrzaj>NAVA BANKA d.d. Tratinska 27, 10000 Zagreb</izvorni_sadrzaj>
    <derivirana_varijabla naziv="DomainObject.Predmet.ProtustrankaWithAdress_1">NAVA BANKA d.d. Tratinska 27, 10000 Zagreb</derivirana_varijabla>
  </DomainObject.Predmet.ProtustrankaWithAdress>
  <DomainObject.Predmet.ProtustrankaWithAdressOIB>
    <izvorni_sadrzaj>NAVA BANKA d.d., OIB 07492912398, Tratinska 27, 10000 Zagreb</izvorni_sadrzaj>
    <derivirana_varijabla naziv="DomainObject.Predmet.ProtustrankaWithAdressOIB_1">NAVA BANKA d.d., OIB 07492912398, Tratinska 27, 10000 Zagreb</derivirana_varijabla>
  </DomainObject.Predmet.ProtustrankaWithAdressOIB>
  <DomainObject.Predmet.ProtustrankaNazivFormated>
    <izvorni_sadrzaj>NAVA BANKA d.d.</izvorni_sadrzaj>
    <derivirana_varijabla naziv="DomainObject.Predmet.ProtustrankaNazivFormated_1">NAVA BANKA d.d.</derivirana_varijabla>
  </DomainObject.Predmet.ProtustrankaNazivFormated>
  <DomainObject.Predmet.ProtustrankaNazivFormatedOIB>
    <izvorni_sadrzaj>NAVA BANKA d.d., OIB 07492912398</izvorni_sadrzaj>
    <derivirana_varijabla naziv="DomainObject.Predmet.ProtustrankaNazivFormatedOIB_1">NAVA BANKA d.d., OIB 07492912398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BANKA, OIB 95970281739</izvorni_sadrzaj>
    <derivirana_varijabla naziv="DomainObject.Predmet.StrankaFormatedOIB_1">  HRVATSKA NARODNA BANKA, OIB 95970281739</derivirana_varijabla>
  </DomainObject.Predmet.StrankaFormatedOIB>
  <DomainObject.Predmet.StrankaFormatedWithAdress>
    <izvorni_sadrzaj> HRVATSKA NARODNA BANKA, Trg hrvatskih velikana 3, 10000 Zagreb</izvorni_sadrzaj>
    <derivirana_varijabla naziv="DomainObject.Predmet.StrankaFormatedWithAdress_1"> HRVATSKA NARODNA BANKA, Trg hrvatskih velikana 3, 10000 Zagreb</derivirana_varijabla>
  </DomainObject.Predmet.StrankaFormatedWithAdress>
  <DomainObject.Predmet.StrankaFormatedWithAdressOIB>
    <izvorni_sadrzaj> HRVATSKA NARODNA BANKA, OIB 95970281739, Trg hrvatskih velikana 3, 10000 Zagreb</izvorni_sadrzaj>
    <derivirana_varijabla naziv="DomainObject.Predmet.StrankaFormatedWithAdressOIB_1"> HRVATSKA NARODNA BANKA, OIB 95970281739, Trg hrvatskih velikana 3, 10000 Zagreb</derivirana_varijabla>
  </DomainObject.Predmet.StrankaFormatedWithAdressOIB>
  <DomainObject.Predmet.StrankaWithAdress>
    <izvorni_sadrzaj>HRVATSKA NARODNA BANKA Trg hrvatskih velikana 3,10000 Zagreb</izvorni_sadrzaj>
    <derivirana_varijabla naziv="DomainObject.Predmet.StrankaWithAdress_1">HRVATSKA NARODNA BANKA Trg hrvatskih velikana 3,10000 Zagreb</derivirana_varijabla>
  </DomainObject.Predmet.StrankaWithAdress>
  <DomainObject.Predmet.StrankaWithAdressOIB>
    <izvorni_sadrzaj>HRVATSKA NARODNA BANKA, OIB 95970281739, Trg hrvatskih velikana 3,10000 Zagreb</izvorni_sadrzaj>
    <derivirana_varijabla naziv="DomainObject.Predmet.StrankaWithAdressOIB_1">HRVATSKA NARODNA BANKA, OIB 95970281739, Trg hrvatskih velikana 3,10000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BANKA, OIB 95970281739</izvorni_sadrzaj>
    <derivirana_varijabla naziv="DomainObject.Predmet.StrankaNazivFormatedOIB_1">HRVATSKA NARODNA BANKA, OIB 95970281739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BANKA, OIB 95970281739</item>
    </izvorni_sadrzaj>
    <derivirana_varijabla naziv="DomainObject.Predmet.StrankaListFormatedOIB_1">
      <item>HRVATSKA NARODNA BANKA, OIB 95970281739</item>
    </derivirana_varijabla>
  </DomainObject.Predmet.StrankaListFormatedOIB>
  <DomainObject.Predmet.StrankaListFormatedWithAdress>
    <izvorni_sadrzaj>
      <item>HRVATSKA NARODNA BANKA, Trg hrvatskih velikana 3, 10000 Zagreb</item>
    </izvorni_sadrzaj>
    <derivirana_varijabla naziv="DomainObject.Predmet.StrankaListFormatedWithAdress_1">
      <item>HRVATSKA NARODNA BANKA, Trg hrvatskih velikana 3, 10000 Zagreb</item>
    </derivirana_varijabla>
  </DomainObject.Predmet.StrankaListFormatedWithAdress>
  <DomainObject.Predmet.StrankaListFormatedWithAdressOIB>
    <izvorni_sadrzaj>
      <item>HRVATSKA NARODNA BANKA, OIB 95970281739, Trg hrvatskih velikana 3, 10000 Zagreb</item>
    </izvorni_sadrzaj>
    <derivirana_varijabla naziv="DomainObject.Predmet.StrankaListFormatedWithAdressOIB_1">
      <item>HRVATSKA NARODNA BANKA, OIB 95970281739, Trg hrvatskih velikana 3,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BANKA, OIB 95970281739</item>
    </izvorni_sadrzaj>
    <derivirana_varijabla naziv="DomainObject.Predmet.StrankaListNazivFormatedOIB_1">
      <item>HRVATSKA NARODNA BANKA, OIB 95970281739</item>
    </derivirana_varijabla>
  </DomainObject.Predmet.StrankaListNazivFormatedOIB>
  <DomainObject.Predmet.ProtuStrankaListFormated>
    <izvorni_sadrzaj>
      <item>NAVA BANKA d.d.</item>
    </izvorni_sadrzaj>
    <derivirana_varijabla naziv="DomainObject.Predmet.ProtuStrankaListFormated_1">
      <item>NAVA BANKA d.d.</item>
    </derivirana_varijabla>
  </DomainObject.Predmet.ProtuStrankaListFormated>
  <DomainObject.Predmet.ProtuStrankaListFormatedOIB>
    <izvorni_sadrzaj>
      <item>NAVA BANKA d.d., OIB 07492912398</item>
    </izvorni_sadrzaj>
    <derivirana_varijabla naziv="DomainObject.Predmet.ProtuStrankaListFormatedOIB_1">
      <item>NAVA BANKA d.d., OIB 07492912398</item>
    </derivirana_varijabla>
  </DomainObject.Predmet.ProtuStrankaListFormatedOIB>
  <DomainObject.Predmet.ProtuStrankaListFormatedWithAdress>
    <izvorni_sadrzaj>
      <item>NAVA BANKA d.d., Tratinska 27, 10000 Zagreb</item>
    </izvorni_sadrzaj>
    <derivirana_varijabla naziv="DomainObject.Predmet.ProtuStrankaListFormatedWithAdress_1">
      <item>NAVA BANKA d.d., Tratinska 27, 10000 Zagreb</item>
    </derivirana_varijabla>
  </DomainObject.Predmet.ProtuStrankaListFormatedWithAdress>
  <DomainObject.Predmet.ProtuStrankaListFormatedWithAdressOIB>
    <izvorni_sadrzaj>
      <item>NAVA BANKA d.d., OIB 07492912398, Tratinska 27, 10000 Zagreb</item>
    </izvorni_sadrzaj>
    <derivirana_varijabla naziv="DomainObject.Predmet.ProtuStrankaListFormatedWithAdressOIB_1">
      <item>NAVA BANKA d.d., OIB 07492912398, Tratinska 27, 10000 Zagreb</item>
    </derivirana_varijabla>
  </DomainObject.Predmet.ProtuStrankaListFormatedWithAdressOIB>
  <DomainObject.Predmet.ProtuStrankaListNazivFormated>
    <izvorni_sadrzaj>
      <item>NAVA BANKA d.d.</item>
    </izvorni_sadrzaj>
    <derivirana_varijabla naziv="DomainObject.Predmet.ProtuStrankaListNazivFormated_1">
      <item>NAVA BANKA d.d.</item>
    </derivirana_varijabla>
  </DomainObject.Predmet.ProtuStrankaListNazivFormated>
  <DomainObject.Predmet.ProtuStrankaListNazivFormatedOIB>
    <izvorni_sadrzaj>
      <item>NAVA BANKA d.d., OIB 07492912398</item>
    </izvorni_sadrzaj>
    <derivirana_varijabla naziv="DomainObject.Predmet.ProtuStrankaListNazivFormatedOIB_1">
      <item>NAVA BANKA d.d., OIB 07492912398</item>
    </derivirana_varijabla>
  </DomainObject.Predmet.ProtuStrankaListNazivFormatedOIB>
  <DomainObject.Predmet.OstaliListFormated>
    <izvorni_sadrzaj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izvorni_sadrzaj>
    <derivirana_varijabla naziv="DomainObject.Predmet.OstaliListFormated_1"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derivirana_varijabla>
  </DomainObject.Predmet.OstaliListFormated>
  <DomainObject.Predmet.OstaliListFormatedOIB>
    <izvorni_sadrzaj>
      <item>Zdravko Mitak, OIB 25916717450</item>
      <item>HEP OPSKRBA d.o.o., OIB 63073332379</item>
      <item>GRADSKA PLINARA - OPSKRBA d.o.o., OIB 74364571096</item>
      <item>Državna agencija za osiguranje štednih uloga i sanaciju banaka, OIB 94819327944</item>
      <item>RH Ministarstvo financija, Porezna uprava, Područni ured za VPO, OIB 18683136487</item>
      <item>Iva Đerek, OIB 31715006162</item>
      <item>Jasna Matičević</item>
    </izvorni_sadrzaj>
    <derivirana_varijabla naziv="DomainObject.Predmet.OstaliListFormatedOIB_1">
      <item>Zdravko Mitak, OIB 25916717450</item>
      <item>HEP OPSKRBA d.o.o., OIB 63073332379</item>
      <item>GRADSKA PLINARA - OPSKRBA d.o.o., OIB 74364571096</item>
      <item>Državna agencija za osiguranje štednih uloga i sanaciju banaka, OIB 94819327944</item>
      <item>RH Ministarstvo financija, Porezna uprava, Područni ured za VPO, OIB 18683136487</item>
      <item>Iva Đerek, OIB 31715006162</item>
      <item>Jasna Matičević</item>
    </derivirana_varijabla>
  </DomainObject.Predmet.OstaliListFormatedOIB>
  <DomainObject.Predmet.OstaliListFormatedWithAdress>
    <izvorni_sadrzaj>
      <item>Zdravko Mitak, Zelenjak 53, 10000 Zagreb</item>
      <item>HEP OPSKRBA d.o.o., Ulica grada Vukovara 37, 10000 Zagreb</item>
      <item>GRADSKA PLINARA - OPSKRBA d.o.o., Radnička cesta 1, 10000 Zagreb</item>
      <item>Državna agencija za osiguranje štednih uloga i sanaciju banaka, Jurišićeva 1, 10000 Zagreb</item>
      <item>RH Ministarstvo financija, Porezna uprava, Područni ured za VPO, Avenija Dubrovnik 32, 10000 Zagreb</item>
      <item>Iva Đerek, Bolnička cesta 95, 10000 Zagreb</item>
      <item>Jasna Matičević, Horvaćanska 168, 10000 Zagreb</item>
    </izvorni_sadrzaj>
    <derivirana_varijabla naziv="DomainObject.Predmet.OstaliListFormatedWithAdress_1">
      <item>Zdravko Mitak, Zelenjak 53, 10000 Zagreb</item>
      <item>HEP OPSKRBA d.o.o., Ulica grada Vukovara 37, 10000 Zagreb</item>
      <item>GRADSKA PLINARA - OPSKRBA d.o.o., Radnička cesta 1, 10000 Zagreb</item>
      <item>Državna agencija za osiguranje štednih uloga i sanaciju banaka, Jurišićeva 1, 10000 Zagreb</item>
      <item>RH Ministarstvo financija, Porezna uprava, Područni ured za VPO, Avenija Dubrovnik 32, 10000 Zagreb</item>
      <item>Iva Đerek, Bolnička cesta 95, 10000 Zagreb</item>
      <item>Jasna Matičević, Horvaćanska 168, 10000 Zagreb</item>
    </derivirana_varijabla>
  </DomainObject.Predmet.OstaliListFormatedWithAdress>
  <DomainObject.Predmet.OstaliListFormatedWithAdressOIB>
    <izvorni_sadrzaj>
      <item>Zdravko Mitak, OIB 25916717450, Zelenjak 53, 10000 Zagreb</item>
      <item>HEP OPSKRBA d.o.o., OIB 63073332379, Ulica grada Vukovara 37, 10000 Zagreb</item>
      <item>GRADSKA PLINARA - OPSKRBA d.o.o., OIB 74364571096, Radnička cesta 1, 10000 Zagreb</item>
      <item>Državna agencija za osiguranje štednih uloga i sanaciju banaka, OIB 94819327944, Jurišićeva 1, 10000 Zagreb</item>
      <item>RH Ministarstvo financija, Porezna uprava, Područni ured za VPO, OIB 18683136487, Avenija Dubrovnik 32, 10000 Zagreb</item>
      <item>Iva Đerek, OIB 31715006162, Bolnička cesta 95, 10000 Zagreb</item>
      <item>Jasna Matičević, Horvaćanska 168, 10000 Zagreb</item>
    </izvorni_sadrzaj>
    <derivirana_varijabla naziv="DomainObject.Predmet.OstaliListFormatedWithAdressOIB_1">
      <item>Zdravko Mitak, OIB 25916717450, Zelenjak 53, 10000 Zagreb</item>
      <item>HEP OPSKRBA d.o.o., OIB 63073332379, Ulica grada Vukovara 37, 10000 Zagreb</item>
      <item>GRADSKA PLINARA - OPSKRBA d.o.o., OIB 74364571096, Radnička cesta 1, 10000 Zagreb</item>
      <item>Državna agencija za osiguranje štednih uloga i sanaciju banaka, OIB 94819327944, Jurišićeva 1, 10000 Zagreb</item>
      <item>RH Ministarstvo financija, Porezna uprava, Područni ured za VPO, OIB 18683136487, Avenija Dubrovnik 32, 10000 Zagreb</item>
      <item>Iva Đerek, OIB 31715006162, Bolnička cesta 95, 10000 Zagreb</item>
      <item>Jasna Matičević, Horvaćanska 168, 10000 Zagreb</item>
    </derivirana_varijabla>
  </DomainObject.Predmet.OstaliListFormatedWithAdressOIB>
  <DomainObject.Predmet.OstaliListNazivFormated>
    <izvorni_sadrzaj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izvorni_sadrzaj>
    <derivirana_varijabla naziv="DomainObject.Predmet.OstaliListNazivFormated_1"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derivirana_varijabla>
  </DomainObject.Predmet.OstaliListNazivFormated>
  <DomainObject.Predmet.OstaliListNazivFormatedOIB>
    <izvorni_sadrzaj>
      <item>Zdravko Mitak, OIB 25916717450</item>
      <item>HEP OPSKRBA d.o.o., OIB 63073332379</item>
      <item>GRADSKA PLINARA - OPSKRBA d.o.o., OIB 74364571096</item>
      <item>Državna agencija za osiguranje štednih uloga i sanaciju banaka, OIB 94819327944</item>
      <item>RH Ministarstvo financija, Porezna uprava, Područni ured za VPO, OIB 18683136487</item>
      <item>Iva Đerek, OIB 31715006162</item>
      <item>Jasna Matičević</item>
    </izvorni_sadrzaj>
    <derivirana_varijabla naziv="DomainObject.Predmet.OstaliListNazivFormatedOIB_1">
      <item>Zdravko Mitak, OIB 25916717450</item>
      <item>HEP OPSKRBA d.o.o., OIB 63073332379</item>
      <item>GRADSKA PLINARA - OPSKRBA d.o.o., OIB 74364571096</item>
      <item>Državna agencija za osiguranje štednih uloga i sanaciju banaka, OIB 94819327944</item>
      <item>RH Ministarstvo financija, Porezna uprava, Područni ured za VPO, OIB 18683136487</item>
      <item>Iva Đerek, OIB 31715006162</item>
      <item>Jasna Matičević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NAVA BANKA d.d.</izvorni_sadrzaj>
    <derivirana_varijabla naziv="DomainObject.Predmet.ProtustrankaIDrugi_1">NAVA BANKA d.d.</derivirana_varijabla>
  </DomainObject.Predmet.ProtustrankaIDrugi>
  <DomainObject.Predmet.StrankaIDrugiAdressOIB>
    <izvorni_sadrzaj>HRVATSKA NARODNA BANKA, OIB 95970281739, Trg hrvatskih velikana 3, 10000 Zagreb</izvorni_sadrzaj>
    <derivirana_varijabla naziv="DomainObject.Predmet.StrankaIDrugiAdressOIB_1">HRVATSKA NARODNA BANKA, OIB 95970281739, Trg hrvatskih velikana 3, 10000 Zagreb</derivirana_varijabla>
  </DomainObject.Predmet.StrankaIDrugiAdressOIB>
  <DomainObject.Predmet.ProtustrankaIDrugiAdressOIB>
    <izvorni_sadrzaj>NAVA BANKA d.d., OIB 07492912398, Tratinska 27, 10000 Zagreb</izvorni_sadrzaj>
    <derivirana_varijabla naziv="DomainObject.Predmet.ProtustrankaIDrugiAdressOIB_1">NAVA BANKA d.d., OIB 07492912398, Tratinska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NAVA BANKA d.d.</item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izvorni_sadrzaj>
    <derivirana_varijabla naziv="DomainObject.Predmet.SudioniciListNaziv_1">
      <item>HRVATSKA NARODNA BANKA</item>
      <item>NAVA BANKA d.d.</item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derivirana_varijabla>
  </DomainObject.Predmet.SudioniciListNaziv>
  <DomainObject.Predmet.SudioniciListAdressOIB>
    <izvorni_sadrzaj>
      <item>HRVATSKA NARODNA BANKA, OIB 95970281739, Trg hrvatskih velikana 3,10000 Zagreb</item>
      <item>NAVA BANKA d.d., OIB 07492912398, Tratinska 27,10000 Zagreb</item>
      <item>Zdravko Mitak, OIB 25916717450, Zelenjak 53,10000 Zagreb</item>
      <item>HEP OPSKRBA d.o.o., OIB 63073332379, Ulica grada Vukovara 37,10000 Zagreb</item>
      <item>GRADSKA PLINARA - OPSKRBA d.o.o., OIB 74364571096, Radnička cesta 1,10000 Zagreb</item>
      <item>Državna agencija za osiguranje štednih uloga i sanaciju banaka, OIB 94819327944, Jurišićeva 1,10000 Zagreb</item>
      <item>RH Ministarstvo financija, Porezna uprava, Područni ured za VPO, OIB 18683136487, Avenija Dubrovnik 32,10000 Zagreb</item>
      <item>Iva Đerek, OIB 31715006162, Bolnička cesta 95,10000 Zagreb</item>
      <item>Jasna Matičević, Horvaćanska 168,10000 Zagreb</item>
    </izvorni_sadrzaj>
    <derivirana_varijabla naziv="DomainObject.Predmet.SudioniciListAdressOIB_1">
      <item>HRVATSKA NARODNA BANKA, OIB 95970281739, Trg hrvatskih velikana 3,10000 Zagreb</item>
      <item>NAVA BANKA d.d., OIB 07492912398, Tratinska 27,10000 Zagreb</item>
      <item>Zdravko Mitak, OIB 25916717450, Zelenjak 53,10000 Zagreb</item>
      <item>HEP OPSKRBA d.o.o., OIB 63073332379, Ulica grada Vukovara 37,10000 Zagreb</item>
      <item>GRADSKA PLINARA - OPSKRBA d.o.o., OIB 74364571096, Radnička cesta 1,10000 Zagreb</item>
      <item>Državna agencija za osiguranje štednih uloga i sanaciju banaka, OIB 94819327944, Jurišićeva 1,10000 Zagreb</item>
      <item>RH Ministarstvo financija, Porezna uprava, Područni ured za VPO, OIB 18683136487, Avenija Dubrovnik 32,10000 Zagreb</item>
      <item>Iva Đerek, OIB 31715006162, Bolnička cesta 95,10000 Zagreb</item>
      <item>Jasna Matičević, Horvaćanska 168,10000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95970281739</item>
      <item>, OIB 07492912398</item>
      <item>, OIB 25916717450</item>
      <item>, OIB 63073332379</item>
      <item>, OIB 74364571096</item>
      <item>, OIB 94819327944</item>
      <item>, OIB 18683136487</item>
      <item>, OIB 31715006162</item>
      <item>, OIB null</item>
    </izvorni_sadrzaj>
    <derivirana_varijabla naziv="DomainObject.Predmet.SudioniciListNazivOIB_1">
      <item>, OIB 95970281739</item>
      <item>, OIB 07492912398</item>
      <item>, OIB 25916717450</item>
      <item>, OIB 63073332379</item>
      <item>, OIB 74364571096</item>
      <item>, OIB 94819327944</item>
      <item>, OIB 18683136487</item>
      <item>, OIB 31715006162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1155</properties:Characters>
  <properties:Lines>40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2017-09-05T09:41:00Z</dcterms:created>
  <dc:creator>nmarkovic</dc:creator>
  <cp:lastModifiedBy>Ivana Stampf</cp:lastModifiedBy>
  <cp:lastPrinted>2013-03-28T10:45:00Z</cp:lastPrinted>
  <dcterms:modified xmlns:xsi="http://www.w3.org/2001/XMLSchema-instance" xsi:type="dcterms:W3CDTF">2017-09-05T09:42:00Z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