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4c2d" w14:paraId="5434c2d" w:rsidRDefault="00DD2365" w:rsidP="00A27295" w:rsidR="004B741D">
      <w:pPr>
        <w:jc w:val="right"/>
        <w15:collapsed w:val="false"/>
      </w:pPr>
      <w:r>
        <w:t>Broj: St-</w:t>
      </w:r>
      <w:r w:rsidR="00AF6885">
        <w:t>155</w:t>
      </w:r>
      <w:r w:rsidR="0042505C">
        <w:t>/18-</w:t>
      </w:r>
      <w:r w:rsidR="00AF6885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5F5799">
        <w:t>RH MF Porezna uprava zastupani po ŽDO Osijek</w:t>
      </w:r>
      <w:r w:rsidR="009666DA">
        <w:t xml:space="preserve">, za </w:t>
      </w:r>
      <w:r w:rsidR="006400B3">
        <w:t>otvaranje stečajnog</w:t>
      </w:r>
      <w:r w:rsidR="009666DA">
        <w:t xml:space="preserve"> postupka nad dužnikom </w:t>
      </w:r>
      <w:r w:rsidR="00AF6885" w:rsidRPr="00AF6885">
        <w:rPr>
          <w:rFonts w:eastAsia="Calibri"/>
          <w:b/>
        </w:rPr>
        <w:t>SNOOPY j.d.o.o. za ugostiteljstvo i usluge, Osijek, Zrinjevac 0, MBS: 030176403, OIB: 42542372039</w:t>
      </w:r>
      <w:r w:rsidR="0072710A">
        <w:t xml:space="preserve">, </w:t>
      </w:r>
      <w:r w:rsidR="003B4C28">
        <w:t xml:space="preserve">dana </w:t>
      </w:r>
      <w:r w:rsidR="002D5701">
        <w:t>8</w:t>
      </w:r>
      <w:r w:rsidR="0042505C">
        <w:t>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AF6885">
        <w:rPr>
          <w:rFonts w:eastAsia="Calibri"/>
        </w:rPr>
        <w:t xml:space="preserve">KRISTIAN PUŠIĆ, Osijek, Kupska 1 B,  OIB: 84504820191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AF6885">
        <w:rPr>
          <w:b/>
        </w:rPr>
        <w:t>155</w:t>
      </w:r>
      <w:r w:rsidR="00044F95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AF6885">
        <w:rPr>
          <w:rFonts w:eastAsia="Calibri"/>
        </w:rPr>
        <w:t xml:space="preserve">SNOOPY j.d.o.o. za ugostiteljstvo i usluge, Osijek, Zrinjevac 0, MBS: 030176403, OIB: 42542372039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AF6885">
        <w:rPr>
          <w:b/>
        </w:rPr>
        <w:t>155</w:t>
      </w:r>
      <w:r w:rsidR="00044F95">
        <w:rPr>
          <w:b/>
        </w:rPr>
        <w:t>-18</w:t>
      </w:r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AF6885">
        <w:rPr>
          <w:rFonts w:eastAsia="Calibri"/>
        </w:rPr>
        <w:t xml:space="preserve">KRISTIAN PUŠIĆ, Osijek, Kupska 1 B,  OIB: 84504820191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D5701">
        <w:t>8</w:t>
      </w:r>
      <w:r w:rsidR="0042505C">
        <w:t>. ožujka</w:t>
      </w:r>
      <w:r w:rsidR="002F7AE9">
        <w:t xml:space="preserve"> 2018. g.</w:t>
      </w:r>
    </w:p>
    <w:p w:rsidRDefault="005F5799" w:rsidP="002F7AE9" w:rsidR="005F5799">
      <w:pPr>
        <w:pStyle w:val="Tijeloteksta"/>
        <w:jc w:val="center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AF6885" w:rsidRPr="00AF6885">
      <w:pPr>
        <w:numPr>
          <w:ilvl w:val="0"/>
          <w:numId w:val="6"/>
        </w:numPr>
        <w:jc w:val="both"/>
      </w:pPr>
      <w:r>
        <w:t xml:space="preserve">z.z. dužnika </w:t>
      </w:r>
      <w:r w:rsidR="00AF6885">
        <w:rPr>
          <w:rFonts w:eastAsia="Calibri"/>
        </w:rPr>
        <w:t>KRISTIAN PUŠIĆ, Osijek, Kupska 1 B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 xml:space="preserve">oglasna 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AF6885">
        <w:t>10.5.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436C19" w:rsidR="00E9392A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0B4" w:rsidR="00F800B4">
      <w:r>
        <w:separator/>
      </w:r>
    </w:p>
  </w:endnote>
  <w:endnote w:id="0" w:type="continuationSeparator">
    <w:p w:rsidRDefault="00F800B4" w:rsidR="00F80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0B4" w:rsidR="00F800B4">
      <w:r>
        <w:separator/>
      </w:r>
    </w:p>
  </w:footnote>
  <w:footnote w:id="0" w:type="continuationSeparator">
    <w:p w:rsidRDefault="00F800B4" w:rsidR="00F80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6C1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44F95"/>
    <w:rsid w:val="0005396D"/>
    <w:rsid w:val="000652D4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D5701"/>
    <w:rsid w:val="002F7AE9"/>
    <w:rsid w:val="00313F98"/>
    <w:rsid w:val="00325310"/>
    <w:rsid w:val="003258FC"/>
    <w:rsid w:val="00325955"/>
    <w:rsid w:val="00327B99"/>
    <w:rsid w:val="00341886"/>
    <w:rsid w:val="00344C74"/>
    <w:rsid w:val="0035286C"/>
    <w:rsid w:val="00363D99"/>
    <w:rsid w:val="00366021"/>
    <w:rsid w:val="003A4406"/>
    <w:rsid w:val="003B0E86"/>
    <w:rsid w:val="003B4C28"/>
    <w:rsid w:val="003C0E46"/>
    <w:rsid w:val="003D583B"/>
    <w:rsid w:val="003E08E5"/>
    <w:rsid w:val="003E147C"/>
    <w:rsid w:val="003E556F"/>
    <w:rsid w:val="003F28A4"/>
    <w:rsid w:val="004039B7"/>
    <w:rsid w:val="00405B85"/>
    <w:rsid w:val="0042505C"/>
    <w:rsid w:val="00436C19"/>
    <w:rsid w:val="00451DD6"/>
    <w:rsid w:val="00470B34"/>
    <w:rsid w:val="00475F11"/>
    <w:rsid w:val="004806AD"/>
    <w:rsid w:val="00497410"/>
    <w:rsid w:val="004B741D"/>
    <w:rsid w:val="004E5065"/>
    <w:rsid w:val="00500BBD"/>
    <w:rsid w:val="0055624C"/>
    <w:rsid w:val="005B403D"/>
    <w:rsid w:val="005E5D90"/>
    <w:rsid w:val="005F5799"/>
    <w:rsid w:val="00607E75"/>
    <w:rsid w:val="006139EC"/>
    <w:rsid w:val="006235FB"/>
    <w:rsid w:val="006400B3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32E6"/>
    <w:rsid w:val="00A55821"/>
    <w:rsid w:val="00A91ED3"/>
    <w:rsid w:val="00A96A2B"/>
    <w:rsid w:val="00AB56F9"/>
    <w:rsid w:val="00AD1149"/>
    <w:rsid w:val="00AD24AA"/>
    <w:rsid w:val="00AD76C3"/>
    <w:rsid w:val="00AF6885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38A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0B4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6C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6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6C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6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SNOOPY j.d.o.o. za ugostiteljstvo i usluge</izvorni_sadrzaj>
    <derivirana_varijabla naziv="DomainObject.Predmet.ProtustrankaFormated_1">  SNOOPY j.d.o.o. za ugostiteljstvo i usluge</derivirana_varijabla>
  </DomainObject.Predmet.ProtustrankaFormated>
  <DomainObject.Predmet.ProtustrankaFormatedOIB>
    <izvorni_sadrzaj>  SNOOPY j.d.o.o. za ugostiteljstvo i usluge, OIB 42542372039</izvorni_sadrzaj>
    <derivirana_varijabla naziv="DomainObject.Predmet.ProtustrankaFormatedOIB_1">  SNOOPY j.d.o.o. za ugostiteljstvo i usluge, OIB 42542372039</derivirana_varijabla>
  </DomainObject.Predmet.ProtustrankaFormatedOIB>
  <DomainObject.Predmet.ProtustrankaFormatedWithAdress>
    <izvorni_sadrzaj> SNOOPY j.d.o.o. za ugostiteljstvo i usluge, Zrinjevac 0, 31000 Osijek</izvorni_sadrzaj>
    <derivirana_varijabla naziv="DomainObject.Predmet.ProtustrankaFormatedWithAdress_1"> SNOOPY j.d.o.o. za ugostiteljstvo i usluge, Zrinjevac 0, 31000 Osijek</derivirana_varijabla>
  </DomainObject.Predmet.ProtustrankaFormatedWithAdress>
  <DomainObject.Predmet.ProtustrankaFormatedWithAdressOIB>
    <izvorni_sadrzaj> SNOOPY j.d.o.o. za ugostiteljstvo i usluge, OIB 42542372039, Zrinjevac 0, 31000 Osijek</izvorni_sadrzaj>
    <derivirana_varijabla naziv="DomainObject.Predmet.ProtustrankaFormatedWithAdressOIB_1"> SNOOPY j.d.o.o. za ugostiteljstvo i usluge, OIB 42542372039, Zrinjevac 0, 31000 Osijek</derivirana_varijabla>
  </DomainObject.Predmet.ProtustrankaFormatedWithAdressOIB>
  <DomainObject.Predmet.ProtustrankaWithAdress>
    <izvorni_sadrzaj>SNOOPY j.d.o.o. za ugostiteljstvo i usluge Zrinjevac 0, 31000 Osijek</izvorni_sadrzaj>
    <derivirana_varijabla naziv="DomainObject.Predmet.ProtustrankaWithAdress_1">SNOOPY j.d.o.o. za ugostiteljstvo i usluge Zrinjevac 0, 31000 Osijek</derivirana_varijabla>
  </DomainObject.Predmet.ProtustrankaWithAdress>
  <DomainObject.Predmet.ProtustrankaWithAdressOIB>
    <izvorni_sadrzaj>SNOOPY j.d.o.o. za ugostiteljstvo i usluge, OIB 42542372039, Zrinjevac 0, 31000 Osijek</izvorni_sadrzaj>
    <derivirana_varijabla naziv="DomainObject.Predmet.ProtustrankaWithAdressOIB_1">SNOOPY j.d.o.o. za ugostiteljstvo i usluge, OIB 42542372039, Zrinjevac 0, 31000 Osijek</derivirana_varijabla>
  </DomainObject.Predmet.ProtustrankaWithAdressOIB>
  <DomainObject.Predmet.ProtustrankaNazivFormated>
    <izvorni_sadrzaj>SNOOPY j.d.o.o. za ugostiteljstvo i usluge</izvorni_sadrzaj>
    <derivirana_varijabla naziv="DomainObject.Predmet.ProtustrankaNazivFormated_1">SNOOPY j.d.o.o. za ugostiteljstvo i usluge</derivirana_varijabla>
  </DomainObject.Predmet.ProtustrankaNazivFormated>
  <DomainObject.Predmet.ProtustrankaNazivFormatedOIB>
    <izvorni_sadrzaj>SNOOPY j.d.o.o. za ugostiteljstvo i usluge, OIB 42542372039</izvorni_sadrzaj>
    <derivirana_varijabla naziv="DomainObject.Predmet.ProtustrankaNazivFormatedOIB_1">SNOOPY j.d.o.o. za ugostiteljstvo i usluge, OIB 42542372039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52634238587</izvorni_sadrzaj>
    <derivirana_varijabla naziv="DomainObject.Predmet.StrankaFormatedOIB_1">  RHA MF PU PODRUČNI URED OSIJEK, OIB 52634238587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52634238587</izvorni_sadrzaj>
    <derivirana_varijabla naziv="DomainObject.Predmet.StrankaFormatedWithAdressOIB_1"> RHA MF PU PODRUČNI URED OSIJEK, OIB 52634238587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52634238587</izvorni_sadrzaj>
    <derivirana_varijabla naziv="DomainObject.Predmet.StrankaWithAdressOIB_1">RHA MF PU PODRUČNI URED OSIJEK, OIB 52634238587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52634238587</izvorni_sadrzaj>
    <derivirana_varijabla naziv="DomainObject.Predmet.StrankaNazivFormatedOIB_1">RHA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52634238587</item>
    </izvorni_sadrzaj>
    <derivirana_varijabla naziv="DomainObject.Predmet.StrankaListFormatedOIB_1">
      <item>RHA MF PU PODRUČNI URED OSIJEK, OIB 52634238587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52634238587</item>
    </izvorni_sadrzaj>
    <derivirana_varijabla naziv="DomainObject.Predmet.StrankaListFormatedWithAdressOIB_1">
      <item>RHA MF PU PODRUČNI URED OSIJEK, OIB 52634238587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52634238587</item>
    </izvorni_sadrzaj>
    <derivirana_varijabla naziv="DomainObject.Predmet.StrankaListNazivFormatedOIB_1">
      <item>RHA MF PU PODRUČNI URED OSIJEK, OIB 52634238587</item>
    </derivirana_varijabla>
  </DomainObject.Predmet.StrankaListNazivFormatedOIB>
  <DomainObject.Predmet.ProtuStrankaListFormated>
    <izvorni_sadrzaj>
      <item>SNOOPY j.d.o.o. za ugostiteljstvo i usluge</item>
    </izvorni_sadrzaj>
    <derivirana_varijabla naziv="DomainObject.Predmet.ProtuStrankaListFormated_1">
      <item>SNOOPY j.d.o.o. za ugostiteljstvo i usluge</item>
    </derivirana_varijabla>
  </DomainObject.Predmet.ProtuStrankaListFormated>
  <DomainObject.Predmet.ProtuStrankaListFormatedOIB>
    <izvorni_sadrzaj>
      <item>SNOOPY j.d.o.o. za ugostiteljstvo i usluge, OIB 42542372039</item>
    </izvorni_sadrzaj>
    <derivirana_varijabla naziv="DomainObject.Predmet.ProtuStrankaListFormatedOIB_1">
      <item>SNOOPY j.d.o.o. za ugostiteljstvo i usluge, OIB 42542372039</item>
    </derivirana_varijabla>
  </DomainObject.Predmet.ProtuStrankaListFormatedOIB>
  <DomainObject.Predmet.ProtuStrankaListFormatedWithAdress>
    <izvorni_sadrzaj>
      <item>SNOOPY j.d.o.o. za ugostiteljstvo i usluge, Zrinjevac 0, 31000 Osijek</item>
    </izvorni_sadrzaj>
    <derivirana_varijabla naziv="DomainObject.Predmet.ProtuStrankaListFormatedWithAdress_1">
      <item>SNOOPY j.d.o.o. za ugostiteljstvo i usluge, Zrinjevac 0, 31000 Osijek</item>
    </derivirana_varijabla>
  </DomainObject.Predmet.ProtuStrankaListFormatedWithAdress>
  <DomainObject.Predmet.ProtuStrankaListFormatedWithAdressOIB>
    <izvorni_sadrzaj>
      <item>SNOOPY j.d.o.o. za ugostiteljstvo i usluge, OIB 42542372039, Zrinjevac 0, 31000 Osijek</item>
    </izvorni_sadrzaj>
    <derivirana_varijabla naziv="DomainObject.Predmet.ProtuStrankaListFormatedWithAdressOIB_1">
      <item>SNOOPY j.d.o.o. za ugostiteljstvo i usluge, OIB 42542372039, Zrinjevac 0, 31000 Osijek</item>
    </derivirana_varijabla>
  </DomainObject.Predmet.ProtuStrankaListFormatedWithAdressOIB>
  <DomainObject.Predmet.ProtuStrankaListNazivFormated>
    <izvorni_sadrzaj>
      <item>SNOOPY j.d.o.o. za ugostiteljstvo i usluge</item>
    </izvorni_sadrzaj>
    <derivirana_varijabla naziv="DomainObject.Predmet.ProtuStrankaListNazivFormated_1">
      <item>SNOOPY j.d.o.o. za ugostiteljstvo i usluge</item>
    </derivirana_varijabla>
  </DomainObject.Predmet.ProtuStrankaListNazivFormated>
  <DomainObject.Predmet.ProtuStrankaListNazivFormatedOIB>
    <izvorni_sadrzaj>
      <item>SNOOPY j.d.o.o. za ugostiteljstvo i usluge, OIB 42542372039</item>
    </izvorni_sadrzaj>
    <derivirana_varijabla naziv="DomainObject.Predmet.ProtuStrankaListNazivFormatedOIB_1">
      <item>SNOOPY j.d.o.o. za ugostiteljstvo i usluge, OIB 42542372039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SNOOPY j.d.o.o. za ugostiteljstvo i usluge</izvorni_sadrzaj>
    <derivirana_varijabla naziv="DomainObject.Predmet.ProtustrankaIDrugi_1">SNOOPY j.d.o.o. za ugostiteljstvo i usluge</derivirana_varijabla>
  </DomainObject.Predmet.ProtustrankaIDrugi>
  <DomainObject.Predmet.StrankaIDrugiAdressOIB>
    <izvorni_sadrzaj>RHA MF PU PODRUČNI URED OSIJEK, OIB 52634238587</izvorni_sadrzaj>
    <derivirana_varijabla naziv="DomainObject.Predmet.StrankaIDrugiAdressOIB_1">RHA MF PU PODRUČNI URED OSIJEK, OIB 52634238587</derivirana_varijabla>
  </DomainObject.Predmet.StrankaIDrugiAdressOIB>
  <DomainObject.Predmet.ProtustrankaIDrugiAdressOIB>
    <izvorni_sadrzaj>SNOOPY j.d.o.o. za ugostiteljstvo i usluge, OIB 42542372039, Zrinjevac 0, 31000 Osijek</izvorni_sadrzaj>
    <derivirana_varijabla naziv="DomainObject.Predmet.ProtustrankaIDrugiAdressOIB_1">SNOOPY j.d.o.o. za ugostiteljstvo i usluge, OIB 42542372039, Zrinjevac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SNOOPY j.d.o.o. za ugostiteljstvo i usluge</item>
      <item>RHA MF PU PODRUČNI URED OSIJEK</item>
    </izvorni_sadrzaj>
    <derivirana_varijabla naziv="DomainObject.Predmet.SudioniciListNaziv_1">
      <item>SNOOPY j.d.o.o. za ugostiteljstvo i usluge</item>
      <item>RHA MF PU PODRUČNI URED OSIJEK</item>
    </derivirana_varijabla>
  </DomainObject.Predmet.SudioniciListNaziv>
  <DomainObject.Predmet.SudioniciListAdressOIB>
    <izvorni_sadrzaj>
      <item>SNOOPY j.d.o.o. za ugostiteljstvo i usluge, OIB 42542372039, Zrinjevac 0,31000 Osijek</item>
      <item>RHA MF PU PODRUČNI URED OSIJEK, OIB 52634238587</item>
    </izvorni_sadrzaj>
    <derivirana_varijabla naziv="DomainObject.Predmet.SudioniciListAdressOIB_1">
      <item>SNOOPY j.d.o.o. za ugostiteljstvo i usluge, OIB 42542372039, Zrinjevac 0,31000 Osijek</item>
      <item>RHA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42542372039</item>
      <item>, OIB 52634238587</item>
    </izvorni_sadrzaj>
    <derivirana_varijabla naziv="DomainObject.Predmet.SudioniciListNazivOIB_1">
      <item>, OIB 42542372039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5EBA5-9F22-4AE0-A5D9-E44682EFF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1456</properties:Characters>
  <properties:Lines>121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2018-02-15T09:50:00Z</dcterms:created>
  <dc:creator>hermanj</dc:creator>
  <cp:lastModifiedBy>Danijela Sekulić</cp:lastModifiedBy>
  <cp:lastPrinted>2018-03-08T08:26:00Z</cp:lastPrinted>
  <dcterms:modified xmlns:xsi="http://www.w3.org/2001/XMLSchema-instance" xsi:type="dcterms:W3CDTF">2018-03-08T08:27:00Z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(1.000 + 4.000.docx)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