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2f3" w14:paraId="1ecf2f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C12D9">
        <w:t>651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C12D9">
        <w:t>651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B2DCA">
        <w:t>25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6967BA">
        <w:t>DOBRO-FINO-UKUSNO jednostavno društvo s ograničenom odgovornošću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967BA">
        <w:t>37257144739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967BA">
        <w:t>080961292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967BA">
        <w:t xml:space="preserve">Zagreba, Anđela </w:t>
      </w:r>
      <w:proofErr w:type="spellStart"/>
      <w:r w:rsidR="006967BA">
        <w:t>Nuića</w:t>
      </w:r>
      <w:proofErr w:type="spellEnd"/>
      <w:r w:rsidR="006967BA">
        <w:t xml:space="preserve"> 7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967BA">
        <w:t>15.342,73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B2DCA">
        <w:t>25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347A72" w:rsidP="00276582" w:rsidR="00347A72"/>
    <w:p w:rsidRDefault="0024319B" w:rsidP="00276582" w:rsidR="0024319B"/>
    <w:p w:rsidRDefault="0024319B" w:rsidP="0024319B" w:rsidR="0024319B">
      <w:r>
        <w:t>DNA:</w:t>
      </w:r>
    </w:p>
    <w:p w:rsidRDefault="0024319B" w:rsidP="0024319B" w:rsidR="0024319B">
      <w:r>
        <w:t>e- oglasna ploča 45 dana</w:t>
      </w:r>
    </w:p>
    <w:p w:rsidRDefault="0024319B" w:rsidP="00276582" w:rsidR="0024319B" w:rsidRPr="004213F7"/>
    <w:sectPr w:rsidSect="0081638C" w:rsidR="0024319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0B2DCA"/>
    <w:rsid w:val="00114EAD"/>
    <w:rsid w:val="00185571"/>
    <w:rsid w:val="0018595E"/>
    <w:rsid w:val="00186CAA"/>
    <w:rsid w:val="001C04AA"/>
    <w:rsid w:val="001D1D37"/>
    <w:rsid w:val="001E2EC8"/>
    <w:rsid w:val="001E50FB"/>
    <w:rsid w:val="001F406D"/>
    <w:rsid w:val="001F6933"/>
    <w:rsid w:val="002200E2"/>
    <w:rsid w:val="00230A63"/>
    <w:rsid w:val="0024319B"/>
    <w:rsid w:val="0026304E"/>
    <w:rsid w:val="00263D6D"/>
    <w:rsid w:val="00264D19"/>
    <w:rsid w:val="00276582"/>
    <w:rsid w:val="00297E94"/>
    <w:rsid w:val="002A119C"/>
    <w:rsid w:val="002A5C94"/>
    <w:rsid w:val="002C12D9"/>
    <w:rsid w:val="002C1878"/>
    <w:rsid w:val="002D2CFB"/>
    <w:rsid w:val="00325398"/>
    <w:rsid w:val="003400C4"/>
    <w:rsid w:val="00344F52"/>
    <w:rsid w:val="00347A7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967BA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26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St-651/2016-2</izvorni_sadrzaj>
    <derivirana_varijabla naziv="DomainObject.Oznaka_1">St-651/2016-2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DOBRO-FINO-UKUSNO jednostavno društvo s ograničenom odgovornošću za usluge i trgovinu</izvorni_sadrzaj>
    <derivirana_varijabla naziv="DomainObject.Predmet.ProtustrankaFormated_1">  DOBRO-FINO-UKUSNO jednostavno društvo s ograničenom odgovornošću za usluge i trgovinu</derivirana_varijabla>
  </DomainObject.Predmet.ProtustrankaFormated>
  <DomainObject.Predmet.ProtustrankaFormatedOIB>
    <izvorni_sadrzaj>  DOBRO-FINO-UKUSNO jednostavno društvo s ograničenom odgovornošću za usluge i trgovinu, OIB 37257144739</izvorni_sadrzaj>
    <derivirana_varijabla naziv="DomainObject.Predmet.ProtustrankaFormatedOIB_1">  DOBRO-FINO-UKUSNO jednostavno društvo s ograničenom odgovornošću za usluge i trgovinu, OIB 37257144739</derivirana_varijabla>
  </DomainObject.Predmet.ProtustrankaFormatedOIB>
  <DomainObject.Predmet.ProtustrankaFormatedWithAdress>
    <izvorni_sadrzaj> DOBRO-FINO-UKUSNO jednostavno društvo s ograničenom odgovornošću za usluge i trgovinu, Anđela Nuića 7, 10000 Zagreb</izvorni_sadrzaj>
    <derivirana_varijabla naziv="DomainObject.Predmet.ProtustrankaFormatedWithAdress_1"> DOBRO-FINO-UKUSNO jednostavno društvo s ograničenom odgovornošću za usluge i trgovinu, Anđela Nuića 7, 10000 Zagreb</derivirana_varijabla>
  </DomainObject.Predmet.ProtustrankaFormatedWithAdress>
  <DomainObject.Predmet.ProtustrankaFormatedWithAdressOIB>
    <izvorni_sadrzaj> DOBRO-FINO-UKUSNO jednostavno društvo s ograničenom odgovornošću za usluge i trgovinu, OIB 37257144739, Anđela Nuića 7, 10000 Zagreb</izvorni_sadrzaj>
    <derivirana_varijabla naziv="DomainObject.Predmet.ProtustrankaFormatedWithAdressOIB_1"> DOBRO-FINO-UKUSNO jednostavno društvo s ograničenom odgovornošću za usluge i trgovinu, OIB 37257144739, Anđela Nuića 7, 10000 Zagreb</derivirana_varijabla>
  </DomainObject.Predmet.ProtustrankaFormatedWithAdressOIB>
  <DomainObject.Predmet.ProtustrankaWithAdress>
    <izvorni_sadrzaj>DOBRO-FINO-UKUSNO jednostavno društvo s ograničenom odgovornošću za usluge i trgovinu Anđela Nuića 7, 10000 Zagreb</izvorni_sadrzaj>
    <derivirana_varijabla naziv="DomainObject.Predmet.ProtustrankaWithAdress_1">DOBRO-FINO-UKUSNO jednostavno društvo s ograničenom odgovornošću za usluge i trgovinu Anđela Nuića 7, 10000 Zagreb</derivirana_varijabla>
  </DomainObject.Predmet.ProtustrankaWithAdress>
  <DomainObject.Predmet.ProtustrankaWithAdressOIB>
    <izvorni_sadrzaj>DOBRO-FINO-UKUSNO jednostavno društvo s ograničenom odgovornošću za usluge i trgovinu, OIB 37257144739, Anđela Nuića 7, 10000 Zagreb</izvorni_sadrzaj>
    <derivirana_varijabla naziv="DomainObject.Predmet.ProtustrankaWithAdressOIB_1">DOBRO-FINO-UKUSNO jednostavno društvo s ograničenom odgovornošću za usluge i trgovinu, OIB 37257144739, Anđela Nuića 7, 10000 Zagreb</derivirana_varijabla>
  </DomainObject.Predmet.ProtustrankaWithAdressOIB>
  <DomainObject.Predmet.ProtustrankaNazivFormated>
    <izvorni_sadrzaj>DOBRO-FINO-UKUSNO jednostavno društvo s ograničenom odgovornošću za usluge i trgovinu</izvorni_sadrzaj>
    <derivirana_varijabla naziv="DomainObject.Predmet.ProtustrankaNazivFormated_1">DOBRO-FINO-UKUSNO jednostavno društvo s ograničenom odgovornošću za usluge i trgovinu</derivirana_varijabla>
  </DomainObject.Predmet.ProtustrankaNazivFormated>
  <DomainObject.Predmet.ProtustrankaNazivFormatedOIB>
    <izvorni_sadrzaj>DOBRO-FINO-UKUSNO jednostavno društvo s ograničenom odgovornošću za usluge i trgovinu, OIB 37257144739</izvorni_sadrzaj>
    <derivirana_varijabla naziv="DomainObject.Predmet.ProtustrankaNazivFormatedOIB_1">DOBRO-FINO-UKUSNO jednostavno društvo s ograničenom odgovornošću za usluge i trgovinu, OIB 37257144739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DOBRO-FINO-UKUSNO jednostavno društvo s ograničenom odgovornošću za usluge i trgovinu</item>
    </izvorni_sadrzaj>
    <derivirana_varijabla naziv="DomainObject.Predmet.ProtuStrankaListFormated_1">
      <item>DOBRO-FINO-UKUSNO jednostavno društvo s ograničenom odgovornošću za usluge i trgovinu</item>
    </derivirana_varijabla>
  </DomainObject.Predmet.ProtuStrankaListFormated>
  <DomainObject.Predmet.ProtuStrankaListFormatedOIB>
    <izvorni_sadrzaj>
      <item>DOBRO-FINO-UKUSNO jednostavno društvo s ograničenom odgovornošću za usluge i trgovinu, OIB 37257144739</item>
    </izvorni_sadrzaj>
    <derivirana_varijabla naziv="DomainObject.Predmet.ProtuStrankaListFormatedOIB_1">
      <item>DOBRO-FINO-UKUSNO jednostavno društvo s ograničenom odgovornošću za usluge i trgovinu, OIB 37257144739</item>
    </derivirana_varijabla>
  </DomainObject.Predmet.ProtuStrankaListFormatedOIB>
  <DomainObject.Predmet.ProtuStrankaListFormatedWithAdress>
    <izvorni_sadrzaj>
      <item>DOBRO-FINO-UKUSNO jednostavno društvo s ograničenom odgovornošću za usluge i trgovinu, Anđela Nuića 7, 10000 Zagreb</item>
    </izvorni_sadrzaj>
    <derivirana_varijabla naziv="DomainObject.Predmet.ProtuStrankaListFormatedWithAdress_1">
      <item>DOBRO-FINO-UKUSNO jednostavno društvo s ograničenom odgovornošću za usluge i trgovinu, Anđela Nuića 7, 10000 Zagreb</item>
    </derivirana_varijabla>
  </DomainObject.Predmet.ProtuStrankaListFormatedWithAdress>
  <DomainObject.Predmet.ProtuStrankaListFormatedWithAdressOIB>
    <izvorni_sadrzaj>
      <item>DOBRO-FINO-UKUSNO jednostavno društvo s ograničenom odgovornošću za usluge i trgovinu, OIB 37257144739, Anđela Nuića 7, 10000 Zagreb</item>
    </izvorni_sadrzaj>
    <derivirana_varijabla naziv="DomainObject.Predmet.ProtuStrankaListFormatedWithAdressOIB_1">
      <item>DOBRO-FINO-UKUSNO jednostavno društvo s ograničenom odgovornošću za usluge i trgovinu, OIB 37257144739, Anđela Nuića 7, 10000 Zagreb</item>
    </derivirana_varijabla>
  </DomainObject.Predmet.ProtuStrankaListFormatedWithAdressOIB>
  <DomainObject.Predmet.ProtuStrankaListNazivFormated>
    <izvorni_sadrzaj>
      <item>DOBRO-FINO-UKUSNO jednostavno društvo s ograničenom odgovornošću za usluge i trgovinu</item>
    </izvorni_sadrzaj>
    <derivirana_varijabla naziv="DomainObject.Predmet.ProtuStrankaListNazivFormated_1">
      <item>DOBRO-FINO-UKUSNO jednostavno društvo s ograničenom odgovornošću za usluge i trgovinu</item>
    </derivirana_varijabla>
  </DomainObject.Predmet.ProtuStrankaListNazivFormated>
  <DomainObject.Predmet.ProtuStrankaListNazivFormatedOIB>
    <izvorni_sadrzaj>
      <item>DOBRO-FINO-UKUSNO jednostavno društvo s ograničenom odgovornošću za usluge i trgovinu, OIB 37257144739</item>
    </izvorni_sadrzaj>
    <derivirana_varijabla naziv="DomainObject.Predmet.ProtuStrankaListNazivFormatedOIB_1">
      <item>DOBRO-FINO-UKUSNO jednostavno društvo s ograničenom odgovornošću za usluge i trgovinu, OIB 37257144739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St-651/2016-2</izvorni_sadrzaj>
    <derivirana_varijabla naziv="DomainObject.PoslovniBrojDokumenta_1">St-651/2016-2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DOBRO-FINO-UKUSNO jednostavno društvo s ograničenom odgovornošću za usluge i trgovinu</izvorni_sadrzaj>
    <derivirana_varijabla naziv="DomainObject.Predmet.ProtustrankaIDrugi_1">DOBRO-FINO-UKUSNO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DOBRO-FINO-UKUSNO jednostavno društvo s ograničenom odgovornošću za usluge i trgovinu, OIB 37257144739, Anđela Nuića 7, 10000 Zagreb</izvorni_sadrzaj>
    <derivirana_varijabla naziv="DomainObject.Predmet.ProtustrankaIDrugiAdressOIB_1">DOBRO-FINO-UKUSNO jednostavno društvo s ograničenom odgovornošću za usluge i trgovinu, OIB 37257144739, Anđela Nuića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DOBRO-FINO-UKUSNO jednostavno društvo s ograničenom odgovornošću za usluge i trgovinu</item>
    </izvorni_sadrzaj>
    <derivirana_varijabla naziv="DomainObject.Predmet.SudioniciListNaziv_1">
      <item>FINA Regionalni centar Zagreb</item>
      <item>DOBRO-FINO-UKUSNO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DOBRO-FINO-UKUSNO jednostavno društvo s ograničenom odgovornošću za usluge i trgovinu, OIB 37257144739, Anđela Nuića 7,10000 Zagreb</item>
    </izvorni_sadrzaj>
    <derivirana_varijabla naziv="DomainObject.Predmet.SudioniciListAdressOIB_1">
      <item>FINA Regionalni centar Zagreb, OIB 85821130368, Trg svibanjskih žrtava 1995. br. 1,10000 Zagreb</item>
      <item>DOBRO-FINO-UKUSNO jednostavno društvo s ograničenom odgovornošću za usluge i trgovinu, OIB 37257144739, Anđela Nuića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37257144739</item>
    </izvorni_sadrzaj>
    <derivirana_varijabla naziv="DomainObject.Predmet.SudioniciListNazivOIB_1">
      <item>, OIB 85821130368</item>
      <item>, OIB 37257144739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1376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2016-01-25T10:16:00Z</dcterms:created>
  <dc:creator>ilukac</dc:creator>
  <cp:lastModifiedBy>Ivana Stampf</cp:lastModifiedBy>
  <cp:lastPrinted>2016-01-25T10:16:00Z</cp:lastPrinted>
  <dcterms:modified xmlns:xsi="http://www.w3.org/2001/XMLSchema-instance" xsi:type="dcterms:W3CDTF">2016-01-25T11:48:00Z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