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bca6" w14:paraId="49cbca6" w:rsidRDefault="00696324" w:rsidP="00696324" w:rsidR="0069632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324" w:rsidP="00696324" w:rsidR="0069632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96324" w:rsidP="00696324" w:rsidR="006963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96324" w:rsidP="00696324" w:rsidR="0069632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96324" w:rsidP="00696324" w:rsidR="00696324"/>
    <w:p w:rsidRDefault="00696324" w:rsidP="00696324" w:rsidR="006963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96324" w:rsidP="00696324" w:rsidR="006963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96324" w:rsidP="00696324" w:rsidR="006963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6430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MAKEDONSKO KULTURNO DRUŠTVO ISTARSKE ŽUPANIJE "KOČO RACIN" – PULA, Pula, Gajeva 3, OIB 45188735156,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96324" w:rsidP="00696324" w:rsidR="006963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96324" w:rsidP="00696324" w:rsidR="006963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6324" w:rsidP="00696324" w:rsidR="0069632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MAKEDONSKO KULTURNO DRUŠTVO ISTARSKE ŽUPANIJE "KOČO RACIN" – PULA, Pula, Gajeva 3, OIB 45188735156.</w:t>
      </w:r>
    </w:p>
    <w:p w:rsidRDefault="00696324" w:rsidP="00696324" w:rsidR="00696324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96324" w:rsidP="00696324" w:rsidR="006963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696324">
      <w:pPr>
        <w:tabs>
          <w:tab w:pos="4116" w:val="left"/>
        </w:tabs>
        <w:ind w:firstLine="708"/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MAKEDONSKO KULTURNO DRUŠTVO ISTARSKE ŽUPANIJE "KOČO RACIN" –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1833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279.379,10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96324" w:rsidP="00696324" w:rsidR="006963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696324" w:rsidP="00696324" w:rsidR="006963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696324" w:rsidP="00696324" w:rsidR="0069632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96324" w:rsidP="00696324" w:rsidR="0069632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96324" w:rsidP="00696324" w:rsidR="0069632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96324" w:rsidP="00696324" w:rsidR="0069632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696324" w:rsidP="00696324" w:rsidR="0069632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96324" w:rsidP="00696324" w:rsidR="0069632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96324" w:rsidP="00696324" w:rsidR="0069632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96324" w:rsidP="00696324" w:rsidR="0069632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696324" w:rsidP="00696324" w:rsidR="00696324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696324" w:rsidP="00696324" w:rsidR="00696324"/>
    <w:p w:rsidRDefault="00696324" w:rsidP="00696324" w:rsidR="00696324"/>
    <w:p w:rsidRDefault="00696324" w:rsidP="00696324" w:rsidR="00696324"/>
    <w:p w:rsidRDefault="00696324" w:rsidP="00696324" w:rsidR="00696324"/>
    <w:p w:rsidRDefault="00696324" w:rsidP="00696324" w:rsidR="00696324"/>
    <w:p w:rsidRDefault="00696324" w:rsidP="00696324" w:rsidR="00696324"/>
    <w:p w:rsidRDefault="00696324" w:rsidP="00696324" w:rsidR="00696324"/>
    <w:p w:rsidRDefault="00696324" w:rsidP="00696324" w:rsidR="00696324"/>
    <w:p w:rsidRDefault="00660D9E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E63" w:rsidP="00696324" w:rsidR="00DA6E63">
      <w:r>
        <w:separator/>
      </w:r>
    </w:p>
  </w:endnote>
  <w:endnote w:id="0" w:type="continuationSeparator">
    <w:p w:rsidRDefault="00DA6E63" w:rsidP="00696324" w:rsidR="00DA6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E63" w:rsidP="00696324" w:rsidR="00DA6E63">
      <w:r>
        <w:separator/>
      </w:r>
    </w:p>
  </w:footnote>
  <w:footnote w:id="0" w:type="continuationSeparator">
    <w:p w:rsidRDefault="00DA6E63" w:rsidP="00696324" w:rsidR="00DA6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63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0D9E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696324">
      <w:t>68</w:t>
    </w:r>
    <w:r>
      <w:t>/2015-3</w:t>
    </w:r>
  </w:p>
  <w:p w:rsidRDefault="00660D9E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E63" w:rsidP="007B623F" w:rsidR="007B623F">
    <w:pPr>
      <w:pStyle w:val="Zaglavlje"/>
      <w:jc w:val="right"/>
    </w:pPr>
    <w:r>
      <w:t>11 St-3</w:t>
    </w:r>
    <w:r w:rsidR="00696324">
      <w:t>68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956"/>
    <w:rsid w:val="002D5956"/>
    <w:rsid w:val="00660D9E"/>
    <w:rsid w:val="00696324"/>
    <w:rsid w:val="009A6044"/>
    <w:rsid w:val="00BF033F"/>
    <w:rsid w:val="00DA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3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63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6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32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6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63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0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D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D9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3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63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6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32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6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63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0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D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D9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MAKEDONSKO KULTURNO DRUŠTVO ISTARSKE ŽUPANIJE "KOČO RACIN", PULA</izvorni_sadrzaj>
    <derivirana_varijabla naziv="DomainObject.Predmet.ProtustrankaFormated_1">  MAKEDONSKO KULTURNO DRUŠTVO ISTARSKE ŽUPANIJE "KOČO RACIN", PULA</derivirana_varijabla>
  </DomainObject.Predmet.ProtustrankaFormated>
  <DomainObject.Predmet.ProtustrankaFormatedOIB>
    <izvorni_sadrzaj>  MAKEDONSKO KULTURNO DRUŠTVO ISTARSKE ŽUPANIJE "KOČO RACIN", PULA, OIB 45188735156</izvorni_sadrzaj>
    <derivirana_varijabla naziv="DomainObject.Predmet.ProtustrankaFormatedOIB_1">  MAKEDONSKO KULTURNO DRUŠTVO ISTARSKE ŽUPANIJE "KOČO RACIN", PULA, OIB 45188735156</derivirana_varijabla>
  </DomainObject.Predmet.ProtustrankaFormatedOIB>
  <DomainObject.Predmet.ProtustrankaFormatedWithAdress>
    <izvorni_sadrzaj> MAKEDONSKO KULTURNO DRUŠTVO ISTARSKE ŽUPANIJE "KOČO RACIN", PULA, Gajeva 3, 52100 Pula</izvorni_sadrzaj>
    <derivirana_varijabla naziv="DomainObject.Predmet.ProtustrankaFormatedWithAdress_1"> MAKEDONSKO KULTURNO DRUŠTVO ISTARSKE ŽUPANIJE "KOČO RACIN", PULA, Gajeva 3, 52100 Pula</derivirana_varijabla>
  </DomainObject.Predmet.ProtustrankaFormatedWithAdress>
  <DomainObject.Predmet.ProtustrankaFormatedWithAdressOIB>
    <izvorni_sadrzaj> MAKEDONSKO KULTURNO DRUŠTVO ISTARSKE ŽUPANIJE "KOČO RACIN", PULA, OIB 45188735156, Gajeva 3, 52100 Pula</izvorni_sadrzaj>
    <derivirana_varijabla naziv="DomainObject.Predmet.ProtustrankaFormatedWithAdressOIB_1"> MAKEDONSKO KULTURNO DRUŠTVO ISTARSKE ŽUPANIJE "KOČO RACIN", PULA, OIB 45188735156, Gajeva 3, 52100 Pula</derivirana_varijabla>
  </DomainObject.Predmet.ProtustrankaFormatedWithAdressOIB>
  <DomainObject.Predmet.ProtustrankaWithAdress>
    <izvorni_sadrzaj>MAKEDONSKO KULTURNO DRUŠTVO ISTARSKE ŽUPANIJE "KOČO RACIN", PULA Gajeva 3, 52100 Pula</izvorni_sadrzaj>
    <derivirana_varijabla naziv="DomainObject.Predmet.ProtustrankaWithAdress_1">MAKEDONSKO KULTURNO DRUŠTVO ISTARSKE ŽUPANIJE "KOČO RACIN", PULA Gajeva 3, 52100 Pula</derivirana_varijabla>
  </DomainObject.Predmet.ProtustrankaWithAdress>
  <DomainObject.Predmet.ProtustrankaWithAdressOIB>
    <izvorni_sadrzaj>MAKEDONSKO KULTURNO DRUŠTVO ISTARSKE ŽUPANIJE "KOČO RACIN", PULA, OIB 45188735156, Gajeva 3, 52100 Pula</izvorni_sadrzaj>
    <derivirana_varijabla naziv="DomainObject.Predmet.ProtustrankaWithAdressOIB_1">MAKEDONSKO KULTURNO DRUŠTVO ISTARSKE ŽUPANIJE "KOČO RACIN", PULA, OIB 45188735156, Gajeva 3, 52100 Pula</derivirana_varijabla>
  </DomainObject.Predmet.ProtustrankaWithAdressOIB>
  <DomainObject.Predmet.ProtustrankaNazivFormated>
    <izvorni_sadrzaj>MAKEDONSKO KULTURNO DRUŠTVO ISTARSKE ŽUPANIJE "KOČO RACIN", PULA</izvorni_sadrzaj>
    <derivirana_varijabla naziv="DomainObject.Predmet.ProtustrankaNazivFormated_1">MAKEDONSKO KULTURNO DRUŠTVO ISTARSKE ŽUPANIJE "KOČO RACIN", PULA</derivirana_varijabla>
  </DomainObject.Predmet.ProtustrankaNazivFormated>
  <DomainObject.Predmet.ProtustrankaNazivFormatedOIB>
    <izvorni_sadrzaj>MAKEDONSKO KULTURNO DRUŠTVO ISTARSKE ŽUPANIJE "KOČO RACIN", PULA, OIB 45188735156</izvorni_sadrzaj>
    <derivirana_varijabla naziv="DomainObject.Predmet.ProtustrankaNazivFormatedOIB_1">MAKEDONSKO KULTURNO DRUŠTVO ISTARSKE ŽUPANIJE "KOČO RACIN", PULA, OIB 45188735156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279379.10</izvorni_sadrzaj>
    <derivirana_varijabla naziv="DomainObject.Predmet.TrenutnaVrijednost_1">279379.10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MAKEDONSKO KULTURNO DRUŠTVO ISTARSKE ŽUPANIJE "KOČO RACIN", PULA</item>
    </izvorni_sadrzaj>
    <derivirana_varijabla naziv="DomainObject.Predmet.ProtuStrankaListFormated_1">
      <item>MAKEDONSKO KULTURNO DRUŠTVO ISTARSKE ŽUPANIJE "KOČO RACIN", PULA</item>
    </derivirana_varijabla>
  </DomainObject.Predmet.ProtuStrankaListFormated>
  <DomainObject.Predmet.ProtuStrankaListFormatedOIB>
    <izvorni_sadrzaj>
      <item>MAKEDONSKO KULTURNO DRUŠTVO ISTARSKE ŽUPANIJE "KOČO RACIN", PULA, OIB 45188735156</item>
    </izvorni_sadrzaj>
    <derivirana_varijabla naziv="DomainObject.Predmet.ProtuStrankaListFormatedOIB_1">
      <item>MAKEDONSKO KULTURNO DRUŠTVO ISTARSKE ŽUPANIJE "KOČO RACIN", PULA, OIB 45188735156</item>
    </derivirana_varijabla>
  </DomainObject.Predmet.ProtuStrankaListFormatedOIB>
  <DomainObject.Predmet.ProtuStrankaListFormatedWithAdress>
    <izvorni_sadrzaj>
      <item>MAKEDONSKO KULTURNO DRUŠTVO ISTARSKE ŽUPANIJE "KOČO RACIN", PULA, Gajeva 3, 52100 Pula</item>
    </izvorni_sadrzaj>
    <derivirana_varijabla naziv="DomainObject.Predmet.ProtuStrankaListFormatedWithAdress_1">
      <item>MAKEDONSKO KULTURNO DRUŠTVO ISTARSKE ŽUPANIJE "KOČO RACIN", PULA, Gajeva 3, 52100 Pula</item>
    </derivirana_varijabla>
  </DomainObject.Predmet.ProtuStrankaListFormatedWithAdress>
  <DomainObject.Predmet.ProtuStrankaListFormatedWithAdressOIB>
    <izvorni_sadrzaj>
      <item>MAKEDONSKO KULTURNO DRUŠTVO ISTARSKE ŽUPANIJE "KOČO RACIN", PULA, OIB 45188735156, Gajeva 3, 52100 Pula</item>
    </izvorni_sadrzaj>
    <derivirana_varijabla naziv="DomainObject.Predmet.ProtuStrankaListFormatedWithAdressOIB_1">
      <item>MAKEDONSKO KULTURNO DRUŠTVO ISTARSKE ŽUPANIJE "KOČO RACIN", PULA, OIB 45188735156, Gajeva 3, 52100 Pula</item>
    </derivirana_varijabla>
  </DomainObject.Predmet.ProtuStrankaListFormatedWithAdressOIB>
  <DomainObject.Predmet.ProtuStrankaListNazivFormated>
    <izvorni_sadrzaj>
      <item>MAKEDONSKO KULTURNO DRUŠTVO ISTARSKE ŽUPANIJE "KOČO RACIN", PULA</item>
    </izvorni_sadrzaj>
    <derivirana_varijabla naziv="DomainObject.Predmet.ProtuStrankaListNazivFormated_1">
      <item>MAKEDONSKO KULTURNO DRUŠTVO ISTARSKE ŽUPANIJE "KOČO RACIN", PULA</item>
    </derivirana_varijabla>
  </DomainObject.Predmet.ProtuStrankaListNazivFormated>
  <DomainObject.Predmet.ProtuStrankaListNazivFormatedOIB>
    <izvorni_sadrzaj>
      <item>MAKEDONSKO KULTURNO DRUŠTVO ISTARSKE ŽUPANIJE "KOČO RACIN", PULA, OIB 45188735156</item>
    </izvorni_sadrzaj>
    <derivirana_varijabla naziv="DomainObject.Predmet.ProtuStrankaListNazivFormatedOIB_1">
      <item>MAKEDONSKO KULTURNO DRUŠTVO ISTARSKE ŽUPANIJE "KOČO RACIN", PULA, OIB 45188735156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MAKEDONSKO KULTURNO DRUŠTVO ISTARSKE ŽUPANIJE "KOČO RACIN", PULA</izvorni_sadrzaj>
    <derivirana_varijabla naziv="DomainObject.Predmet.ProtustrankaIDrugi_1">MAKEDONSKO KULTURNO DRUŠTVO ISTARSKE ŽUPANIJE "KOČO RACIN",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MAKEDONSKO KULTURNO DRUŠTVO ISTARSKE ŽUPANIJE "KOČO RACIN", PULA, OIB 45188735156, Gajeva 3, 52100 Pula</izvorni_sadrzaj>
    <derivirana_varijabla naziv="DomainObject.Predmet.ProtustrankaIDrugiAdressOIB_1">MAKEDONSKO KULTURNO DRUŠTVO ISTARSKE ŽUPANIJE "KOČO RACIN", PULA, OIB 45188735156,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MAKEDONSKO KULTURNO DRUŠTVO ISTARSKE ŽUPANIJE "KOČO RACIN", PULA</item>
    </izvorni_sadrzaj>
    <derivirana_varijabla naziv="DomainObject.Predmet.SudioniciListNaziv_1">
      <item>FINANCIJSKA AGENCIJA, RC RIJEKA, PODRUŽNICA PULA, PULA</item>
      <item>MAKEDONSKO KULTURNO DRUŠTVO ISTARSKE ŽUPANIJE "KOČO RACIN",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MAKEDONSKO KULTURNO DRUŠTVO ISTARSKE ŽUPANIJE "KOČO RACIN", PULA, OIB 45188735156, Gajeva 3,52100 Pula</item>
    </izvorni_sadrzaj>
    <derivirana_varijabla naziv="DomainObject.Predmet.SudioniciListAdressOIB_1">
      <item>FINANCIJSKA AGENCIJA, RC RIJEKA, PODRUŽNICA PULA, PULA, OIB 85821130368, Giardini 5,52100 Pula</item>
      <item>MAKEDONSKO KULTURNO DRUŠTVO ISTARSKE ŽUPANIJE "KOČO RACIN", PULA, OIB 45188735156,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45188735156</item>
    </izvorni_sadrzaj>
    <derivirana_varijabla naziv="DomainObject.Predmet.SudioniciListNazivOIB_1">
      <item>, OIB 85821130368</item>
      <item>, OIB 45188735156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1975</properties:Characters>
  <properties:Lines>58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2015-11-26T14:38:00Z</dcterms:created>
  <dc:creator>Mihaela Kaligari</dc:creator>
  <dc:description/>
  <cp:keywords/>
  <cp:lastModifiedBy>Mihaela Kaligari</cp:lastModifiedBy>
  <cp:lastPrinted>2015-12-10T07:53:00Z</cp:lastPrinted>
  <dcterms:modified xmlns:xsi="http://www.w3.org/2001/XMLSchema-instance" xsi:type="dcterms:W3CDTF">2015-12-10T07:54:00Z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