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a63f0" w14:paraId="1aa63f0" w:rsidRDefault="0046144F" w:rsidP="00E62B36" w:rsidR="00CB0A79">
      <w:pPr>
        <w15:collapsed w:val="false"/>
      </w:pPr>
      <w:bookmarkStart w:name="_GoBack" w:id="0"/>
      <w:bookmarkEnd w:id="0"/>
      <w:r>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E62B36" w:rsidP="00E62B36" w:rsidR="00E62B36">
      <w:r>
        <w:t>REPUBLIKA HRVATSKA</w:t>
      </w:r>
    </w:p>
    <w:p w:rsidRDefault="00E62B36" w:rsidP="00E62B36" w:rsidR="00E62B36">
      <w:r>
        <w:t xml:space="preserve">TRGOVAČKI SUD U SPLITU                                        </w:t>
      </w:r>
      <w:r w:rsidR="00420F48">
        <w:t xml:space="preserve">                               </w:t>
      </w:r>
    </w:p>
    <w:p w:rsidRDefault="00E62B36" w:rsidP="00E62B36" w:rsidR="00E62B36">
      <w:r>
        <w:t>Split, Sukoišanska 6</w:t>
      </w:r>
    </w:p>
    <w:p w:rsidRDefault="00E62B36" w:rsidP="00E62B36" w:rsidR="00E62B36"/>
    <w:p w:rsidRDefault="00E62B36" w:rsidP="00E62B36" w:rsidR="00E62B36"/>
    <w:p w:rsidRDefault="00E62B36" w:rsidP="00420F48" w:rsidR="00E62B36">
      <w:pPr>
        <w:jc w:val="center"/>
      </w:pPr>
      <w:r>
        <w:t>U   I M E  R E P U B L I K E   H R V A T S K E</w:t>
      </w:r>
    </w:p>
    <w:p w:rsidRDefault="00E62B36" w:rsidP="00420F48" w:rsidR="00E62B36">
      <w:pPr>
        <w:jc w:val="center"/>
      </w:pPr>
    </w:p>
    <w:p w:rsidRDefault="00E62B36" w:rsidP="00420F48" w:rsidR="00E62B36">
      <w:pPr>
        <w:jc w:val="center"/>
      </w:pPr>
      <w:r>
        <w:t>R J E Š E N J E</w:t>
      </w:r>
    </w:p>
    <w:p w:rsidRDefault="00E62B36" w:rsidP="00E62B36" w:rsidR="00E62B36"/>
    <w:p w:rsidRDefault="00E62B36" w:rsidP="00CE7751" w:rsidR="00E62B36">
      <w:pPr>
        <w:jc w:val="both"/>
      </w:pPr>
      <w:r>
        <w:t xml:space="preserve">               Trgovački sud u Splitu, po sucu </w:t>
      </w:r>
      <w:r w:rsidR="00420F48">
        <w:t>Katarini Mikulić</w:t>
      </w:r>
      <w:r>
        <w:t xml:space="preserve">, kao stečajnom sucu,  </w:t>
      </w:r>
      <w:r w:rsidR="00FE5F67">
        <w:t>u stečajnom postupku nad st</w:t>
      </w:r>
      <w:r w:rsidR="00B21FA5">
        <w:t xml:space="preserve">ečajnim dužnikom </w:t>
      </w:r>
      <w:r w:rsidR="00662702">
        <w:t>NAFTNI SERVIS d.o.o. u stečaju, Split, Kopilica 47b, OIB: 32799302017</w:t>
      </w:r>
      <w:r>
        <w:t xml:space="preserve">,  </w:t>
      </w:r>
      <w:r w:rsidR="00343E46">
        <w:t>30. siječnja 2017</w:t>
      </w:r>
      <w:r w:rsidR="00420F48">
        <w:t xml:space="preserve">. godine </w:t>
      </w:r>
      <w:r>
        <w:t xml:space="preserve"> </w:t>
      </w:r>
    </w:p>
    <w:p w:rsidRDefault="00E62B36" w:rsidP="00E62B36" w:rsidR="00E62B36"/>
    <w:p w:rsidRDefault="00E62B36" w:rsidP="00420F48" w:rsidR="00E62B36">
      <w:pPr>
        <w:jc w:val="center"/>
      </w:pPr>
      <w:r>
        <w:t>r i j e š i o     j e</w:t>
      </w:r>
    </w:p>
    <w:p w:rsidRDefault="00E62B36" w:rsidP="00E62B36" w:rsidR="00E62B36"/>
    <w:p w:rsidRDefault="00E62B36" w:rsidP="00420F48" w:rsidR="00E62B36">
      <w:pPr>
        <w:pStyle w:val="Odlomakpopisa"/>
        <w:numPr>
          <w:ilvl w:val="0"/>
          <w:numId w:val="1"/>
        </w:numPr>
        <w:jc w:val="both"/>
      </w:pPr>
      <w:r>
        <w:t xml:space="preserve">Zaključuje se stečajni postupak nad stečajnim dužnikom </w:t>
      </w:r>
      <w:r w:rsidR="00662702">
        <w:t>NAFTNI SERVIS d.o.o. u stečaju, Split, Kopilica 47b, OIB: 32799302017</w:t>
      </w:r>
      <w:r w:rsidR="00420F48">
        <w:t>.</w:t>
      </w:r>
    </w:p>
    <w:p w:rsidRDefault="00E62B36" w:rsidP="00420F48" w:rsidR="00E62B36">
      <w:pPr>
        <w:pStyle w:val="Odlomakpopisa"/>
        <w:numPr>
          <w:ilvl w:val="0"/>
          <w:numId w:val="1"/>
        </w:numPr>
        <w:jc w:val="both"/>
      </w:pPr>
      <w:r>
        <w:t>Registarski odjel ovog suda nakon pravomoćnosti ovog rješenj</w:t>
      </w:r>
      <w:r w:rsidR="00B21FA5">
        <w:t>a</w:t>
      </w:r>
      <w:r>
        <w:t xml:space="preserve"> izvršit će brisanje stečajnog dužnika iz sudskog registra.</w:t>
      </w:r>
    </w:p>
    <w:p w:rsidRDefault="00E62B36" w:rsidP="00420F48" w:rsidR="00E62B36">
      <w:pPr>
        <w:pStyle w:val="Odlomakpopisa"/>
        <w:numPr>
          <w:ilvl w:val="0"/>
          <w:numId w:val="1"/>
        </w:numPr>
        <w:jc w:val="both"/>
      </w:pPr>
      <w:r>
        <w:t>Stečajn</w:t>
      </w:r>
      <w:r w:rsidR="00662702">
        <w:t>a</w:t>
      </w:r>
      <w:r w:rsidR="008D4B1F">
        <w:t xml:space="preserve"> upravitelj</w:t>
      </w:r>
      <w:r w:rsidR="00662702">
        <w:t>ica</w:t>
      </w:r>
      <w:r>
        <w:t xml:space="preserve"> </w:t>
      </w:r>
      <w:r w:rsidR="00662702">
        <w:t xml:space="preserve">Ljiljana Poljanić dipl. oec. iz Splita, Vinkovačka 25 </w:t>
      </w:r>
      <w:r w:rsidR="002338FC">
        <w:t>može</w:t>
      </w:r>
      <w:r>
        <w:t xml:space="preserve"> i nakon zaključenja stečajnog postupka  u ime  i za račun stečajne mase  stečajnog dužnika </w:t>
      </w:r>
      <w:r w:rsidR="00662702">
        <w:t>NAFTNI SERVIS d.o.o. u stečaju, Split, Kopilica 47b, OIB: 32799302017</w:t>
      </w:r>
      <w:r>
        <w:t>,  unovčiti preostalu imov</w:t>
      </w:r>
      <w:r w:rsidR="00B21FA5">
        <w:t>i</w:t>
      </w:r>
      <w:r>
        <w:t xml:space="preserve">nu dužnika koja predstavlja stečajnu masu,  nastaviti  postupke  radi ostvarivanja i naplate  tražbina  stečajnog dužnika prema trećim osobama u onim slučajevima u kojima se  osnovano može pretpostaviti  da će  vođenjem tih postupaka biti  ostvarena  imovinska korist za stečajnu masu stečajnog dužnika, te o obavljenim radnjama  podnositi izvješća  stečajnom sucu. </w:t>
      </w:r>
    </w:p>
    <w:p w:rsidRDefault="00E62B36" w:rsidP="00420F48" w:rsidR="00E62B36" w:rsidRPr="002F4D55">
      <w:pPr>
        <w:pStyle w:val="Odlomakpopisa"/>
        <w:numPr>
          <w:ilvl w:val="0"/>
          <w:numId w:val="1"/>
        </w:numPr>
        <w:jc w:val="both"/>
      </w:pPr>
      <w:r w:rsidRPr="002F4D55">
        <w:t xml:space="preserve">Ovo rješenje bit će objavljeno </w:t>
      </w:r>
      <w:r w:rsidR="002338FC">
        <w:t>na e-oglasnoj ploči ovog suda</w:t>
      </w:r>
      <w:r w:rsidRPr="002F4D55">
        <w:t xml:space="preserve">. </w:t>
      </w:r>
    </w:p>
    <w:p w:rsidRDefault="00E62B36" w:rsidP="00E62B36" w:rsidR="00E62B36">
      <w:r>
        <w:t xml:space="preserve"> </w:t>
      </w:r>
    </w:p>
    <w:p w:rsidRDefault="00E62B36" w:rsidP="00E62B36" w:rsidR="00E62B36">
      <w:r>
        <w:t xml:space="preserve">   </w:t>
      </w:r>
    </w:p>
    <w:p w:rsidRDefault="00E62B36" w:rsidP="00420F48" w:rsidR="00E62B36">
      <w:pPr>
        <w:jc w:val="center"/>
      </w:pPr>
      <w:r>
        <w:t>Obrazloženje</w:t>
      </w:r>
    </w:p>
    <w:p w:rsidRDefault="00E62B36" w:rsidP="00E62B36" w:rsidR="00E62B36"/>
    <w:p w:rsidRDefault="00662702" w:rsidP="00662702" w:rsidR="00662702">
      <w:pPr>
        <w:ind w:firstLine="708"/>
        <w:jc w:val="both"/>
      </w:pPr>
      <w:r>
        <w:t>Rješenjem ovog suda br. 4. St-141/2013 od  16. srpnja 2013. godine otvoren je stečajni postupak nad stečajnim dužnikom NAFTNI SERVIS d.o.o. u stečaju, Split, Kopilica 47b, OIB: 32799302017.</w:t>
      </w:r>
    </w:p>
    <w:p w:rsidRDefault="00FE5F67" w:rsidP="00FE5F67" w:rsidR="00420F48">
      <w:pPr>
        <w:ind w:firstLine="708"/>
        <w:jc w:val="both"/>
      </w:pPr>
      <w:r>
        <w:t xml:space="preserve"> </w:t>
      </w:r>
    </w:p>
    <w:p w:rsidRDefault="00E62B36" w:rsidP="00420F48" w:rsidR="00E62B36">
      <w:pPr>
        <w:ind w:firstLine="708"/>
        <w:jc w:val="both"/>
      </w:pPr>
      <w:r>
        <w:t>U naprijed navedenom stečajnom postupku ispitane su prijave tražbina stečajnih vjerovnika, unovčen je najveći dio imovine stečajnog dužnika koji je predstavljao stečajnu masu   te su naplaćene tražbine stečajnog dužnika prema trećim osobama koje je bilo moguće naplatiti u dosadašnjem tijeku stečajnog postupka.</w:t>
      </w:r>
    </w:p>
    <w:p w:rsidRDefault="00E62B36" w:rsidP="00420F48" w:rsidR="00E62B36">
      <w:pPr>
        <w:jc w:val="both"/>
      </w:pPr>
    </w:p>
    <w:p w:rsidRDefault="00E62B36" w:rsidP="00420F48" w:rsidR="00E62B36">
      <w:pPr>
        <w:ind w:firstLine="708"/>
        <w:jc w:val="both"/>
      </w:pPr>
      <w:r>
        <w:t>Stečajn</w:t>
      </w:r>
      <w:r w:rsidR="00662702">
        <w:t>a</w:t>
      </w:r>
      <w:r w:rsidR="008D4B1F">
        <w:t xml:space="preserve"> upravitelj</w:t>
      </w:r>
      <w:r w:rsidR="00662702">
        <w:t>ica</w:t>
      </w:r>
      <w:r>
        <w:t xml:space="preserve"> </w:t>
      </w:r>
      <w:r w:rsidR="00662702">
        <w:t>Ljiljana Poljanić dipl. oec. iz Splita, Vinkovačka 25</w:t>
      </w:r>
      <w:r>
        <w:t xml:space="preserve">, </w:t>
      </w:r>
      <w:r w:rsidR="008D4B1F">
        <w:t>predloži</w:t>
      </w:r>
      <w:r w:rsidR="00662702">
        <w:t>la</w:t>
      </w:r>
      <w:r>
        <w:t xml:space="preserve"> je sudu  određivanje  završnog ro</w:t>
      </w:r>
      <w:r w:rsidR="008D4B1F">
        <w:t>čišta vjerovnika te je dostavi</w:t>
      </w:r>
      <w:r w:rsidR="00662702">
        <w:t>la</w:t>
      </w:r>
      <w:r>
        <w:t xml:space="preserve"> sudu  završno izvješće, završni račun i završni diobeni popis. </w:t>
      </w:r>
    </w:p>
    <w:p w:rsidRDefault="00E62B36" w:rsidP="00420F48" w:rsidR="00E62B36">
      <w:pPr>
        <w:jc w:val="both"/>
      </w:pPr>
    </w:p>
    <w:p w:rsidRDefault="00E62B36" w:rsidP="00420F48" w:rsidR="00E62B36">
      <w:pPr>
        <w:ind w:firstLine="708"/>
        <w:jc w:val="both"/>
      </w:pPr>
      <w:r>
        <w:lastRenderedPageBreak/>
        <w:t xml:space="preserve">Rješenjem ovog suda posl. broj: </w:t>
      </w:r>
      <w:r w:rsidR="00420F48">
        <w:t>4</w:t>
      </w:r>
      <w:r>
        <w:t>. St-</w:t>
      </w:r>
      <w:r w:rsidR="00662702">
        <w:t>141</w:t>
      </w:r>
      <w:r w:rsidR="00420F48">
        <w:t>/2013</w:t>
      </w:r>
      <w:r>
        <w:t xml:space="preserve"> od </w:t>
      </w:r>
      <w:r w:rsidR="00662702">
        <w:t>15. rujna</w:t>
      </w:r>
      <w:r w:rsidR="008D4B1F">
        <w:t xml:space="preserve"> 2015</w:t>
      </w:r>
      <w:r>
        <w:t xml:space="preserve">. godine bilo je  određeno završno ročište vjerovnika za dan  </w:t>
      </w:r>
      <w:r w:rsidR="00662702">
        <w:t>13. listopada</w:t>
      </w:r>
      <w:r w:rsidR="008D4B1F">
        <w:t xml:space="preserve"> 2015</w:t>
      </w:r>
      <w:r>
        <w:t>. godine, radi raspravljanja o završnom izvješću i završnom računu stečajn</w:t>
      </w:r>
      <w:r w:rsidR="00662702">
        <w:t>e</w:t>
      </w:r>
      <w:r w:rsidR="008D4B1F">
        <w:t xml:space="preserve"> upravitelj</w:t>
      </w:r>
      <w:r w:rsidR="00662702">
        <w:t>ice</w:t>
      </w:r>
      <w:r>
        <w:t>, podnošenja prigovora na završni diobeni popis, saslušanja stečajn</w:t>
      </w:r>
      <w:r w:rsidR="00662702">
        <w:t>e</w:t>
      </w:r>
      <w:r>
        <w:t xml:space="preserve"> upravitelj</w:t>
      </w:r>
      <w:r w:rsidR="00662702">
        <w:t>ice</w:t>
      </w:r>
      <w:r>
        <w:t xml:space="preserve"> </w:t>
      </w:r>
      <w:r w:rsidR="00B21FA5">
        <w:t>na kojem ročištu vjerovnici nisu imali prigovora n</w:t>
      </w:r>
      <w:r w:rsidR="00205403">
        <w:t>a završni račun i završni popis, a niti do dana održavanja ročišta nisu u spis pristigli ni pisani prigovori na završni diobeni popis.</w:t>
      </w:r>
    </w:p>
    <w:p w:rsidRDefault="00FE5F67" w:rsidP="00420F48" w:rsidR="00FE5F67">
      <w:pPr>
        <w:jc w:val="both"/>
      </w:pPr>
    </w:p>
    <w:p w:rsidRDefault="00E62B36" w:rsidP="00420F48" w:rsidR="00E62B36">
      <w:pPr>
        <w:ind w:firstLine="708"/>
        <w:jc w:val="both"/>
      </w:pPr>
      <w:r>
        <w:t>Slijedom  prednjeg, temeljem odredbi čl.  196</w:t>
      </w:r>
      <w:r w:rsidR="00343E46">
        <w:t>.</w:t>
      </w:r>
      <w:r>
        <w:t xml:space="preserve">  i  čl.  25  st.  1  toč. 13</w:t>
      </w:r>
      <w:r w:rsidR="00343E46">
        <w:t>.</w:t>
      </w:r>
      <w:r>
        <w:t xml:space="preserve">  Stečajnog zakona, </w:t>
      </w:r>
      <w:r w:rsidR="00420F48" w:rsidRPr="00F011E0">
        <w:rPr>
          <w:bCs/>
        </w:rPr>
        <w:t>(Narodne novine br. 44/96, 29/99, 129/00, 123/03, 82/06,116/10</w:t>
      </w:r>
      <w:r w:rsidR="00420F48">
        <w:rPr>
          <w:bCs/>
        </w:rPr>
        <w:t xml:space="preserve">, </w:t>
      </w:r>
      <w:r w:rsidR="00420F48" w:rsidRPr="00F011E0">
        <w:rPr>
          <w:bCs/>
        </w:rPr>
        <w:t>25/12</w:t>
      </w:r>
      <w:r w:rsidR="00420F48">
        <w:rPr>
          <w:bCs/>
        </w:rPr>
        <w:t xml:space="preserve"> i 133/12) </w:t>
      </w:r>
      <w:r>
        <w:t xml:space="preserve">trebalo je donijeti ovo rješenje. </w:t>
      </w:r>
    </w:p>
    <w:p w:rsidRDefault="00E62B36" w:rsidP="00E62B36" w:rsidR="00E62B36"/>
    <w:p w:rsidRDefault="00E62B36" w:rsidP="00420F48" w:rsidR="00E62B36">
      <w:pPr>
        <w:jc w:val="center"/>
      </w:pPr>
      <w:r>
        <w:t xml:space="preserve">U  Splitu, </w:t>
      </w:r>
      <w:r w:rsidR="00343E46">
        <w:t>30. siječnja 2017</w:t>
      </w:r>
      <w:r w:rsidR="00420F48">
        <w:t xml:space="preserve">. godine </w:t>
      </w:r>
    </w:p>
    <w:p w:rsidRDefault="00E62B36" w:rsidP="00E62B36" w:rsidR="00E62B36"/>
    <w:p w:rsidRDefault="00343E46" w:rsidP="00420F48" w:rsidR="00E62B36">
      <w:pPr>
        <w:jc w:val="right"/>
      </w:pPr>
      <w:r>
        <w:t>SUDAC</w:t>
      </w:r>
    </w:p>
    <w:p w:rsidRDefault="00E62B36" w:rsidP="00420F48" w:rsidR="00E62B36">
      <w:pPr>
        <w:jc w:val="right"/>
      </w:pPr>
    </w:p>
    <w:p w:rsidRDefault="00E62B36" w:rsidP="00420F48" w:rsidR="00E62B36">
      <w:pPr>
        <w:jc w:val="right"/>
      </w:pPr>
    </w:p>
    <w:p w:rsidRDefault="00420F48" w:rsidP="00420F48" w:rsidR="00E62B36">
      <w:pPr>
        <w:jc w:val="right"/>
      </w:pPr>
      <w:r>
        <w:t xml:space="preserve">Katarina Mikulić </w:t>
      </w:r>
    </w:p>
    <w:p w:rsidRDefault="00E62B36" w:rsidP="00E62B36" w:rsidR="00E62B36"/>
    <w:p w:rsidRDefault="00420F48" w:rsidP="00E62B36" w:rsidR="00420F48"/>
    <w:p w:rsidRDefault="00E62B36" w:rsidP="00420F48" w:rsidR="00E62B36">
      <w:pPr>
        <w:jc w:val="both"/>
      </w:pPr>
      <w:r>
        <w:t>PRAVNA POUKA: Protiv ovog rješenja dopuštena je žalba Visokom trgovačkom sudu Republike Hrvatske u Zagrebu. Žalba se podnosi putem ovog suda u 2 primjerka, u roku od 8 dana od dana dostave rješenja.</w:t>
      </w:r>
    </w:p>
    <w:p w:rsidRDefault="00E62B36" w:rsidP="00E62B36" w:rsidR="00E62B36"/>
    <w:p w:rsidRDefault="00E62B36" w:rsidP="00E62B36" w:rsidR="00E62B36">
      <w:r>
        <w:t>DNA:</w:t>
      </w:r>
    </w:p>
    <w:p w:rsidRDefault="00FE5F67" w:rsidP="00E62B36" w:rsidR="00E62B36">
      <w:r>
        <w:t>1.Stečajn</w:t>
      </w:r>
      <w:r w:rsidR="00662702">
        <w:t>a upraviteljica</w:t>
      </w:r>
    </w:p>
    <w:p w:rsidRDefault="00E62B36" w:rsidP="00E62B36" w:rsidR="00E62B36">
      <w:r>
        <w:t>2.FINA Split</w:t>
      </w:r>
    </w:p>
    <w:p w:rsidRDefault="00E62B36" w:rsidP="00E62B36" w:rsidR="00E62B36">
      <w:r>
        <w:t>3.Porezna uprava, Područni ured Split</w:t>
      </w:r>
    </w:p>
    <w:p w:rsidRDefault="00E62B36" w:rsidP="00E62B36" w:rsidR="00E62B36">
      <w:r>
        <w:t>4.ŽDO Građansko upravni odjel Split</w:t>
      </w:r>
    </w:p>
    <w:p w:rsidRDefault="00E62B36" w:rsidP="00E62B36" w:rsidR="00E62B36">
      <w:r>
        <w:t xml:space="preserve">5.Općinskom sudu u Splitu, Zemljišno knjižni odjel </w:t>
      </w:r>
    </w:p>
    <w:p w:rsidRDefault="00E62B36" w:rsidP="00E62B36" w:rsidR="00E62B36">
      <w:r>
        <w:t xml:space="preserve">6.Ovršnom odjelu ovog suda </w:t>
      </w:r>
    </w:p>
    <w:p w:rsidRDefault="00E62B36" w:rsidP="00E62B36" w:rsidR="00E62B36">
      <w:r>
        <w:t>7.</w:t>
      </w:r>
      <w:r w:rsidR="00EA0E42">
        <w:t xml:space="preserve">sudsko stečajna pisarnica </w:t>
      </w:r>
      <w:r>
        <w:t xml:space="preserve"> </w:t>
      </w:r>
    </w:p>
    <w:p w:rsidRDefault="00343E46" w:rsidP="00E62B36" w:rsidR="00343E46">
      <w:r>
        <w:t xml:space="preserve">8. ured predsjednika </w:t>
      </w:r>
    </w:p>
    <w:p w:rsidRDefault="00E62B36" w:rsidP="00E62B36" w:rsidR="00E62B36">
      <w:r>
        <w:t>8.</w:t>
      </w:r>
      <w:r w:rsidR="00EA0E42">
        <w:t xml:space="preserve"> sudski r</w:t>
      </w:r>
      <w:r>
        <w:t>egist</w:t>
      </w:r>
      <w:r w:rsidR="00EA0E42">
        <w:t>ar</w:t>
      </w:r>
      <w:r>
        <w:t xml:space="preserve">  – nakon pravomoćnosti rješenja</w:t>
      </w:r>
    </w:p>
    <w:p w:rsidRDefault="00CB0A79" w:rsidP="00E62B36" w:rsidR="00CB0A79">
      <w:r>
        <w:t xml:space="preserve">9. </w:t>
      </w:r>
      <w:r w:rsidR="008D4B1F">
        <w:t>e-</w:t>
      </w:r>
      <w:r>
        <w:t xml:space="preserve">oglasna ploča </w:t>
      </w:r>
    </w:p>
    <w:p w:rsidRDefault="008D4B1F" w:rsidP="00E62B36" w:rsidR="008D4B1F">
      <w:r>
        <w:t>1</w:t>
      </w:r>
      <w:r w:rsidR="002338FC">
        <w:t>0</w:t>
      </w:r>
      <w:r>
        <w:t xml:space="preserve">. spis </w:t>
      </w:r>
    </w:p>
    <w:p w:rsidRDefault="00E62B36" w:rsidP="00E62B36" w:rsidR="00E62B36"/>
    <w:p w:rsidRDefault="00853B3E" w:rsidP="00E62B36" w:rsidR="00853B3E"/>
    <w:sectPr w:rsidSect="00486C10" w:rsidR="00853B3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0F48" w:rsidP="00420F48" w:rsidR="00420F48">
      <w:r>
        <w:separator/>
      </w:r>
    </w:p>
  </w:endnote>
  <w:endnote w:id="0" w:type="continuationSeparator">
    <w:p w:rsidRDefault="00420F48" w:rsidP="00420F48" w:rsidR="00420F4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374085"/>
      <w:docPartObj>
        <w:docPartGallery w:val="Page Numbers (Bottom of Page)"/>
        <w:docPartUnique/>
      </w:docPartObj>
    </w:sdtPr>
    <w:sdtEndPr/>
    <w:sdtContent>
      <w:p w:rsidRDefault="00486C10" w:rsidR="00486C10">
        <w:pPr>
          <w:pStyle w:val="Podnoje"/>
          <w:jc w:val="center"/>
        </w:pPr>
        <w:r>
          <w:fldChar w:fldCharType="begin"/>
        </w:r>
        <w:r>
          <w:instrText>PAGE   \* MERGEFORMAT</w:instrText>
        </w:r>
        <w:r>
          <w:fldChar w:fldCharType="separate"/>
        </w:r>
        <w:r w:rsidR="00622738">
          <w:rPr>
            <w:noProof/>
          </w:rPr>
          <w:t>2</w:t>
        </w:r>
        <w:r>
          <w:fldChar w:fldCharType="end"/>
        </w:r>
      </w:p>
    </w:sdtContent>
  </w:sdt>
  <w:p w:rsidRDefault="00486C10" w:rsidR="00486C1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0F48" w:rsidP="00420F48" w:rsidR="00420F48">
      <w:r>
        <w:separator/>
      </w:r>
    </w:p>
  </w:footnote>
  <w:footnote w:id="0" w:type="continuationSeparator">
    <w:p w:rsidRDefault="00420F48" w:rsidP="00420F48" w:rsidR="00420F4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3E46" w:rsidP="00420F48" w:rsidR="00420F48">
    <w:pPr>
      <w:pStyle w:val="Zaglavlje"/>
      <w:jc w:val="right"/>
    </w:pPr>
    <w:r>
      <w:t>4.</w:t>
    </w:r>
    <w:r w:rsidR="00420F48">
      <w:t>St-</w:t>
    </w:r>
    <w:r w:rsidR="00662702">
      <w:t>141</w:t>
    </w:r>
    <w:r w:rsidR="00420F48">
      <w:t>/2013</w:t>
    </w:r>
  </w:p>
  <w:p w:rsidRDefault="00420F48" w:rsidR="00420F4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3E46" w:rsidP="00486C10" w:rsidR="00486C10">
    <w:pPr>
      <w:pStyle w:val="Zaglavlje"/>
      <w:jc w:val="right"/>
    </w:pPr>
    <w:r>
      <w:t>4.</w:t>
    </w:r>
    <w:r w:rsidR="00486C10">
      <w:t>St-141/2013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CF44891"/>
    <w:multiLevelType w:val="hybridMultilevel"/>
    <w:tmpl w:val="0F36CF12"/>
    <w:lvl w:tplc="7780DB6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62B36"/>
    <w:rsid w:val="000E31DF"/>
    <w:rsid w:val="00145857"/>
    <w:rsid w:val="00205403"/>
    <w:rsid w:val="002332F0"/>
    <w:rsid w:val="002338FC"/>
    <w:rsid w:val="002F1CDA"/>
    <w:rsid w:val="002F4D55"/>
    <w:rsid w:val="00343E46"/>
    <w:rsid w:val="003639C3"/>
    <w:rsid w:val="003C2F22"/>
    <w:rsid w:val="00417EA6"/>
    <w:rsid w:val="00420F48"/>
    <w:rsid w:val="0046144F"/>
    <w:rsid w:val="00486C10"/>
    <w:rsid w:val="005A2D05"/>
    <w:rsid w:val="00622738"/>
    <w:rsid w:val="00662702"/>
    <w:rsid w:val="007B29B8"/>
    <w:rsid w:val="007F7A84"/>
    <w:rsid w:val="00814EDB"/>
    <w:rsid w:val="00815142"/>
    <w:rsid w:val="00853B3E"/>
    <w:rsid w:val="008D4B1F"/>
    <w:rsid w:val="00981D37"/>
    <w:rsid w:val="009E03E7"/>
    <w:rsid w:val="00A55505"/>
    <w:rsid w:val="00AB41E8"/>
    <w:rsid w:val="00B21FA5"/>
    <w:rsid w:val="00CB0A79"/>
    <w:rsid w:val="00CE7751"/>
    <w:rsid w:val="00DD0D50"/>
    <w:rsid w:val="00E62B36"/>
    <w:rsid w:val="00EA0E42"/>
    <w:rsid w:val="00FA3B85"/>
    <w:rsid w:val="00FE5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20F48"/>
    <w:pPr>
      <w:tabs>
        <w:tab w:pos="4536" w:val="center"/>
        <w:tab w:pos="9072" w:val="right"/>
      </w:tabs>
    </w:pPr>
  </w:style>
  <w:style w:customStyle="true" w:styleId="ZaglavljeChar" w:type="character">
    <w:name w:val="Zaglavlje Char"/>
    <w:basedOn w:val="Zadanifontodlomka"/>
    <w:link w:val="Zaglavlje"/>
    <w:uiPriority w:val="99"/>
    <w:rsid w:val="00420F48"/>
  </w:style>
  <w:style w:styleId="Podnoje" w:type="paragraph">
    <w:name w:val="footer"/>
    <w:basedOn w:val="Normal"/>
    <w:link w:val="PodnojeChar"/>
    <w:uiPriority w:val="99"/>
    <w:unhideWhenUsed/>
    <w:rsid w:val="00420F48"/>
    <w:pPr>
      <w:tabs>
        <w:tab w:pos="4536" w:val="center"/>
        <w:tab w:pos="9072" w:val="right"/>
      </w:tabs>
    </w:pPr>
  </w:style>
  <w:style w:customStyle="true" w:styleId="PodnojeChar" w:type="character">
    <w:name w:val="Podnožje Char"/>
    <w:basedOn w:val="Zadanifontodlomka"/>
    <w:link w:val="Podnoje"/>
    <w:uiPriority w:val="99"/>
    <w:rsid w:val="00420F48"/>
  </w:style>
  <w:style w:styleId="Tekstbalonia" w:type="paragraph">
    <w:name w:val="Balloon Text"/>
    <w:basedOn w:val="Normal"/>
    <w:link w:val="TekstbaloniaChar"/>
    <w:uiPriority w:val="99"/>
    <w:semiHidden/>
    <w:unhideWhenUsed/>
    <w:rsid w:val="00420F4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20F48"/>
    <w:rPr>
      <w:rFonts w:cs="Tahoma" w:hAnsi="Tahoma" w:ascii="Tahoma"/>
      <w:sz w:val="16"/>
      <w:szCs w:val="16"/>
    </w:rPr>
  </w:style>
  <w:style w:styleId="Odlomakpopisa" w:type="paragraph">
    <w:name w:val="List Paragraph"/>
    <w:basedOn w:val="Normal"/>
    <w:uiPriority w:val="34"/>
    <w:qFormat/>
    <w:rsid w:val="00420F48"/>
    <w:pPr>
      <w:ind w:left="720"/>
      <w:contextualSpacing/>
    </w:pPr>
  </w:style>
  <w:style w:styleId="Bezproreda" w:type="paragraph">
    <w:name w:val="No Spacing"/>
    <w:uiPriority w:val="1"/>
    <w:qFormat/>
    <w:rsid w:val="002332F0"/>
    <w:rPr>
      <w:rFonts w:hAnsiTheme="minorHAnsi" w:asciiTheme="minorHAnsi"/>
      <w:sz w:val="22"/>
    </w:rPr>
  </w:style>
  <w:style w:styleId="Tijeloteksta-uvlaka3" w:type="paragraph">
    <w:name w:val="Body Text Indent 3"/>
    <w:basedOn w:val="Normal"/>
    <w:link w:val="Tijeloteksta-uvlaka3Char"/>
    <w:rsid w:val="008D4B1F"/>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rsid w:val="008D4B1F"/>
    <w:rPr>
      <w:rFonts w:cs="Times New Roman" w:eastAsia="Times New Roman"/>
      <w:sz w:val="16"/>
      <w:szCs w:val="16"/>
      <w:lang w:eastAsia="hr-HR"/>
    </w:rPr>
  </w:style>
  <w:style w:styleId="Tekstrezerviranogmjesta" w:type="character">
    <w:name w:val="Placeholder Text"/>
    <w:basedOn w:val="Zadanifontodlomka"/>
    <w:uiPriority w:val="99"/>
    <w:semiHidden/>
    <w:rsid w:val="00622738"/>
    <w:rPr>
      <w:color w:val="808080"/>
      <w:bdr w:space="0" w:sz="0" w:color="auto" w:val="none"/>
      <w:shd w:fill="auto" w:color="auto" w:val="clear"/>
    </w:rPr>
  </w:style>
  <w:style w:customStyle="true" w:styleId="eSPISCCParagraphDefaultFont" w:type="character">
    <w:name w:val="eSPIS_CC_Paragraph Default Font"/>
    <w:basedOn w:val="Zadanifontodlomka"/>
    <w:rsid w:val="006227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2738"/>
    <w:rPr>
      <w:bdr w:space="0" w:sz="0" w:color="auto" w:val="none"/>
      <w:shd w:fill="FFFFCC" w:color="auto" w:val="clear"/>
      <w:lang w:val="hr-HR"/>
    </w:rPr>
  </w:style>
  <w:style w:customStyle="true" w:styleId="PozadinaSvijetloCrvena" w:type="character">
    <w:name w:val="Pozadina_SvijetloCrvena"/>
    <w:basedOn w:val="eSPISCCParagraphDefaultFont"/>
    <w:rsid w:val="006227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273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20F48"/>
    <w:pPr>
      <w:tabs>
        <w:tab w:pos="4536" w:val="center"/>
        <w:tab w:pos="9072" w:val="right"/>
      </w:tabs>
    </w:pPr>
  </w:style>
  <w:style w:customStyle="1" w:styleId="ZaglavljeChar" w:type="character">
    <w:name w:val="Zaglavlje Char"/>
    <w:basedOn w:val="Zadanifontodlomka"/>
    <w:link w:val="Zaglavlje"/>
    <w:uiPriority w:val="99"/>
    <w:rsid w:val="00420F48"/>
  </w:style>
  <w:style w:styleId="Podnoje" w:type="paragraph">
    <w:name w:val="footer"/>
    <w:basedOn w:val="Normal"/>
    <w:link w:val="PodnojeChar"/>
    <w:uiPriority w:val="99"/>
    <w:unhideWhenUsed/>
    <w:rsid w:val="00420F48"/>
    <w:pPr>
      <w:tabs>
        <w:tab w:pos="4536" w:val="center"/>
        <w:tab w:pos="9072" w:val="right"/>
      </w:tabs>
    </w:pPr>
  </w:style>
  <w:style w:customStyle="1" w:styleId="PodnojeChar" w:type="character">
    <w:name w:val="Podnožje Char"/>
    <w:basedOn w:val="Zadanifontodlomka"/>
    <w:link w:val="Podnoje"/>
    <w:uiPriority w:val="99"/>
    <w:rsid w:val="00420F48"/>
  </w:style>
  <w:style w:styleId="Tekstbalonia" w:type="paragraph">
    <w:name w:val="Balloon Text"/>
    <w:basedOn w:val="Normal"/>
    <w:link w:val="TekstbaloniaChar"/>
    <w:uiPriority w:val="99"/>
    <w:semiHidden/>
    <w:unhideWhenUsed/>
    <w:rsid w:val="00420F48"/>
    <w:rPr>
      <w:rFonts w:ascii="Tahoma" w:cs="Tahoma" w:hAnsi="Tahoma"/>
      <w:sz w:val="16"/>
      <w:szCs w:val="16"/>
    </w:rPr>
  </w:style>
  <w:style w:customStyle="1" w:styleId="TekstbaloniaChar" w:type="character">
    <w:name w:val="Tekst balončića Char"/>
    <w:basedOn w:val="Zadanifontodlomka"/>
    <w:link w:val="Tekstbalonia"/>
    <w:uiPriority w:val="99"/>
    <w:semiHidden/>
    <w:rsid w:val="00420F48"/>
    <w:rPr>
      <w:rFonts w:ascii="Tahoma" w:cs="Tahoma" w:hAnsi="Tahoma"/>
      <w:sz w:val="16"/>
      <w:szCs w:val="16"/>
    </w:rPr>
  </w:style>
  <w:style w:styleId="Odlomakpopisa" w:type="paragraph">
    <w:name w:val="List Paragraph"/>
    <w:basedOn w:val="Normal"/>
    <w:uiPriority w:val="34"/>
    <w:qFormat/>
    <w:rsid w:val="00420F48"/>
    <w:pPr>
      <w:ind w:left="720"/>
      <w:contextualSpacing/>
    </w:pPr>
  </w:style>
  <w:style w:styleId="Bezproreda" w:type="paragraph">
    <w:name w:val="No Spacing"/>
    <w:uiPriority w:val="1"/>
    <w:qFormat/>
    <w:rsid w:val="002332F0"/>
    <w:rPr>
      <w:rFonts w:asciiTheme="minorHAnsi" w:hAnsiTheme="minorHAnsi"/>
      <w:sz w:val="22"/>
    </w:rPr>
  </w:style>
  <w:style w:styleId="Tijeloteksta-uvlaka3" w:type="paragraph">
    <w:name w:val="Body Text Indent 3"/>
    <w:basedOn w:val="Normal"/>
    <w:link w:val="Tijeloteksta-uvlaka3Char"/>
    <w:rsid w:val="008D4B1F"/>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rsid w:val="008D4B1F"/>
    <w:rPr>
      <w:rFonts w:cs="Times New Roman" w:eastAsia="Times New Roman"/>
      <w:sz w:val="16"/>
      <w:szCs w:val="16"/>
      <w:lang w:eastAsia="hr-HR"/>
    </w:rPr>
  </w:style>
  <w:style w:styleId="Tekstrezerviranogmjesta" w:type="character">
    <w:name w:val="Placeholder Text"/>
    <w:basedOn w:val="Zadanifontodlomka"/>
    <w:uiPriority w:val="99"/>
    <w:semiHidden/>
    <w:rsid w:val="00622738"/>
    <w:rPr>
      <w:color w:val="808080"/>
      <w:bdr w:color="auto" w:space="0" w:sz="0" w:val="none"/>
      <w:shd w:color="auto" w:fill="auto" w:val="clear"/>
    </w:rPr>
  </w:style>
  <w:style w:customStyle="1" w:styleId="eSPISCCParagraphDefaultFont" w:type="character">
    <w:name w:val="eSPIS_CC_Paragraph Default Font"/>
    <w:basedOn w:val="Zadanifontodlomka"/>
    <w:rsid w:val="006227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2738"/>
    <w:rPr>
      <w:bdr w:color="auto" w:space="0" w:sz="0" w:val="none"/>
      <w:shd w:color="auto" w:fill="FFFFCC" w:val="clear"/>
      <w:lang w:val="hr-HR"/>
    </w:rPr>
  </w:style>
  <w:style w:customStyle="1" w:styleId="PozadinaSvijetloCrvena" w:type="character">
    <w:name w:val="Pozadina_SvijetloCrvena"/>
    <w:basedOn w:val="eSPISCCParagraphDefaultFont"/>
    <w:rsid w:val="006227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273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2017.</izvorni_sadrzaj>
    <derivirana_varijabla naziv="DomainObject.DatumDonosenjaOdluke_1">30.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izvorni_sadrzaj>
    <derivirana_varijabla naziv="DomainObject.Predmet.Broj_1">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2013.</izvorni_sadrzaj>
    <derivirana_varijabla naziv="DomainObject.Predmet.DatumOsnivanja_1">14.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St-141/2013</izvorni_sadrzaj>
    <derivirana_varijabla naziv="DomainObject.Predmet.OznakaBroj_1">St-141/2013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NAFTNI SERVIS, d.o.o. za prijevoz i trgovinu, "u stečaju"</izvorni_sadrzaj>
    <derivirana_varijabla naziv="DomainObject.Predmet.ProtustrankaFormated_1">  NAFTNI SERVIS, d.o.o. za prijevoz i trgovinu, "u stečaju"</derivirana_varijabla>
  </DomainObject.Predmet.ProtustrankaFormated>
  <DomainObject.Predmet.ProtustrankaFormatedOIB>
    <izvorni_sadrzaj>  NAFTNI SERVIS, d.o.o. za prijevoz i trgovinu, "u stečaju", OIB 32799302017</izvorni_sadrzaj>
    <derivirana_varijabla naziv="DomainObject.Predmet.ProtustrankaFormatedOIB_1">  NAFTNI SERVIS, d.o.o. za prijevoz i trgovinu, "u stečaju", OIB 32799302017</derivirana_varijabla>
  </DomainObject.Predmet.ProtustrankaFormatedOIB>
  <DomainObject.Predmet.ProtustrankaFormatedWithAdress>
    <izvorni_sadrzaj> NAFTNI SERVIS, d.o.o. za prijevoz i trgovinu, "u stečaju", Kopilica 47 B, 21000 Split</izvorni_sadrzaj>
    <derivirana_varijabla naziv="DomainObject.Predmet.ProtustrankaFormatedWithAdress_1"> NAFTNI SERVIS, d.o.o. za prijevoz i trgovinu, "u stečaju", Kopilica 47 B, 21000 Split</derivirana_varijabla>
  </DomainObject.Predmet.ProtustrankaFormatedWithAdress>
  <DomainObject.Predmet.ProtustrankaFormatedWithAdressOIB>
    <izvorni_sadrzaj> NAFTNI SERVIS, d.o.o. za prijevoz i trgovinu, "u stečaju", OIB 32799302017, Kopilica 47 B, 21000 Split</izvorni_sadrzaj>
    <derivirana_varijabla naziv="DomainObject.Predmet.ProtustrankaFormatedWithAdressOIB_1"> NAFTNI SERVIS, d.o.o. za prijevoz i trgovinu, "u stečaju", OIB 32799302017, Kopilica 47 B, 21000 Split</derivirana_varijabla>
  </DomainObject.Predmet.ProtustrankaFormatedWithAdressOIB>
  <DomainObject.Predmet.ProtustrankaWithAdress>
    <izvorni_sadrzaj>NAFTNI SERVIS, d.o.o. za prijevoz i trgovinu, "u stečaju" Kopilica 47 B, 21000 Split</izvorni_sadrzaj>
    <derivirana_varijabla naziv="DomainObject.Predmet.ProtustrankaWithAdress_1">NAFTNI SERVIS, d.o.o. za prijevoz i trgovinu, "u stečaju" Kopilica 47 B, 21000 Split</derivirana_varijabla>
  </DomainObject.Predmet.ProtustrankaWithAdress>
  <DomainObject.Predmet.ProtustrankaWithAdressOIB>
    <izvorni_sadrzaj>NAFTNI SERVIS, d.o.o. za prijevoz i trgovinu, "u stečaju", OIB 32799302017, Kopilica 47 B, 21000 Split</izvorni_sadrzaj>
    <derivirana_varijabla naziv="DomainObject.Predmet.ProtustrankaWithAdressOIB_1">NAFTNI SERVIS, d.o.o. za prijevoz i trgovinu, "u stečaju", OIB 32799302017, Kopilica 47 B, 21000 Split</derivirana_varijabla>
  </DomainObject.Predmet.ProtustrankaWithAdressOIB>
  <DomainObject.Predmet.ProtustrankaNazivFormated>
    <izvorni_sadrzaj>NAFTNI SERVIS, d.o.o. za prijevoz i trgovinu, "u stečaju"</izvorni_sadrzaj>
    <derivirana_varijabla naziv="DomainObject.Predmet.ProtustrankaNazivFormated_1">NAFTNI SERVIS, d.o.o. za prijevoz i trgovinu, "u stečaju"</derivirana_varijabla>
  </DomainObject.Predmet.ProtustrankaNazivFormated>
  <DomainObject.Predmet.ProtustrankaNazivFormatedOIB>
    <izvorni_sadrzaj>NAFTNI SERVIS, d.o.o. za prijevoz i trgovinu, "u stečaju", OIB 32799302017</izvorni_sadrzaj>
    <derivirana_varijabla naziv="DomainObject.Predmet.ProtustrankaNazivFormatedOIB_1">NAFTNI SERVIS, d.o.o. za prijevoz i trgovinu, "u stečaju", OIB 32799302017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Split; FINANCIJSKA AGENCIJA; GRAD SPLIT; Credo banka dioničko društvo "u stečaju"; Ministarstvo financija RH zastupanog po punomoćniku Županijsko državno odvjetništvo Split; Tino Ondini zastupanog po punomoćniku ZAJEDNIČKI ODVJETNIČKI URED HRVOJE ALAJBEG I JAKŠA TOMIĆ</izvorni_sadrzaj>
    <derivirana_varijabla naziv="DomainObject.Predmet.StrankaFormated_1">  Financijska agencija Split; FINANCIJSKA AGENCIJA; GRAD SPLIT; Credo banka dioničko društvo "u stečaju"; Ministarstvo financija RH zastupanog po punomoćniku Županijsko državno odvjetništvo Split; Tino Ondini zastupanog po punomoćniku ZAJEDNIČKI ODVJETNIČKI URED HRVOJE ALAJBEG I JAKŠA TOMIĆ</derivirana_varijabla>
  </DomainObject.Predmet.StrankaFormated>
  <DomainObject.Predmet.StrankaFormatedOIB>
    <izvorni_sadrzaj>  Financijska agencija Split, OIB 85821130368; FINANCIJSKA AGENCIJA, OIB 85821130368; GRAD SPLIT, OIB 78755598868; Credo banka dioničko društvo "u stečaju", OIB 94141384086; Ministarstvo financija RH, OIB 18683136487 zastupanog po punomoćniku Županijsko državno odvjetništvo Split; Tino Ondini, OIB 54801260854 zastupanog po punomoćniku ZAJEDNIČKI ODVJETNIČKI URED HRVOJE ALAJBEG I JAKŠA TOMIĆ</izvorni_sadrzaj>
    <derivirana_varijabla naziv="DomainObject.Predmet.StrankaFormatedOIB_1">  Financijska agencija Split, OIB 85821130368; FINANCIJSKA AGENCIJA, OIB 85821130368; GRAD SPLIT, OIB 78755598868; Credo banka dioničko društvo "u stečaju", OIB 94141384086; Ministarstvo financija RH, OIB 18683136487 zastupanog po punomoćniku Županijsko državno odvjetništvo Split; Tino Ondini, OIB 54801260854 zastupanog po punomoćniku ZAJEDNIČKI ODVJETNIČKI URED HRVOJE ALAJBEG I JAKŠA TOMIĆ</derivirana_varijabla>
  </DomainObject.Predmet.StrankaFormatedOIB>
  <DomainObject.Predmet.StrankaFormatedWithAdress>
    <izvorni_sadrzaj> Financijska agencija Split, Mažuran. šetalište 24 b, 21000 Split; FINANCIJSKA AGENCIJA, Vrtni put 3, 10000 Zagreb; GRAD SPLIT, Branimirova obala 17, 21000 Split; Credo banka dioničko društvo "u stečaju", Zrinjsko-Frankopanska 58, 21000 Split; Ministarstvo financija RH, Katančićeva 5, 10000 Zagreb zastupanog po punomoćniku Županijsko državno odvjetništvo Split; Tino Ondini, Put Supavla 27, 21000 Split zastupanog po punomoćniku ZAJEDNIČKI ODVJETNIČKI URED HRVOJE ALAJBEG I JAKŠA TOMIĆ</izvorni_sadrzaj>
    <derivirana_varijabla naziv="DomainObject.Predmet.StrankaFormatedWithAdress_1"> Financijska agencija Split, Mažuran. šetalište 24 b, 21000 Split; FINANCIJSKA AGENCIJA, Vrtni put 3, 10000 Zagreb; GRAD SPLIT, Branimirova obala 17, 21000 Split; Credo banka dioničko društvo "u stečaju", Zrinjsko-Frankopanska 58, 21000 Split; Ministarstvo financija RH, Katančićeva 5, 10000 Zagreb zastupanog po punomoćniku Županijsko državno odvjetništvo Split; Tino Ondini, Put Supavla 27, 21000 Split zastupanog po punomoćniku ZAJEDNIČKI ODVJETNIČKI URED HRVOJE ALAJBEG I JAKŠA TOMIĆ</derivirana_varijabla>
  </DomainObject.Predmet.StrankaFormatedWithAdress>
  <DomainObject.Predmet.StrankaFormatedWithAdressOIB>
    <izvorni_sadrzaj> Financijska agencija Split, OIB 85821130368, Mažuran. šetalište 24 b, 21000 Split; FINANCIJSKA AGENCIJA, OIB 85821130368, Vrtni put 3, 10000 Zagreb; GRAD SPLIT, OIB 78755598868, Branimirova obala 17, 21000 Split; Credo banka dioničko društvo "u stečaju", OIB 94141384086, Zrinjsko-Frankopanska 58, 21000 Split; Ministarstvo financija RH, OIB 18683136487, Katančićeva 5, 10000 Zagreb zastupanog po punomoćniku Županijsko državno odvjetništvo Split; Tino Ondini, OIB 54801260854, Put Supavla 27, 21000 Split zastupanog po punomoćniku ZAJEDNIČKI ODVJETNIČKI URED HRVOJE ALAJBEG I JAKŠA TOMIĆ</izvorni_sadrzaj>
    <derivirana_varijabla naziv="DomainObject.Predmet.StrankaFormatedWithAdressOIB_1"> Financijska agencija Split, OIB 85821130368, Mažuran. šetalište 24 b, 21000 Split; FINANCIJSKA AGENCIJA, OIB 85821130368, Vrtni put 3, 10000 Zagreb; GRAD SPLIT, OIB 78755598868, Branimirova obala 17, 21000 Split; Credo banka dioničko društvo "u stečaju", OIB 94141384086, Zrinjsko-Frankopanska 58, 21000 Split; Ministarstvo financija RH, OIB 18683136487, Katančićeva 5, 10000 Zagreb zastupanog po punomoćniku Županijsko državno odvjetništvo Split; Tino Ondini, OIB 54801260854, Put Supavla 27, 21000 Split zastupanog po punomoćniku ZAJEDNIČKI ODVJETNIČKI URED HRVOJE ALAJBEG I JAKŠA TOMIĆ</derivirana_varijabla>
  </DomainObject.Predmet.StrankaFormatedWithAdressOIB>
  <DomainObject.Predmet.StrankaWithAdress>
    <izvorni_sadrzaj>Financijska agencija Split Mažuran. šetalište 24 b,21000 Split,FINANCIJSKA AGENCIJA Vrtni put 3,10000 Zagreb,GRAD SPLIT Branimirova obala 17,21000 Split,Credo banka dioničko društvo "u stečaju" Zrinjsko-Frankopanska 58,21000 Split,Ministarstvo financija RH Katančićeva 5,10000 Zagreb,Tino Ondini Put Supavla 27,21000 Split</izvorni_sadrzaj>
    <derivirana_varijabla naziv="DomainObject.Predmet.StrankaWithAdress_1">Financijska agencija Split Mažuran. šetalište 24 b,21000 Split,FINANCIJSKA AGENCIJA Vrtni put 3,10000 Zagreb,GRAD SPLIT Branimirova obala 17,21000 Split,Credo banka dioničko društvo "u stečaju" Zrinjsko-Frankopanska 58,21000 Split,Ministarstvo financija RH Katančićeva 5,10000 Zagreb,Tino Ondini Put Supavla 27,21000 Split</derivirana_varijabla>
  </DomainObject.Predmet.StrankaWithAdress>
  <DomainObject.Predmet.StrankaWithAdressOIB>
    <izvorni_sadrzaj>Financijska agencija Split, OIB 85821130368, Mažuran. šetalište 24 b,21000 Split,FINANCIJSKA AGENCIJA, OIB 85821130368, Vrtni put 3,10000 Zagreb,GRAD SPLIT, OIB 78755598868, Branimirova obala 17,21000 Split,Credo banka dioničko društvo "u stečaju", OIB 94141384086, Zrinjsko-Frankopanska 58,21000 Split,Ministarstvo financija RH, OIB 18683136487, Katančićeva 5,10000 Zagreb,Tino Ondini, OIB 54801260854, Put Supavla 27,21000 Split</izvorni_sadrzaj>
    <derivirana_varijabla naziv="DomainObject.Predmet.StrankaWithAdressOIB_1">Financijska agencija Split, OIB 85821130368, Mažuran. šetalište 24 b,21000 Split,FINANCIJSKA AGENCIJA, OIB 85821130368, Vrtni put 3,10000 Zagreb,GRAD SPLIT, OIB 78755598868, Branimirova obala 17,21000 Split,Credo banka dioničko društvo "u stečaju", OIB 94141384086, Zrinjsko-Frankopanska 58,21000 Split,Ministarstvo financija RH, OIB 18683136487, Katančićeva 5,10000 Zagreb,Tino Ondini, OIB 54801260854, Put Supavla 27,21000 Split</derivirana_varijabla>
  </DomainObject.Predmet.StrankaWithAdressOIB>
  <DomainObject.Predmet.StrankaNazivFormated>
    <izvorni_sadrzaj>Financijska agencija Split,FINANCIJSKA AGENCIJA,GRAD SPLIT,Credo banka dioničko društvo "u stečaju",Ministarstvo financija RH,Tino Ondini</izvorni_sadrzaj>
    <derivirana_varijabla naziv="DomainObject.Predmet.StrankaNazivFormated_1">Financijska agencija Split,FINANCIJSKA AGENCIJA,GRAD SPLIT,Credo banka dioničko društvo "u stečaju",Ministarstvo financija RH,Tino Ondini</derivirana_varijabla>
  </DomainObject.Predmet.StrankaNazivFormated>
  <DomainObject.Predmet.StrankaNazivFormatedOIB>
    <izvorni_sadrzaj>Financijska agencija Split, OIB 85821130368,FINANCIJSKA AGENCIJA, OIB 85821130368,GRAD SPLIT, OIB 78755598868,Credo banka dioničko društvo "u stečaju", OIB 94141384086,Ministarstvo financija RH, OIB 18683136487,Tino Ondini, OIB 54801260854</izvorni_sadrzaj>
    <derivirana_varijabla naziv="DomainObject.Predmet.StrankaNazivFormatedOIB_1">Financijska agencija Split, OIB 85821130368,FINANCIJSKA AGENCIJA, OIB 85821130368,GRAD SPLIT, OIB 78755598868,Credo banka dioničko društvo "u stečaju", OIB 94141384086,Ministarstvo financija RH, OIB 18683136487,Tino Ondini, OIB 54801260854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Split</item>
      <item>FINANCIJSKA AGENCIJA</item>
      <item>GRAD SPLIT</item>
      <item>Credo banka dioničko društvo "u stečaju"</item>
      <item>Ministarstvo financija RH zastupanog po punomoćniku Županijsko državno odvjetništvo Split</item>
      <item>Tino Ondini zastupanog po punomoćniku ZAJEDNIČKI ODVJETNIČKI URED HRVOJE ALAJBEG I JAKŠA TOMIĆ</item>
    </izvorni_sadrzaj>
    <derivirana_varijabla naziv="DomainObject.Predmet.StrankaListFormated_1">
      <item>Financijska agencija Split</item>
      <item>FINANCIJSKA AGENCIJA</item>
      <item>GRAD SPLIT</item>
      <item>Credo banka dioničko društvo "u stečaju"</item>
      <item>Ministarstvo financija RH zastupanog po punomoćniku Županijsko državno odvjetništvo Split</item>
      <item>Tino Ondini zastupanog po punomoćniku ZAJEDNIČKI ODVJETNIČKI URED HRVOJE ALAJBEG I JAKŠA TOMIĆ</item>
    </derivirana_varijabla>
  </DomainObject.Predmet.StrankaListFormated>
  <DomainObject.Predmet.StrankaListFormatedOIB>
    <izvorni_sadrzaj>
      <item>Financijska agencija Split, OIB 85821130368</item>
      <item>FINANCIJSKA AGENCIJA, OIB 85821130368</item>
      <item>GRAD SPLIT, OIB 78755598868</item>
      <item>Credo banka dioničko društvo "u stečaju", OIB 94141384086</item>
      <item>Ministarstvo financija RH, OIB 18683136487 zastupanog po punomoćniku Županijsko državno odvjetništvo Split</item>
      <item>Tino Ondini, OIB 54801260854 zastupanog po punomoćniku ZAJEDNIČKI ODVJETNIČKI URED HRVOJE ALAJBEG I JAKŠA TOMIĆ</item>
    </izvorni_sadrzaj>
    <derivirana_varijabla naziv="DomainObject.Predmet.StrankaListFormatedOIB_1">
      <item>Financijska agencija Split, OIB 85821130368</item>
      <item>FINANCIJSKA AGENCIJA, OIB 85821130368</item>
      <item>GRAD SPLIT, OIB 78755598868</item>
      <item>Credo banka dioničko društvo "u stečaju", OIB 94141384086</item>
      <item>Ministarstvo financija RH, OIB 18683136487 zastupanog po punomoćniku Županijsko državno odvjetništvo Split</item>
      <item>Tino Ondini, OIB 54801260854 zastupanog po punomoćniku ZAJEDNIČKI ODVJETNIČKI URED HRVOJE ALAJBEG I JAKŠA TOMIĆ</item>
    </derivirana_varijabla>
  </DomainObject.Predmet.StrankaListFormatedOIB>
  <DomainObject.Predmet.StrankaListFormatedWithAdress>
    <izvorni_sadrzaj>
      <item>Financijska agencija Split, Mažuran. šetalište 24 b, 21000 Split</item>
      <item>FINANCIJSKA AGENCIJA, Vrtni put 3, 10000 Zagreb</item>
      <item>GRAD SPLIT, Branimirova obala 17, 21000 Split</item>
      <item>Credo banka dioničko društvo "u stečaju", Zrinjsko-Frankopanska 58, 21000 Split</item>
      <item>Ministarstvo financija RH, Katančićeva 5, 10000 Zagreb zastupanog po punomoćniku Županijsko državno odvjetništvo Split</item>
      <item>Tino Ondini, Put Supavla 27, 21000 Split zastupanog po punomoćniku ZAJEDNIČKI ODVJETNIČKI URED HRVOJE ALAJBEG I JAKŠA TOMIĆ</item>
    </izvorni_sadrzaj>
    <derivirana_varijabla naziv="DomainObject.Predmet.StrankaListFormatedWithAdress_1">
      <item>Financijska agencija Split, Mažuran. šetalište 24 b, 21000 Split</item>
      <item>FINANCIJSKA AGENCIJA, Vrtni put 3, 10000 Zagreb</item>
      <item>GRAD SPLIT, Branimirova obala 17, 21000 Split</item>
      <item>Credo banka dioničko društvo "u stečaju", Zrinjsko-Frankopanska 58, 21000 Split</item>
      <item>Ministarstvo financija RH, Katančićeva 5, 10000 Zagreb zastupanog po punomoćniku Županijsko državno odvjetništvo Split</item>
      <item>Tino Ondini, Put Supavla 27, 21000 Split zastupanog po punomoćniku ZAJEDNIČKI ODVJETNIČKI URED HRVOJE ALAJBEG I JAKŠA TOMIĆ</item>
    </derivirana_varijabla>
  </DomainObject.Predmet.StrankaListFormatedWithAdress>
  <DomainObject.Predmet.StrankaListFormatedWithAdressOIB>
    <izvorni_sadrzaj>
      <item>Financijska agencija Split, OIB 85821130368, Mažuran. šetalište 24 b, 21000 Split</item>
      <item>FINANCIJSKA AGENCIJA, OIB 85821130368, Vrtni put 3, 10000 Zagreb</item>
      <item>GRAD SPLIT, OIB 78755598868, Branimirova obala 17, 21000 Split</item>
      <item>Credo banka dioničko društvo "u stečaju", OIB 94141384086, Zrinjsko-Frankopanska 58, 21000 Split</item>
      <item>Ministarstvo financija RH, OIB 18683136487, Katančićeva 5, 10000 Zagreb zastupanog po punomoćniku Županijsko državno odvjetništvo Split</item>
      <item>Tino Ondini, OIB 54801260854, Put Supavla 27, 21000 Split zastupanog po punomoćniku ZAJEDNIČKI ODVJETNIČKI URED HRVOJE ALAJBEG I JAKŠA TOMIĆ</item>
    </izvorni_sadrzaj>
    <derivirana_varijabla naziv="DomainObject.Predmet.StrankaListFormatedWithAdressOIB_1">
      <item>Financijska agencija Split, OIB 85821130368, Mažuran. šetalište 24 b, 21000 Split</item>
      <item>FINANCIJSKA AGENCIJA, OIB 85821130368, Vrtni put 3, 10000 Zagreb</item>
      <item>GRAD SPLIT, OIB 78755598868, Branimirova obala 17, 21000 Split</item>
      <item>Credo banka dioničko društvo "u stečaju", OIB 94141384086, Zrinjsko-Frankopanska 58, 21000 Split</item>
      <item>Ministarstvo financija RH, OIB 18683136487, Katančićeva 5, 10000 Zagreb zastupanog po punomoćniku Županijsko državno odvjetništvo Split</item>
      <item>Tino Ondini, OIB 54801260854, Put Supavla 27, 21000 Split zastupanog po punomoćniku ZAJEDNIČKI ODVJETNIČKI URED HRVOJE ALAJBEG I JAKŠA TOMIĆ</item>
    </derivirana_varijabla>
  </DomainObject.Predmet.StrankaListFormatedWithAdressOIB>
  <DomainObject.Predmet.StrankaListNazivFormated>
    <izvorni_sadrzaj>
      <item>Financijska agencija Split</item>
      <item>FINANCIJSKA AGENCIJA</item>
      <item>GRAD SPLIT</item>
      <item>Credo banka dioničko društvo "u stečaju"</item>
      <item>Ministarstvo financija RH</item>
      <item>Tino Ondini</item>
    </izvorni_sadrzaj>
    <derivirana_varijabla naziv="DomainObject.Predmet.StrankaListNazivFormated_1">
      <item>Financijska agencija Split</item>
      <item>FINANCIJSKA AGENCIJA</item>
      <item>GRAD SPLIT</item>
      <item>Credo banka dioničko društvo "u stečaju"</item>
      <item>Ministarstvo financija RH</item>
      <item>Tino Ondini</item>
    </derivirana_varijabla>
  </DomainObject.Predmet.StrankaListNazivFormated>
  <DomainObject.Predmet.StrankaListNazivFormatedOIB>
    <izvorni_sadrzaj>
      <item>Financijska agencija Split, OIB 85821130368</item>
      <item>FINANCIJSKA AGENCIJA, OIB 85821130368</item>
      <item>GRAD SPLIT, OIB 78755598868</item>
      <item>Credo banka dioničko društvo "u stečaju", OIB 94141384086</item>
      <item>Ministarstvo financija RH, OIB 18683136487</item>
      <item>Tino Ondini, OIB 54801260854</item>
    </izvorni_sadrzaj>
    <derivirana_varijabla naziv="DomainObject.Predmet.StrankaListNazivFormatedOIB_1">
      <item>Financijska agencija Split, OIB 85821130368</item>
      <item>FINANCIJSKA AGENCIJA, OIB 85821130368</item>
      <item>GRAD SPLIT, OIB 78755598868</item>
      <item>Credo banka dioničko društvo "u stečaju", OIB 94141384086</item>
      <item>Ministarstvo financija RH, OIB 18683136487</item>
      <item>Tino Ondini, OIB 54801260854</item>
    </derivirana_varijabla>
  </DomainObject.Predmet.StrankaListNazivFormatedOIB>
  <DomainObject.Predmet.ProtuStrankaListFormated>
    <izvorni_sadrzaj>
      <item>NAFTNI SERVIS, d.o.o. za prijevoz i trgovinu, "u stečaju"</item>
    </izvorni_sadrzaj>
    <derivirana_varijabla naziv="DomainObject.Predmet.ProtuStrankaListFormated_1">
      <item>NAFTNI SERVIS, d.o.o. za prijevoz i trgovinu, "u stečaju"</item>
    </derivirana_varijabla>
  </DomainObject.Predmet.ProtuStrankaListFormated>
  <DomainObject.Predmet.ProtuStrankaListFormatedOIB>
    <izvorni_sadrzaj>
      <item>NAFTNI SERVIS, d.o.o. za prijevoz i trgovinu, "u stečaju", OIB 32799302017</item>
    </izvorni_sadrzaj>
    <derivirana_varijabla naziv="DomainObject.Predmet.ProtuStrankaListFormatedOIB_1">
      <item>NAFTNI SERVIS, d.o.o. za prijevoz i trgovinu, "u stečaju", OIB 32799302017</item>
    </derivirana_varijabla>
  </DomainObject.Predmet.ProtuStrankaListFormatedOIB>
  <DomainObject.Predmet.ProtuStrankaListFormatedWithAdress>
    <izvorni_sadrzaj>
      <item>NAFTNI SERVIS, d.o.o. za prijevoz i trgovinu, "u stečaju", Kopilica 47 B, 21000 Split</item>
    </izvorni_sadrzaj>
    <derivirana_varijabla naziv="DomainObject.Predmet.ProtuStrankaListFormatedWithAdress_1">
      <item>NAFTNI SERVIS, d.o.o. za prijevoz i trgovinu, "u stečaju", Kopilica 47 B, 21000 Split</item>
    </derivirana_varijabla>
  </DomainObject.Predmet.ProtuStrankaListFormatedWithAdress>
  <DomainObject.Predmet.ProtuStrankaListFormatedWithAdressOIB>
    <izvorni_sadrzaj>
      <item>NAFTNI SERVIS, d.o.o. za prijevoz i trgovinu, "u stečaju", OIB 32799302017, Kopilica 47 B, 21000 Split</item>
    </izvorni_sadrzaj>
    <derivirana_varijabla naziv="DomainObject.Predmet.ProtuStrankaListFormatedWithAdressOIB_1">
      <item>NAFTNI SERVIS, d.o.o. za prijevoz i trgovinu, "u stečaju", OIB 32799302017, Kopilica 47 B, 21000 Split</item>
    </derivirana_varijabla>
  </DomainObject.Predmet.ProtuStrankaListFormatedWithAdressOIB>
  <DomainObject.Predmet.ProtuStrankaListNazivFormated>
    <izvorni_sadrzaj>
      <item>NAFTNI SERVIS, d.o.o. za prijevoz i trgovinu, "u stečaju"</item>
    </izvorni_sadrzaj>
    <derivirana_varijabla naziv="DomainObject.Predmet.ProtuStrankaListNazivFormated_1">
      <item>NAFTNI SERVIS, d.o.o. za prijevoz i trgovinu, "u stečaju"</item>
    </derivirana_varijabla>
  </DomainObject.Predmet.ProtuStrankaListNazivFormated>
  <DomainObject.Predmet.ProtuStrankaListNazivFormatedOIB>
    <izvorni_sadrzaj>
      <item>NAFTNI SERVIS, d.o.o. za prijevoz i trgovinu, "u stečaju", OIB 32799302017</item>
    </izvorni_sadrzaj>
    <derivirana_varijabla naziv="DomainObject.Predmet.ProtuStrankaListNazivFormatedOIB_1">
      <item>NAFTNI SERVIS, d.o.o. za prijevoz i trgovinu, "u stečaju", OIB 32799302017</item>
    </derivirana_varijabla>
  </DomainObject.Predmet.ProtuStrankaListNazivFormatedOIB>
  <DomainObject.Predmet.OstaliListFormated>
    <izvorni_sadrzaj>
      <item>ZVONKO MATIJAŠ</item>
      <item>Ljiljana Poljanić</item>
      <item>Županijsko državno odvjetništvo Split punomoćnik sudionika u postupku Ministarstvo financija RH</item>
      <item>ZAJEDNIČKI ODVJETNIČKI URED HRVOJE ALAJBEG I JAKŠA TOMIĆ punomoćnik sudionika u postupku Tino Ondini</item>
    </izvorni_sadrzaj>
    <derivirana_varijabla naziv="DomainObject.Predmet.OstaliListFormated_1">
      <item>ZVONKO MATIJAŠ</item>
      <item>Ljiljana Poljanić</item>
      <item>Županijsko državno odvjetništvo Split punomoćnik sudionika u postupku Ministarstvo financija RH</item>
      <item>ZAJEDNIČKI ODVJETNIČKI URED HRVOJE ALAJBEG I JAKŠA TOMIĆ punomoćnik sudionika u postupku Tino Ondini</item>
    </derivirana_varijabla>
  </DomainObject.Predmet.OstaliListFormated>
  <DomainObject.Predmet.OstaliListFormatedOIB>
    <izvorni_sadrzaj>
      <item>ZVONKO MATIJAŠ, OIB 49338703156</item>
      <item>Ljiljana Poljanić, OIB 73648398828</item>
      <item>Županijsko državno odvjetništvo Split punomoćnik sudionika u postupku Ministarstvo financija RH</item>
      <item>ZAJEDNIČKI ODVJETNIČKI URED HRVOJE ALAJBEG I JAKŠA TOMIĆ punomoćnik sudionika u postupku Tino Ondini</item>
    </izvorni_sadrzaj>
    <derivirana_varijabla naziv="DomainObject.Predmet.OstaliListFormatedOIB_1">
      <item>ZVONKO MATIJAŠ, OIB 49338703156</item>
      <item>Ljiljana Poljanić, OIB 73648398828</item>
      <item>Županijsko državno odvjetništvo Split punomoćnik sudionika u postupku Ministarstvo financija RH</item>
      <item>ZAJEDNIČKI ODVJETNIČKI URED HRVOJE ALAJBEG I JAKŠA TOMIĆ punomoćnik sudionika u postupku Tino Ondini</item>
    </derivirana_varijabla>
  </DomainObject.Predmet.OstaliListFormatedOIB>
  <DomainObject.Predmet.OstaliListFormatedWithAdress>
    <izvorni_sadrzaj>
      <item>ZVONKO MATIJAŠ, Pazdigradska 23, 21000 Split</item>
      <item>Ljiljana Poljanić, Vinkovačka  25, 21000 Split</item>
      <item>Županijsko državno odvjetništvo Split, Gundulićeva 29A, 21000 Split punomoćnik sudionika u postupku Ministarstvo financija RH</item>
      <item>ZAJEDNIČKI ODVJETNIČKI URED HRVOJE ALAJBEG I JAKŠA TOMIĆ, Gundulićeva 2, 21000 Split punomoćnik sudionika u postupku Tino Ondini</item>
    </izvorni_sadrzaj>
    <derivirana_varijabla naziv="DomainObject.Predmet.OstaliListFormatedWithAdress_1">
      <item>ZVONKO MATIJAŠ, Pazdigradska 23, 21000 Split</item>
      <item>Ljiljana Poljanić, Vinkovačka  25, 21000 Split</item>
      <item>Županijsko državno odvjetništvo Split, Gundulićeva 29A, 21000 Split punomoćnik sudionika u postupku Ministarstvo financija RH</item>
      <item>ZAJEDNIČKI ODVJETNIČKI URED HRVOJE ALAJBEG I JAKŠA TOMIĆ, Gundulićeva 2, 21000 Split punomoćnik sudionika u postupku Tino Ondini</item>
    </derivirana_varijabla>
  </DomainObject.Predmet.OstaliListFormatedWithAdress>
  <DomainObject.Predmet.OstaliListFormatedWithAdressOIB>
    <izvorni_sadrzaj>
      <item>ZVONKO MATIJAŠ, OIB 49338703156, Pazdigradska 23, 21000 Split</item>
      <item>Ljiljana Poljanić, OIB 73648398828, Vinkovačka  25, 21000 Split</item>
      <item>Županijsko državno odvjetništvo Split, Gundulićeva 29A, 21000 Split punomoćnik sudionika u postupku Ministarstvo financija RH</item>
      <item>ZAJEDNIČKI ODVJETNIČKI URED HRVOJE ALAJBEG I JAKŠA TOMIĆ, Gundulićeva 2, 21000 Split punomoćnik sudionika u postupku Tino Ondini</item>
    </izvorni_sadrzaj>
    <derivirana_varijabla naziv="DomainObject.Predmet.OstaliListFormatedWithAdressOIB_1">
      <item>ZVONKO MATIJAŠ, OIB 49338703156, Pazdigradska 23, 21000 Split</item>
      <item>Ljiljana Poljanić, OIB 73648398828, Vinkovačka  25, 21000 Split</item>
      <item>Županijsko državno odvjetništvo Split, Gundulićeva 29A, 21000 Split punomoćnik sudionika u postupku Ministarstvo financija RH</item>
      <item>ZAJEDNIČKI ODVJETNIČKI URED HRVOJE ALAJBEG I JAKŠA TOMIĆ, Gundulićeva 2, 21000 Split punomoćnik sudionika u postupku Tino Ondini</item>
    </derivirana_varijabla>
  </DomainObject.Predmet.OstaliListFormatedWithAdressOIB>
  <DomainObject.Predmet.OstaliListNazivFormated>
    <izvorni_sadrzaj>
      <item>ZVONKO MATIJAŠ</item>
      <item>Ljiljana Poljanić</item>
      <item>Županijsko državno odvjetništvo Split</item>
      <item>ZAJEDNIČKI ODVJETNIČKI URED HRVOJE ALAJBEG I JAKŠA TOMIĆ</item>
    </izvorni_sadrzaj>
    <derivirana_varijabla naziv="DomainObject.Predmet.OstaliListNazivFormated_1">
      <item>ZVONKO MATIJAŠ</item>
      <item>Ljiljana Poljanić</item>
      <item>Županijsko državno odvjetništvo Split</item>
      <item>ZAJEDNIČKI ODVJETNIČKI URED HRVOJE ALAJBEG I JAKŠA TOMIĆ</item>
    </derivirana_varijabla>
  </DomainObject.Predmet.OstaliListNazivFormated>
  <DomainObject.Predmet.OstaliListNazivFormatedOIB>
    <izvorni_sadrzaj>
      <item>ZVONKO MATIJAŠ, OIB 49338703156</item>
      <item>Ljiljana Poljanić, OIB 73648398828</item>
      <item>Županijsko državno odvjetništvo Split</item>
      <item>ZAJEDNIČKI ODVJETNIČKI URED HRVOJE ALAJBEG I JAKŠA TOMIĆ</item>
    </izvorni_sadrzaj>
    <derivirana_varijabla naziv="DomainObject.Predmet.OstaliListNazivFormatedOIB_1">
      <item>ZVONKO MATIJAŠ, OIB 49338703156</item>
      <item>Ljiljana Poljanić, OIB 73648398828</item>
      <item>Županijsko državno odvjetništvo Split</item>
      <item>ZAJEDNIČKI ODVJETNIČKI URED HRVOJE ALAJBEG I JAKŠA TOMIĆ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2017.</izvorni_sadrzaj>
    <derivirana_varijabla naziv="DomainObject.Datum_1">30. siječnja 2017.</derivirana_varijabla>
  </DomainObject.Datum>
  <DomainObject.PoslovniBrojDokumenta>
    <izvorni_sadrzaj/>
    <derivirana_varijabla naziv="DomainObject.PoslovniBrojDokumenta_1"/>
  </DomainObject.PoslovniBrojDokumenta>
  <DomainObject.Predmet.StrankaIDrugi>
    <izvorni_sadrzaj>Financijska agencija Split i dr.</izvorni_sadrzaj>
    <derivirana_varijabla naziv="DomainObject.Predmet.StrankaIDrugi_1">Financijska agencija Split i dr.</derivirana_varijabla>
  </DomainObject.Predmet.StrankaIDrugi>
  <DomainObject.Predmet.ProtustrankaIDrugi>
    <izvorni_sadrzaj>NAFTNI SERVIS, d.o.o. za prijevoz i trgovinu, "u stečaju"</izvorni_sadrzaj>
    <derivirana_varijabla naziv="DomainObject.Predmet.ProtustrankaIDrugi_1">NAFTNI SERVIS, d.o.o. za prijevoz i trgovinu, "u stečaju"</derivirana_varijabla>
  </DomainObject.Predmet.ProtustrankaIDrugi>
  <DomainObject.Predmet.StrankaIDrugiAdressOIB>
    <izvorni_sadrzaj>Financijska agencija Split, OIB 85821130368, Mažuran. šetalište 24 b, 21000 Split i dr.</izvorni_sadrzaj>
    <derivirana_varijabla naziv="DomainObject.Predmet.StrankaIDrugiAdressOIB_1">Financijska agencija Split, OIB 85821130368, Mažuran. šetalište 24 b, 21000 Split i dr.</derivirana_varijabla>
  </DomainObject.Predmet.StrankaIDrugiAdressOIB>
  <DomainObject.Predmet.ProtustrankaIDrugiAdressOIB>
    <izvorni_sadrzaj>NAFTNI SERVIS, d.o.o. za prijevoz i trgovinu, "u stečaju", OIB 32799302017, Kopilica 47 B, 21000 Split</izvorni_sadrzaj>
    <derivirana_varijabla naziv="DomainObject.Predmet.ProtustrankaIDrugiAdressOIB_1">NAFTNI SERVIS, d.o.o. za prijevoz i trgovinu, "u stečaju", OIB 32799302017, Kopilica 47 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NAFTNI SERVIS, d.o.o. za prijevoz i trgovinu, "u stečaju"</item>
      <item>ZVONKO MATIJAŠ</item>
      <item>Ljiljana Poljanić</item>
      <item>Financijska agencija Split</item>
      <item>FINANCIJSKA AGENCIJA</item>
      <item>GRAD SPLIT</item>
      <item>Credo banka dioničko društvo "u stečaju"</item>
      <item>Ministarstvo financija RH</item>
      <item>Županijsko državno odvjetništvo Split</item>
      <item>Tino Ondini</item>
      <item>ZAJEDNIČKI ODVJETNIČKI URED HRVOJE ALAJBEG I JAKŠA TOMIĆ</item>
    </izvorni_sadrzaj>
    <derivirana_varijabla naziv="DomainObject.Predmet.SudioniciListNaziv_1">
      <item>NAFTNI SERVIS, d.o.o. za prijevoz i trgovinu, "u stečaju"</item>
      <item>ZVONKO MATIJAŠ</item>
      <item>Ljiljana Poljanić</item>
      <item>Financijska agencija Split</item>
      <item>FINANCIJSKA AGENCIJA</item>
      <item>GRAD SPLIT</item>
      <item>Credo banka dioničko društvo "u stečaju"</item>
      <item>Ministarstvo financija RH</item>
      <item>Županijsko državno odvjetništvo Split</item>
      <item>Tino Ondini</item>
      <item>ZAJEDNIČKI ODVJETNIČKI URED HRVOJE ALAJBEG I JAKŠA TOMIĆ</item>
    </derivirana_varijabla>
  </DomainObject.Predmet.SudioniciListNaziv>
  <DomainObject.Predmet.SudioniciListAdressOIB>
    <izvorni_sadrzaj>
      <item>NAFTNI SERVIS, d.o.o. za prijevoz i trgovinu, "u stečaju", OIB 32799302017, Kopilica 47 B,21000 Split</item>
      <item>ZVONKO MATIJAŠ, OIB 49338703156, Pazdigradska 23,21000 Split</item>
      <item>Ljiljana Poljanić, OIB 73648398828, Vinkovačka  25,21000 Split</item>
      <item>Financijska agencija Split, OIB 85821130368, Mažuran. šetalište 24 b,21000 Split</item>
      <item>FINANCIJSKA AGENCIJA, OIB 85821130368, Vrtni put 3,10000 Zagreb</item>
      <item>GRAD SPLIT, OIB 78755598868, Branimirova obala 17,21000 Split</item>
      <item>Credo banka dioničko društvo "u stečaju", OIB 94141384086, Zrinjsko-Frankopanska 58,21000 Split</item>
      <item>Ministarstvo financija RH, OIB 18683136487, Katančićeva 5,10000 Zagreb</item>
      <item>Županijsko državno odvjetništvo Split, Gundulićeva 29A,21000 Split</item>
      <item>Tino Ondini, OIB 54801260854, Put Supavla 27,21000 Split</item>
      <item>ZAJEDNIČKI ODVJETNIČKI URED HRVOJE ALAJBEG I JAKŠA TOMIĆ, Gundulićeva 2,21000 Split</item>
    </izvorni_sadrzaj>
    <derivirana_varijabla naziv="DomainObject.Predmet.SudioniciListAdressOIB_1">
      <item>NAFTNI SERVIS, d.o.o. za prijevoz i trgovinu, "u stečaju", OIB 32799302017, Kopilica 47 B,21000 Split</item>
      <item>ZVONKO MATIJAŠ, OIB 49338703156, Pazdigradska 23,21000 Split</item>
      <item>Ljiljana Poljanić, OIB 73648398828, Vinkovačka  25,21000 Split</item>
      <item>Financijska agencija Split, OIB 85821130368, Mažuran. šetalište 24 b,21000 Split</item>
      <item>FINANCIJSKA AGENCIJA, OIB 85821130368, Vrtni put 3,10000 Zagreb</item>
      <item>GRAD SPLIT, OIB 78755598868, Branimirova obala 17,21000 Split</item>
      <item>Credo banka dioničko društvo "u stečaju", OIB 94141384086, Zrinjsko-Frankopanska 58,21000 Split</item>
      <item>Ministarstvo financija RH, OIB 18683136487, Katančićeva 5,10000 Zagreb</item>
      <item>Županijsko državno odvjetništvo Split, Gundulićeva 29A,21000 Split</item>
      <item>Tino Ondini, OIB 54801260854, Put Supavla 27,21000 Split</item>
      <item>ZAJEDNIČKI ODVJETNIČKI URED HRVOJE ALAJBEG I JAKŠA TOMIĆ, Gundulićeva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32799302017</item>
      <item>, OIB 49338703156</item>
      <item>, OIB 73648398828</item>
      <item>, OIB 85821130368</item>
      <item>, OIB 85821130368</item>
      <item>, OIB 78755598868</item>
      <item>, OIB 94141384086</item>
      <item>, OIB 18683136487</item>
      <item>, OIB null</item>
      <item>, OIB 54801260854</item>
      <item>, OIB null</item>
    </izvorni_sadrzaj>
    <derivirana_varijabla naziv="DomainObject.Predmet.SudioniciListNazivOIB_1">
      <item>, OIB 32799302017</item>
      <item>, OIB 49338703156</item>
      <item>, OIB 73648398828</item>
      <item>, OIB 85821130368</item>
      <item>, OIB 85821130368</item>
      <item>, OIB 78755598868</item>
      <item>, OIB 94141384086</item>
      <item>, OIB 18683136487</item>
      <item>, OIB null</item>
      <item>, OIB 54801260854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5170F8-7467-4CF2-93F8-F6F955DCF5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500</properties:Words>
  <properties:Characters>2800</properties:Characters>
  <properties:Lines>82</properties:Lines>
  <properties:Paragraphs>33</properties:Paragraphs>
  <properties:TotalTime>92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2014-11-21T09:03:00Z</dcterms:created>
  <dc:creator>Katarina Mikulić</dc:creator>
  <cp:lastModifiedBy>Katarina Mikulić</cp:lastModifiedBy>
  <cp:lastPrinted>2017-01-30T09:21:00Z</cp:lastPrinted>
  <dcterms:modified xmlns:xsi="http://www.w3.org/2001/XMLSchema-instance" xsi:type="dcterms:W3CDTF">2017-01-30T11:09:00Z</dcterms:modified>
  <cp:revision>35</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