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2c6" w14:paraId="71c62c6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595DFE">
        <w:rPr>
          <w:bCs/>
        </w:rPr>
        <w:t xml:space="preserve">stečajnim dužnikom </w:t>
      </w:r>
      <w:r w:rsidR="003D5F46" w:rsidRPr="00BD4A26">
        <w:t>PAMETNI KOTAČI d.o.o.</w:t>
      </w:r>
      <w:r w:rsidR="003D5F46">
        <w:t>- u stečaju</w:t>
      </w:r>
      <w:r w:rsidR="003D5F46" w:rsidRPr="00BD4A26">
        <w:t xml:space="preserve">, Zagreb, </w:t>
      </w:r>
      <w:proofErr w:type="spellStart"/>
      <w:r w:rsidR="003D5F46" w:rsidRPr="00BD4A26">
        <w:t>Jurišićeva</w:t>
      </w:r>
      <w:proofErr w:type="spellEnd"/>
      <w:r w:rsidR="003D5F46" w:rsidRPr="00BD4A26">
        <w:t xml:space="preserve"> </w:t>
      </w:r>
      <w:proofErr w:type="spellStart"/>
      <w:r w:rsidR="003D5F46" w:rsidRPr="00BD4A26">
        <w:t>10</w:t>
      </w:r>
      <w:proofErr w:type="spellEnd"/>
      <w:r w:rsidR="003D5F46" w:rsidRPr="00BD4A26">
        <w:t xml:space="preserve">, </w:t>
      </w:r>
      <w:proofErr w:type="spellStart"/>
      <w:r w:rsidR="003D5F46" w:rsidRPr="00BD4A26">
        <w:t>OIB</w:t>
      </w:r>
      <w:proofErr w:type="spellEnd"/>
      <w:r w:rsidR="003D5F46" w:rsidRPr="00BD4A26">
        <w:t xml:space="preserve">: </w:t>
      </w:r>
      <w:proofErr w:type="spellStart"/>
      <w:r w:rsidR="003D5F46" w:rsidRPr="00BD4A26">
        <w:t>75863814717</w:t>
      </w:r>
      <w:proofErr w:type="spellEnd"/>
      <w:r w:rsidR="003D5F46">
        <w:t xml:space="preserve">, </w:t>
      </w:r>
      <w:r w:rsidR="00342A30">
        <w:t xml:space="preserve">dana </w:t>
      </w:r>
      <w:proofErr w:type="spellStart"/>
      <w:r w:rsidR="003D5F46">
        <w:t>15</w:t>
      </w:r>
      <w:proofErr w:type="spellEnd"/>
      <w:r w:rsidR="003F17EE">
        <w:t>. ožujka</w:t>
      </w:r>
      <w:r w:rsidR="003F2689">
        <w:t xml:space="preserve">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r w:rsidR="000E563F">
        <w:t>7. ožujka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>. godine</w:t>
      </w:r>
      <w:r w:rsidR="00702176">
        <w:t xml:space="preserve">, </w:t>
      </w:r>
      <w:r w:rsidR="00702176" w:rsidRPr="00040DDF">
        <w:t xml:space="preserve">određuje se za dan </w:t>
      </w:r>
      <w:proofErr w:type="spellStart"/>
      <w:r w:rsidR="003D5F46">
        <w:t>16</w:t>
      </w:r>
      <w:proofErr w:type="spellEnd"/>
      <w:r w:rsidR="006D0B11">
        <w:t xml:space="preserve">. travnja </w:t>
      </w:r>
      <w:proofErr w:type="spellStart"/>
      <w:r w:rsidR="006D0B11">
        <w:t>2019</w:t>
      </w:r>
      <w:proofErr w:type="spellEnd"/>
      <w:r w:rsidR="003D5F46">
        <w:t xml:space="preserve">. godine., u </w:t>
      </w:r>
      <w:proofErr w:type="spellStart"/>
      <w:r w:rsidR="003D5F46">
        <w:t>10</w:t>
      </w:r>
      <w:proofErr w:type="spellEnd"/>
      <w:r w:rsidR="003D5F46">
        <w:t>,</w:t>
      </w:r>
      <w:proofErr w:type="spellStart"/>
      <w:r w:rsidR="003D5F46">
        <w:t>3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proofErr w:type="spellStart"/>
      <w:r w:rsidR="003D5F46">
        <w:t>15</w:t>
      </w:r>
      <w:proofErr w:type="spellEnd"/>
      <w:r w:rsidR="000E563F">
        <w:t>. ožujka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D13241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D13241" w:rsidR="00D132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D13241" w:rsidR="00D132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D13241" w:rsidR="005B7E0B" w:rsidRPr="00DD350B">
      <w:pPr>
        <w:ind w:left="360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E80A35">
      <w:t>5112</w:t>
    </w:r>
    <w:proofErr w:type="spellEnd"/>
    <w:r w:rsidR="00E80A35">
      <w:t>/</w:t>
    </w:r>
    <w:proofErr w:type="spellStart"/>
    <w:r w:rsidR="00E80A35">
      <w:t>16</w:t>
    </w:r>
    <w:proofErr w:type="spellEnd"/>
    <w:r w:rsidR="00E80A35">
      <w:t>-</w:t>
    </w:r>
    <w:proofErr w:type="spellStart"/>
    <w:r w:rsidR="00E80A35">
      <w:t>34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713BD"/>
    <w:rsid w:val="0009048E"/>
    <w:rsid w:val="000B1511"/>
    <w:rsid w:val="000C4885"/>
    <w:rsid w:val="000D24C1"/>
    <w:rsid w:val="000D55F1"/>
    <w:rsid w:val="000E1746"/>
    <w:rsid w:val="000E563F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D5F46"/>
    <w:rsid w:val="003E3D7A"/>
    <w:rsid w:val="003F17EE"/>
    <w:rsid w:val="003F2689"/>
    <w:rsid w:val="0041526F"/>
    <w:rsid w:val="004414A7"/>
    <w:rsid w:val="004641E2"/>
    <w:rsid w:val="004D20AD"/>
    <w:rsid w:val="004E4F0B"/>
    <w:rsid w:val="005078EC"/>
    <w:rsid w:val="00514573"/>
    <w:rsid w:val="00532643"/>
    <w:rsid w:val="00536319"/>
    <w:rsid w:val="00543975"/>
    <w:rsid w:val="00570B72"/>
    <w:rsid w:val="005724BF"/>
    <w:rsid w:val="00595DFE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D0B11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D4965"/>
    <w:rsid w:val="007F0AED"/>
    <w:rsid w:val="008100B5"/>
    <w:rsid w:val="00825D4C"/>
    <w:rsid w:val="008550CF"/>
    <w:rsid w:val="008554A6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52F0B"/>
    <w:rsid w:val="00C75E0E"/>
    <w:rsid w:val="00C9485A"/>
    <w:rsid w:val="00CA1A46"/>
    <w:rsid w:val="00CB23CE"/>
    <w:rsid w:val="00CB4950"/>
    <w:rsid w:val="00CF0CE1"/>
    <w:rsid w:val="00D108B9"/>
    <w:rsid w:val="00D13241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80A35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2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2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2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2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2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2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2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2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St-5112/2016-34</izvorni_sadrzaj>
    <derivirana_varijabla naziv="DomainObject.PredzadnjaOdlukaIzPredmeta.Oznaka_1">St-5112/2016-34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569</properties:Characters>
  <properties:Lines>27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2019-03-15T10:04:00Z</dcterms:created>
  <dc:creator>Matea Bizjak</dc:creator>
  <cp:lastModifiedBy>Vinka Mihalinčić</cp:lastModifiedBy>
  <cp:lastPrinted>2019-03-15T10:13:00Z</cp:lastPrinted>
  <dcterms:modified xmlns:xsi="http://www.w3.org/2001/XMLSchema-instance" xsi:type="dcterms:W3CDTF">2019-03-15T10:13:00Z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(St-5112-16-rješenje-zakazivanje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