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a207" w14:paraId="b18a207" w:rsidRDefault="00122BE6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D189F">
        <w:t>-994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D189F">
        <w:t>BALIĆ MONTAŽA</w:t>
      </w:r>
      <w:r w:rsidR="00EA213A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8D189F">
        <w:t>Split, Magistrala Solin 91</w:t>
      </w:r>
      <w:r w:rsidR="00F61726">
        <w:t xml:space="preserve">, </w:t>
      </w:r>
      <w:r w:rsidR="00804AB4">
        <w:t xml:space="preserve">OIB: </w:t>
      </w:r>
      <w:r w:rsidR="008D189F">
        <w:t>66667512432</w:t>
      </w:r>
      <w:r w:rsidR="001E6581">
        <w:t>, MBS:</w:t>
      </w:r>
      <w:r w:rsidR="0025689E">
        <w:t xml:space="preserve"> </w:t>
      </w:r>
      <w:r w:rsidR="00EA213A">
        <w:t>0</w:t>
      </w:r>
      <w:r w:rsidR="008D189F">
        <w:t>60236937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D189F" w:rsidRPr="008D189F">
        <w:t xml:space="preserve">BALIĆ MONTAŽA d.o.o., Split, Magistrala Solin 91, OIB: 66667512432, MBS: 060236937,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D189F">
        <w:t>1384</w:t>
      </w:r>
      <w:r>
        <w:t xml:space="preserve"> dana, u </w:t>
      </w:r>
      <w:r w:rsidR="00E076CF">
        <w:t>u</w:t>
      </w:r>
      <w:r w:rsidR="001E6581">
        <w:t>kupnom iznosu o</w:t>
      </w:r>
      <w:r w:rsidR="008D189F">
        <w:t>d 191.828,04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8D189F">
        <w:t>23. ST-994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22BE6"/>
    <w:rsid w:val="00181EBB"/>
    <w:rsid w:val="00191359"/>
    <w:rsid w:val="001A7F97"/>
    <w:rsid w:val="001E0A16"/>
    <w:rsid w:val="001E6581"/>
    <w:rsid w:val="0025689E"/>
    <w:rsid w:val="00296435"/>
    <w:rsid w:val="002A16B1"/>
    <w:rsid w:val="002A267F"/>
    <w:rsid w:val="002D1607"/>
    <w:rsid w:val="003D3A71"/>
    <w:rsid w:val="0043500C"/>
    <w:rsid w:val="00466E36"/>
    <w:rsid w:val="004C66C0"/>
    <w:rsid w:val="004D7D95"/>
    <w:rsid w:val="00543777"/>
    <w:rsid w:val="005F0E13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8D189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B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B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B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B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BALIĆ MONTAŽA d.o.o. za montažu željeznih konstrukcija</izvorni_sadrzaj>
    <derivirana_varijabla naziv="DomainObject.Predmet.ProtustrankaFormated_1">  BALIĆ MONTAŽA d.o.o. za montažu željeznih konstrukcija</derivirana_varijabla>
  </DomainObject.Predmet.ProtustrankaFormated>
  <DomainObject.Predmet.ProtustrankaFormatedOIB>
    <izvorni_sadrzaj>  BALIĆ MONTAŽA d.o.o. za montažu željeznih konstrukcija, OIB 66667512432</izvorni_sadrzaj>
    <derivirana_varijabla naziv="DomainObject.Predmet.ProtustrankaFormatedOIB_1">  BALIĆ MONTAŽA d.o.o. za montažu željeznih konstrukcija, OIB 66667512432</derivirana_varijabla>
  </DomainObject.Predmet.ProtustrankaFormatedOIB>
  <DomainObject.Predmet.ProtustrankaFormatedWithAdress>
    <izvorni_sadrzaj> BALIĆ MONTAŽA d.o.o. za montažu željeznih konstrukcija, Magistrala Solin 91, 21000 Split</izvorni_sadrzaj>
    <derivirana_varijabla naziv="DomainObject.Predmet.ProtustrankaFormatedWithAdress_1"> BALIĆ MONTAŽA d.o.o. za montažu željeznih konstrukcija, Magistrala Solin 91, 21000 Split</derivirana_varijabla>
  </DomainObject.Predmet.ProtustrankaFormatedWithAdress>
  <DomainObject.Predmet.ProtustrankaFormatedWithAdressOIB>
    <izvorni_sadrzaj> BALIĆ MONTAŽA d.o.o. za montažu željeznih konstrukcija, OIB 66667512432, Magistrala Solin 91, 21000 Split</izvorni_sadrzaj>
    <derivirana_varijabla naziv="DomainObject.Predmet.ProtustrankaFormatedWithAdressOIB_1"> BALIĆ MONTAŽA d.o.o. za montažu željeznih konstrukcija, OIB 66667512432, Magistrala Solin 91, 21000 Split</derivirana_varijabla>
  </DomainObject.Predmet.ProtustrankaFormatedWithAdressOIB>
  <DomainObject.Predmet.ProtustrankaWithAdress>
    <izvorni_sadrzaj>BALIĆ MONTAŽA d.o.o. za montažu željeznih konstrukcija Magistrala Solin 91, 21000 Split</izvorni_sadrzaj>
    <derivirana_varijabla naziv="DomainObject.Predmet.ProtustrankaWithAdress_1">BALIĆ MONTAŽA d.o.o. za montažu željeznih konstrukcija Magistrala Solin 91, 21000 Split</derivirana_varijabla>
  </DomainObject.Predmet.ProtustrankaWithAdress>
  <DomainObject.Predmet.ProtustrankaWithAdressOIB>
    <izvorni_sadrzaj>BALIĆ MONTAŽA d.o.o. za montažu željeznih konstrukcija, OIB 66667512432, Magistrala Solin 91, 21000 Split</izvorni_sadrzaj>
    <derivirana_varijabla naziv="DomainObject.Predmet.ProtustrankaWithAdressOIB_1">BALIĆ MONTAŽA d.o.o. za montažu željeznih konstrukcija, OIB 66667512432, Magistrala Solin 91, 21000 Split</derivirana_varijabla>
  </DomainObject.Predmet.ProtustrankaWithAdressOIB>
  <DomainObject.Predmet.ProtustrankaNazivFormated>
    <izvorni_sadrzaj>BALIĆ MONTAŽA d.o.o. za montažu željeznih konstrukcija</izvorni_sadrzaj>
    <derivirana_varijabla naziv="DomainObject.Predmet.ProtustrankaNazivFormated_1">BALIĆ MONTAŽA d.o.o. za montažu željeznih konstrukcija</derivirana_varijabla>
  </DomainObject.Predmet.ProtustrankaNazivFormated>
  <DomainObject.Predmet.ProtustrankaNazivFormatedOIB>
    <izvorni_sadrzaj>BALIĆ MONTAŽA d.o.o. za montažu željeznih konstrukcija, OIB 66667512432</izvorni_sadrzaj>
    <derivirana_varijabla naziv="DomainObject.Predmet.ProtustrankaNazivFormatedOIB_1">BALIĆ MONTAŽA d.o.o. za montažu željeznih konstrukcija, OIB 66667512432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191828.04</izvorni_sadrzaj>
    <derivirana_varijabla naziv="DomainObject.Predmet.TrenutnaVrijednost_1">191828.04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BALIĆ MONTAŽA d.o.o. za montažu željeznih konstrukcija</item>
    </izvorni_sadrzaj>
    <derivirana_varijabla naziv="DomainObject.Predmet.ProtuStrankaListFormated_1">
      <item>BALIĆ MONTAŽA d.o.o. za montažu željeznih konstrukcija</item>
    </derivirana_varijabla>
  </DomainObject.Predmet.ProtuStrankaListFormated>
  <DomainObject.Predmet.ProtuStrankaListFormatedOIB>
    <izvorni_sadrzaj>
      <item>BALIĆ MONTAŽA d.o.o. za montažu željeznih konstrukcija, OIB 66667512432</item>
    </izvorni_sadrzaj>
    <derivirana_varijabla naziv="DomainObject.Predmet.ProtuStrankaListFormatedOIB_1">
      <item>BALIĆ MONTAŽA d.o.o. za montažu željeznih konstrukcija, OIB 66667512432</item>
    </derivirana_varijabla>
  </DomainObject.Predmet.ProtuStrankaListFormatedOIB>
  <DomainObject.Predmet.ProtuStrankaListFormatedWithAdress>
    <izvorni_sadrzaj>
      <item>BALIĆ MONTAŽA d.o.o. za montažu željeznih konstrukcija, Magistrala Solin 91, 21000 Split</item>
    </izvorni_sadrzaj>
    <derivirana_varijabla naziv="DomainObject.Predmet.ProtuStrankaListFormatedWithAdress_1">
      <item>BALIĆ MONTAŽA d.o.o. za montažu željeznih konstrukcija, Magistrala Solin 91, 21000 Split</item>
    </derivirana_varijabla>
  </DomainObject.Predmet.ProtuStrankaListFormatedWithAdress>
  <DomainObject.Predmet.ProtuStrankaListFormatedWithAdressOIB>
    <izvorni_sadrzaj>
      <item>BALIĆ MONTAŽA d.o.o. za montažu željeznih konstrukcija, OIB 66667512432, Magistrala Solin 91, 21000 Split</item>
    </izvorni_sadrzaj>
    <derivirana_varijabla naziv="DomainObject.Predmet.ProtuStrankaListFormatedWithAdressOIB_1">
      <item>BALIĆ MONTAŽA d.o.o. za montažu željeznih konstrukcija, OIB 66667512432, Magistrala Solin 91, 21000 Split</item>
    </derivirana_varijabla>
  </DomainObject.Predmet.ProtuStrankaListFormatedWithAdressOIB>
  <DomainObject.Predmet.ProtuStrankaListNazivFormated>
    <izvorni_sadrzaj>
      <item>BALIĆ MONTAŽA d.o.o. za montažu željeznih konstrukcija</item>
    </izvorni_sadrzaj>
    <derivirana_varijabla naziv="DomainObject.Predmet.ProtuStrankaListNazivFormated_1">
      <item>BALIĆ MONTAŽA d.o.o. za montažu željeznih konstrukcija</item>
    </derivirana_varijabla>
  </DomainObject.Predmet.ProtuStrankaListNazivFormated>
  <DomainObject.Predmet.ProtuStrankaListNazivFormatedOIB>
    <izvorni_sadrzaj>
      <item>BALIĆ MONTAŽA d.o.o. za montažu željeznih konstrukcija, OIB 66667512432</item>
    </izvorni_sadrzaj>
    <derivirana_varijabla naziv="DomainObject.Predmet.ProtuStrankaListNazivFormatedOIB_1">
      <item>BALIĆ MONTAŽA d.o.o. za montažu željeznih konstrukcija, OIB 66667512432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BALIĆ MONTAŽA d.o.o. za montažu željeznih konstrukcija</izvorni_sadrzaj>
    <derivirana_varijabla naziv="DomainObject.Predmet.ProtustrankaIDrugi_1">BALIĆ MONTAŽA d.o.o. za montažu željeznih konstrukcija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BALIĆ MONTAŽA d.o.o. za montažu željeznih konstrukcija, OIB 66667512432, Magistrala Solin 91, 21000 Split</izvorni_sadrzaj>
    <derivirana_varijabla naziv="DomainObject.Predmet.ProtustrankaIDrugiAdressOIB_1">BALIĆ MONTAŽA d.o.o. za montažu željeznih konstrukcija, OIB 66667512432, Magistrala Solin 91,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BALIĆ MONTAŽA d.o.o. za montažu željeznih konstrukcija</item>
      <item>FINANCIJSKA AGENCIJA, RC SPLIT</item>
    </izvorni_sadrzaj>
    <derivirana_varijabla naziv="DomainObject.Predmet.SudioniciListNaziv_1">
      <item>BALIĆ MONTAŽA d.o.o. za montažu željeznih konstrukcija</item>
      <item>FINANCIJSKA AGENCIJA, RC SPLIT</item>
    </derivirana_varijabla>
  </DomainObject.Predmet.SudioniciListNaziv>
  <DomainObject.Predmet.SudioniciListAdressOIB>
    <izvorni_sadrzaj>
      <item>BALIĆ MONTAŽA d.o.o. za montažu željeznih konstrukcija, OIB 66667512432, Magistrala Solin 91,21000 Split</item>
      <item>FINANCIJSKA AGENCIJA, RC SPLIT, OIB 85821130368, Mažuranićevo šetalište 24 b,21000 Split</item>
    </izvorni_sadrzaj>
    <derivirana_varijabla naziv="DomainObject.Predmet.SudioniciListAdressOIB_1">
      <item>BALIĆ MONTAŽA d.o.o. za montažu željeznih konstrukcija, OIB 66667512432, Magistrala Solin 91,21000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66667512432</item>
      <item>, OIB 85821130368</item>
    </izvorni_sadrzaj>
    <derivirana_varijabla naziv="DomainObject.Predmet.SudioniciListNazivOIB_1">
      <item>, OIB 66667512432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2015-11-11T08:54:00Z</dcterms:created>
  <dc:creator>Lari Glavaš</dc:creator>
  <cp:lastModifiedBy>Lari Glavaš</cp:lastModifiedBy>
  <cp:lastPrinted>2015-11-11T08:54:00Z</cp:lastPrinted>
  <dcterms:modified xmlns:xsi="http://www.w3.org/2001/XMLSchema-instance" xsi:type="dcterms:W3CDTF">2015-11-11T08:54:00Z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