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c3280" w14:paraId="e7c3280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AF327D" w:rsidP="009C304A" w:rsidR="00AF327D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EC6D88">
        <w:rPr>
          <w:rFonts w:cs="Times New Roman"/>
        </w:rPr>
        <w:t xml:space="preserve"> </w:t>
      </w:r>
      <w:r w:rsidR="00C75376">
        <w:rPr>
          <w:rFonts w:cs="Times New Roman"/>
        </w:rPr>
        <w:t>ANERI d.o.o., Čakovec, Augusta Cesarca 7a</w:t>
      </w:r>
      <w:r w:rsidR="007C5007">
        <w:rPr>
          <w:rFonts w:cs="Times New Roman"/>
        </w:rPr>
        <w:t>,</w:t>
      </w:r>
      <w:r w:rsidR="000B778A">
        <w:rPr>
          <w:rFonts w:cs="Times New Roman"/>
        </w:rPr>
        <w:t xml:space="preserve"> OIB: </w:t>
      </w:r>
      <w:r w:rsidR="00C75376" w:rsidRPr="00C75376">
        <w:rPr>
          <w:rFonts w:cs="Times New Roman"/>
        </w:rPr>
        <w:t>10452555805</w:t>
      </w:r>
      <w:r>
        <w:rPr>
          <w:rFonts w:cs="Times New Roman"/>
        </w:rPr>
        <w:t xml:space="preserve">, </w:t>
      </w:r>
      <w:r w:rsidR="00335908">
        <w:rPr>
          <w:rFonts w:cs="Times New Roman"/>
        </w:rPr>
        <w:t>5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FA69C2" w:rsidP="009C304A" w:rsidR="009C304A">
      <w:pPr>
        <w:jc w:val="center"/>
        <w:rPr>
          <w:b/>
        </w:rPr>
      </w:pPr>
      <w:r>
        <w:rPr>
          <w:b/>
        </w:rPr>
        <w:t>21</w:t>
      </w:r>
      <w:r w:rsidR="009C304A">
        <w:rPr>
          <w:b/>
        </w:rPr>
        <w:t xml:space="preserve">. </w:t>
      </w:r>
      <w:r w:rsidR="00584C46">
        <w:rPr>
          <w:b/>
        </w:rPr>
        <w:t>listopada</w:t>
      </w:r>
      <w:r w:rsidR="009C304A">
        <w:rPr>
          <w:b/>
        </w:rPr>
        <w:t xml:space="preserve"> 2016. u </w:t>
      </w:r>
      <w:r w:rsidR="00C75376">
        <w:rPr>
          <w:b/>
        </w:rPr>
        <w:t>10</w:t>
      </w:r>
      <w:r w:rsidR="009B2BCE">
        <w:rPr>
          <w:b/>
        </w:rPr>
        <w:t>,</w:t>
      </w:r>
      <w:r w:rsidR="00C75376">
        <w:rPr>
          <w:b/>
        </w:rPr>
        <w:t>00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C75376" w:rsidP="00E62806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član uprave</w:t>
      </w:r>
      <w:r w:rsidR="009C304A">
        <w:rPr>
          <w:b/>
        </w:rPr>
        <w:t xml:space="preserve"> dužnika</w:t>
      </w:r>
      <w:r w:rsidR="000B778A">
        <w:t xml:space="preserve">, </w:t>
      </w:r>
      <w:r>
        <w:t>Maksim Šetić, Labin, Istarska 9</w:t>
      </w:r>
      <w:r w:rsidR="000C01D3">
        <w:t xml:space="preserve">, </w:t>
      </w:r>
    </w:p>
    <w:p w:rsidRDefault="009C304A" w:rsidP="00C75376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C75376" w:rsidRPr="00C75376">
        <w:rPr>
          <w:rFonts w:cs="Times New Roman"/>
        </w:rPr>
        <w:t>ANERI d.o.o., Čakovec, Augusta Cesar</w:t>
      </w:r>
      <w:r w:rsidR="00C75376">
        <w:rPr>
          <w:rFonts w:cs="Times New Roman"/>
        </w:rPr>
        <w:t xml:space="preserve">ca 7a,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C75376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Nalaže se </w:t>
      </w:r>
      <w:r w:rsidR="00C75376">
        <w:t>članu uprave</w:t>
      </w:r>
      <w:r>
        <w:t xml:space="preserve"> dužnika</w:t>
      </w:r>
      <w:r w:rsidR="000B778A">
        <w:t xml:space="preserve"> </w:t>
      </w:r>
      <w:r w:rsidR="00C75376" w:rsidRPr="00C75376">
        <w:t>Maksim</w:t>
      </w:r>
      <w:r w:rsidR="00E55C5B">
        <w:t>u</w:t>
      </w:r>
      <w:r w:rsidR="00C75376" w:rsidRPr="00C75376">
        <w:t xml:space="preserve"> Šetić</w:t>
      </w:r>
      <w:r w:rsidR="00E55C5B">
        <w:t>u</w:t>
      </w:r>
      <w:r w:rsidR="00C75376" w:rsidRPr="00C75376">
        <w:t>, Labin, Istarska 9</w:t>
      </w:r>
      <w:r w:rsidR="001E7E3C">
        <w:t>,</w:t>
      </w:r>
      <w:r w:rsidR="00C75376">
        <w:t xml:space="preserve"> OIB: </w:t>
      </w:r>
      <w:r w:rsidR="00E55C5B">
        <w:t>55713536286</w:t>
      </w:r>
      <w:r w:rsidR="001E7E3C">
        <w:t xml:space="preserve"> </w:t>
      </w:r>
      <w:r>
        <w:t xml:space="preserve"> da na za</w:t>
      </w:r>
      <w:r w:rsidR="009B2BCE">
        <w:t xml:space="preserve">kazano ročište kod ovoga suda, </w:t>
      </w:r>
      <w:r w:rsidR="00FA69C2">
        <w:t>21</w:t>
      </w:r>
      <w:r>
        <w:t xml:space="preserve">. </w:t>
      </w:r>
      <w:r w:rsidR="00584C46">
        <w:t>listopada</w:t>
      </w:r>
      <w:r>
        <w:t xml:space="preserve"> 2016. u </w:t>
      </w:r>
      <w:r w:rsidR="00C75376">
        <w:t>10</w:t>
      </w:r>
      <w:r w:rsidR="00F540FD">
        <w:t>,</w:t>
      </w:r>
      <w:r w:rsidR="00C75376">
        <w:t>00</w:t>
      </w:r>
      <w:r>
        <w:t xml:space="preserve"> sati, dostavi javnobilježnički ovjerovljen prokazni popis imovine za dužnika</w:t>
      </w:r>
      <w:r w:rsidR="000B778A">
        <w:t xml:space="preserve"> </w:t>
      </w:r>
      <w:r w:rsidR="00C75376" w:rsidRPr="00C75376">
        <w:rPr>
          <w:rFonts w:cs="Times New Roman"/>
        </w:rPr>
        <w:t>ANERI d.o.o., Čakovec, Augusta Cesarca 7a, OIB: 10452555805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B539E7">
        <w:rPr>
          <w:rFonts w:cs="Times New Roman"/>
        </w:rPr>
        <w:t>5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8269F3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lastRenderedPageBreak/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C75376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C75376" w:rsidRPr="00C75376">
        <w:rPr>
          <w:rFonts w:cs="Times New Roman"/>
        </w:rPr>
        <w:t>ANERI d.o.o., Čakovec, A</w:t>
      </w:r>
      <w:r w:rsidR="00C75376">
        <w:rPr>
          <w:rFonts w:cs="Times New Roman"/>
        </w:rPr>
        <w:t>ugusta Cesarca 7a</w:t>
      </w:r>
      <w:r w:rsidR="00D278AD">
        <w:rPr>
          <w:rFonts w:cs="Times New Roman"/>
        </w:rPr>
        <w:t xml:space="preserve">, </w:t>
      </w:r>
    </w:p>
    <w:p w:rsidRDefault="00E55C5B" w:rsidP="00E55C5B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Član uprave</w:t>
      </w:r>
      <w:r w:rsidR="009C304A">
        <w:t xml:space="preserve"> dužnika, </w:t>
      </w:r>
      <w:r w:rsidRPr="00E55C5B">
        <w:t>Maksim Šetić, Labin, Istarska 9</w:t>
      </w:r>
      <w:r w:rsidR="003F2BFE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292A" w:rsidP="009C304A" w:rsidR="008F292A">
      <w:r>
        <w:separator/>
      </w:r>
    </w:p>
  </w:endnote>
  <w:endnote w:id="0" w:type="continuationSeparator">
    <w:p w:rsidRDefault="008F292A" w:rsidP="009C304A" w:rsidR="008F2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292A" w:rsidP="009C304A" w:rsidR="008F292A">
      <w:r>
        <w:separator/>
      </w:r>
    </w:p>
  </w:footnote>
  <w:footnote w:id="0" w:type="continuationSeparator">
    <w:p w:rsidRDefault="008F292A" w:rsidP="009C304A" w:rsidR="008F29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69F3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C75376">
      <w:t>732</w:t>
    </w:r>
    <w:r w:rsidR="000B778A">
      <w:t>/16-</w:t>
    </w:r>
    <w:r w:rsidR="00232D22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C75376">
      <w:t>732</w:t>
    </w:r>
    <w:r w:rsidR="009B2BCE">
      <w:t>/16-</w:t>
    </w:r>
    <w:r w:rsidR="00E62806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A2E52"/>
    <w:rsid w:val="000B778A"/>
    <w:rsid w:val="000C01D3"/>
    <w:rsid w:val="00103373"/>
    <w:rsid w:val="00181BF9"/>
    <w:rsid w:val="001B0ED1"/>
    <w:rsid w:val="001B55F4"/>
    <w:rsid w:val="001E7E3C"/>
    <w:rsid w:val="001F0EF9"/>
    <w:rsid w:val="00232D22"/>
    <w:rsid w:val="002D4338"/>
    <w:rsid w:val="00335908"/>
    <w:rsid w:val="00357BF7"/>
    <w:rsid w:val="003B27E7"/>
    <w:rsid w:val="003D3CE4"/>
    <w:rsid w:val="003E6696"/>
    <w:rsid w:val="003F2BFE"/>
    <w:rsid w:val="00444475"/>
    <w:rsid w:val="00454D75"/>
    <w:rsid w:val="00473E94"/>
    <w:rsid w:val="00477424"/>
    <w:rsid w:val="00503444"/>
    <w:rsid w:val="0051326E"/>
    <w:rsid w:val="00543EDA"/>
    <w:rsid w:val="00584C46"/>
    <w:rsid w:val="005B55CC"/>
    <w:rsid w:val="00607FE8"/>
    <w:rsid w:val="00630B43"/>
    <w:rsid w:val="00660159"/>
    <w:rsid w:val="00697888"/>
    <w:rsid w:val="0070393A"/>
    <w:rsid w:val="007555DB"/>
    <w:rsid w:val="007A1A7C"/>
    <w:rsid w:val="007C5007"/>
    <w:rsid w:val="007E17E0"/>
    <w:rsid w:val="007E3E47"/>
    <w:rsid w:val="00811B0F"/>
    <w:rsid w:val="00823024"/>
    <w:rsid w:val="0082366A"/>
    <w:rsid w:val="00823CB2"/>
    <w:rsid w:val="00826138"/>
    <w:rsid w:val="008269F3"/>
    <w:rsid w:val="00851407"/>
    <w:rsid w:val="00857C75"/>
    <w:rsid w:val="008A03AC"/>
    <w:rsid w:val="008C1F14"/>
    <w:rsid w:val="008D1BBB"/>
    <w:rsid w:val="008F292A"/>
    <w:rsid w:val="008F7002"/>
    <w:rsid w:val="00900537"/>
    <w:rsid w:val="00932E33"/>
    <w:rsid w:val="00954519"/>
    <w:rsid w:val="00977659"/>
    <w:rsid w:val="009B2BCE"/>
    <w:rsid w:val="009C19FB"/>
    <w:rsid w:val="009C304A"/>
    <w:rsid w:val="009F1B3E"/>
    <w:rsid w:val="009F7B44"/>
    <w:rsid w:val="00A119FA"/>
    <w:rsid w:val="00A22FA1"/>
    <w:rsid w:val="00A412AC"/>
    <w:rsid w:val="00A564A0"/>
    <w:rsid w:val="00A80E19"/>
    <w:rsid w:val="00A83300"/>
    <w:rsid w:val="00AF327D"/>
    <w:rsid w:val="00B520FB"/>
    <w:rsid w:val="00B539E7"/>
    <w:rsid w:val="00B73D1F"/>
    <w:rsid w:val="00BE0B3A"/>
    <w:rsid w:val="00C40415"/>
    <w:rsid w:val="00C75376"/>
    <w:rsid w:val="00CD2586"/>
    <w:rsid w:val="00CF272A"/>
    <w:rsid w:val="00D16253"/>
    <w:rsid w:val="00D278AD"/>
    <w:rsid w:val="00D725DC"/>
    <w:rsid w:val="00D729C9"/>
    <w:rsid w:val="00D75375"/>
    <w:rsid w:val="00D84759"/>
    <w:rsid w:val="00DA75A3"/>
    <w:rsid w:val="00E17672"/>
    <w:rsid w:val="00E55C5B"/>
    <w:rsid w:val="00E62806"/>
    <w:rsid w:val="00EC6D88"/>
    <w:rsid w:val="00F07B51"/>
    <w:rsid w:val="00F3066E"/>
    <w:rsid w:val="00F540FD"/>
    <w:rsid w:val="00F740FE"/>
    <w:rsid w:val="00FA1D23"/>
    <w:rsid w:val="00FA6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8269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69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69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69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69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8269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69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69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69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69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St-732/2016</izvorni_sadrzaj>
    <derivirana_varijabla naziv="DomainObject.Predmet.OznakaBroj_1">St-732/2016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ANERI društvo s ograničenom odgovornošću za usluge</izvorni_sadrzaj>
    <derivirana_varijabla naziv="DomainObject.Predmet.ProtustrankaFormated_1">  ANERI društvo s ograničenom odgovornošću za usluge</derivirana_varijabla>
  </DomainObject.Predmet.ProtustrankaFormated>
  <DomainObject.Predmet.ProtustrankaFormatedOIB>
    <izvorni_sadrzaj>  ANERI društvo s ograničenom odgovornošću za usluge, OIB 10452555805</izvorni_sadrzaj>
    <derivirana_varijabla naziv="DomainObject.Predmet.ProtustrankaFormatedOIB_1">  ANERI društvo s ograničenom odgovornošću za usluge, OIB 10452555805</derivirana_varijabla>
  </DomainObject.Predmet.ProtustrankaFormatedOIB>
  <DomainObject.Predmet.ProtustrankaFormatedWithAdress>
    <izvorni_sadrzaj> ANERI društvo s ograničenom odgovornošću za usluge, Augusta Cesarca 7a, 40000 Čakovec</izvorni_sadrzaj>
    <derivirana_varijabla naziv="DomainObject.Predmet.ProtustrankaFormatedWithAdress_1"> ANERI društvo s ograničenom odgovornošću za usluge, Augusta Cesarca 7a, 40000 Čakovec</derivirana_varijabla>
  </DomainObject.Predmet.ProtustrankaFormatedWithAdress>
  <DomainObject.Predmet.ProtustrankaFormatedWithAdressOIB>
    <izvorni_sadrzaj> ANERI društvo s ograničenom odgovornošću za usluge, OIB 10452555805, Augusta Cesarca 7a, 40000 Čakovec</izvorni_sadrzaj>
    <derivirana_varijabla naziv="DomainObject.Predmet.ProtustrankaFormatedWithAdressOIB_1"> ANERI društvo s ograničenom odgovornošću za usluge, OIB 10452555805, Augusta Cesarca 7a, 40000 Čakovec</derivirana_varijabla>
  </DomainObject.Predmet.ProtustrankaFormatedWithAdressOIB>
  <DomainObject.Predmet.ProtustrankaWithAdress>
    <izvorni_sadrzaj>ANERI društvo s ograničenom odgovornošću za usluge Augusta Cesarca 7a, 40000 Čakovec</izvorni_sadrzaj>
    <derivirana_varijabla naziv="DomainObject.Predmet.ProtustrankaWithAdress_1">ANERI društvo s ograničenom odgovornošću za usluge Augusta Cesarca 7a, 40000 Čakovec</derivirana_varijabla>
  </DomainObject.Predmet.ProtustrankaWithAdress>
  <DomainObject.Predmet.ProtustrankaWithAdressOIB>
    <izvorni_sadrzaj>ANERI društvo s ograničenom odgovornošću za usluge, OIB 10452555805, Augusta Cesarca 7a, 40000 Čakovec</izvorni_sadrzaj>
    <derivirana_varijabla naziv="DomainObject.Predmet.ProtustrankaWithAdressOIB_1">ANERI društvo s ograničenom odgovornošću za usluge, OIB 10452555805, Augusta Cesarca 7a, 40000 Čakovec</derivirana_varijabla>
  </DomainObject.Predmet.ProtustrankaWithAdressOIB>
  <DomainObject.Predmet.ProtustrankaNazivFormated>
    <izvorni_sadrzaj>ANERI društvo s ograničenom odgovornošću za usluge</izvorni_sadrzaj>
    <derivirana_varijabla naziv="DomainObject.Predmet.ProtustrankaNazivFormated_1">ANERI društvo s ograničenom odgovornošću za usluge</derivirana_varijabla>
  </DomainObject.Predmet.ProtustrankaNazivFormated>
  <DomainObject.Predmet.ProtustrankaNazivFormatedOIB>
    <izvorni_sadrzaj>ANERI društvo s ograničenom odgovornošću za usluge, OIB 10452555805</izvorni_sadrzaj>
    <derivirana_varijabla naziv="DomainObject.Predmet.ProtustrankaNazivFormatedOIB_1">ANERI društvo s ograničenom odgovornošću za usluge, OIB 10452555805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491689.04</izvorni_sadrzaj>
    <derivirana_varijabla naziv="DomainObject.Predmet.TrenutnaVrijednost_1">491689.04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ANERI društvo s ograničenom odgovornošću za usluge</item>
    </izvorni_sadrzaj>
    <derivirana_varijabla naziv="DomainObject.Predmet.ProtuStrankaListFormated_1">
      <item>ANERI društvo s ograničenom odgovornošću za usluge</item>
    </derivirana_varijabla>
  </DomainObject.Predmet.ProtuStrankaListFormated>
  <DomainObject.Predmet.ProtuStrankaListFormatedOIB>
    <izvorni_sadrzaj>
      <item>ANERI društvo s ograničenom odgovornošću za usluge, OIB 10452555805</item>
    </izvorni_sadrzaj>
    <derivirana_varijabla naziv="DomainObject.Predmet.ProtuStrankaListFormatedOIB_1">
      <item>ANERI društvo s ograničenom odgovornošću za usluge, OIB 10452555805</item>
    </derivirana_varijabla>
  </DomainObject.Predmet.ProtuStrankaListFormatedOIB>
  <DomainObject.Predmet.ProtuStrankaListFormatedWithAdress>
    <izvorni_sadrzaj>
      <item>ANERI društvo s ograničenom odgovornošću za usluge, Augusta Cesarca 7a, 40000 Čakovec</item>
    </izvorni_sadrzaj>
    <derivirana_varijabla naziv="DomainObject.Predmet.ProtuStrankaListFormatedWithAdress_1">
      <item>ANERI društvo s ograničenom odgovornošću za usluge, Augusta Cesarca 7a, 40000 Čakovec</item>
    </derivirana_varijabla>
  </DomainObject.Predmet.ProtuStrankaListFormatedWithAdress>
  <DomainObject.Predmet.ProtuStrankaListFormatedWithAdressOIB>
    <izvorni_sadrzaj>
      <item>ANERI društvo s ograničenom odgovornošću za usluge, OIB 10452555805, Augusta Cesarca 7a, 40000 Čakovec</item>
    </izvorni_sadrzaj>
    <derivirana_varijabla naziv="DomainObject.Predmet.ProtuStrankaListFormatedWithAdressOIB_1">
      <item>ANERI društvo s ograničenom odgovornošću za usluge, OIB 10452555805, Augusta Cesarca 7a, 40000 Čakovec</item>
    </derivirana_varijabla>
  </DomainObject.Predmet.ProtuStrankaListFormatedWithAdressOIB>
  <DomainObject.Predmet.ProtuStrankaListNazivFormated>
    <izvorni_sadrzaj>
      <item>ANERI društvo s ograničenom odgovornošću za usluge</item>
    </izvorni_sadrzaj>
    <derivirana_varijabla naziv="DomainObject.Predmet.ProtuStrankaListNazivFormated_1">
      <item>ANERI društvo s ograničenom odgovornošću za usluge</item>
    </derivirana_varijabla>
  </DomainObject.Predmet.ProtuStrankaListNazivFormated>
  <DomainObject.Predmet.ProtuStrankaListNazivFormatedOIB>
    <izvorni_sadrzaj>
      <item>ANERI društvo s ograničenom odgovornošću za usluge, OIB 10452555805</item>
    </izvorni_sadrzaj>
    <derivirana_varijabla naziv="DomainObject.Predmet.ProtuStrankaListNazivFormatedOIB_1">
      <item>ANERI društvo s ograničenom odgovornošću za usluge, OIB 10452555805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ANERI društvo s ograničenom odgovornošću za usluge</izvorni_sadrzaj>
    <derivirana_varijabla naziv="DomainObject.Predmet.ProtustrankaIDrugi_1">ANERI društvo s ograničenom odgovornošću za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ANERI društvo s ograničenom odgovornošću za usluge, OIB 10452555805, Augusta Cesarca 7a, 40000 Čakovec</izvorni_sadrzaj>
    <derivirana_varijabla naziv="DomainObject.Predmet.ProtustrankaIDrugiAdressOIB_1">ANERI društvo s ograničenom odgovornošću za usluge, OIB 10452555805, Augusta Cesarca 7a,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ANERI društvo s ograničenom odgovornošću za usluge</item>
      <item>sudski registar</item>
    </izvorni_sadrzaj>
    <derivirana_varijabla naziv="DomainObject.Predmet.SudioniciListNaziv_1">
      <item>Financijska agencija</item>
      <item>ANERI društvo s ograničenom odgovornošću za usluge</item>
      <item>sudski registar</item>
    </derivirana_varijabla>
  </DomainObject.Predmet.SudioniciListNaziv>
  <DomainObject.Predmet.SudioniciListAdressOIB>
    <izvorni_sadrzaj>
      <item>Financijska agencija, OIB 85821130368</item>
      <item>ANERI društvo s ograničenom odgovornošću za usluge, OIB 10452555805, Augusta Cesarca 7a,40000 Čakovec</item>
      <item>sudski registar</item>
    </izvorni_sadrzaj>
    <derivirana_varijabla naziv="DomainObject.Predmet.SudioniciListAdressOIB_1">
      <item>Financijska agencija, OIB 85821130368</item>
      <item>ANERI društvo s ograničenom odgovornošću za usluge, OIB 10452555805, Augusta Cesarca 7a,40000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10452555805</item>
      <item>, OIB null</item>
    </izvorni_sadrzaj>
    <derivirana_varijabla naziv="DomainObject.Predmet.SudioniciListNazivOIB_1">
      <item>, OIB 85821130368</item>
      <item>, OIB 10452555805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348</properties:Words>
  <properties:Characters>1847</properties:Characters>
  <properties:Lines>64</properties:Lines>
  <properties:Paragraphs>27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2016-09-05T09:58:00Z</dcterms:created>
  <dc:creator>Lea Rogina</dc:creator>
  <cp:lastModifiedBy>Nevenka Vuković</cp:lastModifiedBy>
  <cp:lastPrinted>2016-09-05T10:15:00Z</cp:lastPrinted>
  <dcterms:modified xmlns:xsi="http://www.w3.org/2001/XMLSchema-instance" xsi:type="dcterms:W3CDTF">2016-09-05T10:15:00Z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