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3b41" w14:paraId="02b3b41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 xml:space="preserve">TRGOVAČKI SUD U </w:t>
      </w:r>
      <w:proofErr w:type="spellStart"/>
      <w:r w:rsidRPr="0096171C">
        <w:t>PAZINU</w:t>
      </w:r>
      <w:proofErr w:type="spellEnd"/>
    </w:p>
    <w:p w:rsidRDefault="00F546B4" w:rsidP="00F546B4" w:rsidR="009A58AE">
      <w:pPr>
        <w:jc w:val="both"/>
      </w:pPr>
      <w:r w:rsidRPr="0096171C">
        <w:t xml:space="preserve">     </w:t>
      </w:r>
      <w:proofErr w:type="spellStart"/>
      <w:r w:rsidRPr="0096171C">
        <w:t>52000</w:t>
      </w:r>
      <w:proofErr w:type="spellEnd"/>
      <w:r w:rsidRPr="0096171C">
        <w:t xml:space="preserve"> Pazin, </w:t>
      </w:r>
      <w:proofErr w:type="spellStart"/>
      <w:r w:rsidRPr="0096171C">
        <w:t>Drševka</w:t>
      </w:r>
      <w:proofErr w:type="spellEnd"/>
      <w:r w:rsidRPr="0096171C">
        <w:t xml:space="preserve">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1A4864" w:rsidP="00F546B4" w:rsidR="001A486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B86EA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E14AD7">
        <w:t>Stečajna</w:t>
      </w:r>
      <w:r w:rsidR="00E14AD7" w:rsidRPr="00FC2A77">
        <w:t xml:space="preserve"> mas</w:t>
      </w:r>
      <w:r w:rsidR="00E14AD7">
        <w:t>a</w:t>
      </w:r>
      <w:r w:rsidR="00E14AD7" w:rsidRPr="00FC2A77">
        <w:t xml:space="preserve"> iza GA. VI. d.o.o. u stečaju, Zagreb, Vlaška </w:t>
      </w:r>
      <w:proofErr w:type="spellStart"/>
      <w:r w:rsidR="00E14AD7" w:rsidRPr="00FC2A77">
        <w:t>95</w:t>
      </w:r>
      <w:proofErr w:type="spellEnd"/>
      <w:r w:rsidR="00E14AD7" w:rsidRPr="00FC2A77">
        <w:t xml:space="preserve">, </w:t>
      </w:r>
      <w:proofErr w:type="spellStart"/>
      <w:r w:rsidR="00E14AD7" w:rsidRPr="00FC2A77">
        <w:t>OIB</w:t>
      </w:r>
      <w:proofErr w:type="spellEnd"/>
      <w:r w:rsidR="00E14AD7" w:rsidRPr="00FC2A77">
        <w:t xml:space="preserve">: </w:t>
      </w:r>
      <w:proofErr w:type="spellStart"/>
      <w:r w:rsidR="00E14AD7" w:rsidRPr="00FC2A77">
        <w:t>54836721199</w:t>
      </w:r>
      <w:proofErr w:type="spellEnd"/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proofErr w:type="spellStart"/>
      <w:r w:rsidR="00E14AD7">
        <w:t>28</w:t>
      </w:r>
      <w:proofErr w:type="spellEnd"/>
      <w:r w:rsidR="00E14AD7">
        <w:t>. studenog</w:t>
      </w:r>
      <w:r w:rsidR="00620B62">
        <w:t xml:space="preserve"> </w:t>
      </w:r>
      <w:proofErr w:type="spellStart"/>
      <w:r w:rsidR="00620B62">
        <w:t>2017</w:t>
      </w:r>
      <w:proofErr w:type="spellEnd"/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B86EA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E14AD7">
        <w:t>Stečajna</w:t>
      </w:r>
      <w:r w:rsidR="00E14AD7" w:rsidRPr="00FC2A77">
        <w:t xml:space="preserve"> mas</w:t>
      </w:r>
      <w:r w:rsidR="00E14AD7">
        <w:t>a</w:t>
      </w:r>
      <w:r w:rsidR="00E14AD7" w:rsidRPr="00FC2A77">
        <w:t xml:space="preserve"> iza GA. VI. d.o.o. u stečaju, Zagreb, Vlaška </w:t>
      </w:r>
      <w:proofErr w:type="spellStart"/>
      <w:r w:rsidR="00E14AD7" w:rsidRPr="00FC2A77">
        <w:t>95</w:t>
      </w:r>
      <w:proofErr w:type="spellEnd"/>
      <w:r w:rsidR="00E14AD7" w:rsidRPr="00FC2A77">
        <w:t xml:space="preserve">, </w:t>
      </w:r>
      <w:proofErr w:type="spellStart"/>
      <w:r w:rsidR="00E14AD7" w:rsidRPr="00FC2A77">
        <w:t>OIB</w:t>
      </w:r>
      <w:proofErr w:type="spellEnd"/>
      <w:r w:rsidR="00E14AD7" w:rsidRPr="00FC2A77">
        <w:t xml:space="preserve">: </w:t>
      </w:r>
      <w:proofErr w:type="spellStart"/>
      <w:r w:rsidR="00E14AD7" w:rsidRPr="00FC2A77">
        <w:t>54836721199</w:t>
      </w:r>
      <w:proofErr w:type="spellEnd"/>
      <w:r w:rsidR="00C360F2" w:rsidRPr="0096171C">
        <w:t>,</w:t>
      </w:r>
      <w:r w:rsidR="001A4864">
        <w:t xml:space="preserve"> </w:t>
      </w:r>
      <w:r w:rsidR="001A4864" w:rsidRPr="00E86B17">
        <w:t xml:space="preserve"> utvrđene su:</w:t>
      </w:r>
    </w:p>
    <w:p w:rsidRDefault="00D77807" w:rsidP="00712213" w:rsidR="00D77807" w:rsidRPr="0096171C">
      <w:pPr>
        <w:jc w:val="both"/>
      </w:pPr>
    </w:p>
    <w:p w:rsidRDefault="00D77807" w:rsidP="00B86EA5" w:rsidR="006A36EA">
      <w:pPr>
        <w:jc w:val="both"/>
      </w:pPr>
      <w:r w:rsidRPr="0096171C">
        <w:tab/>
      </w:r>
      <w:r w:rsidR="006A36EA" w:rsidRPr="00712213">
        <w:t xml:space="preserve">A) </w:t>
      </w:r>
      <w:r w:rsidR="00B86EA5" w:rsidRPr="00712213">
        <w:t xml:space="preserve">tražbine </w:t>
      </w:r>
      <w:r w:rsidR="00E14AD7">
        <w:t>nižeg</w:t>
      </w:r>
      <w:r w:rsidR="00B86EA5" w:rsidRPr="00712213">
        <w:t xml:space="preserve"> isplatnog reda:</w:t>
      </w:r>
    </w:p>
    <w:p w:rsidRDefault="00B86EA5" w:rsidP="00B86EA5" w:rsidR="00B86EA5" w:rsidRPr="00712213">
      <w:pPr>
        <w:jc w:val="both"/>
      </w:pPr>
    </w:p>
    <w:p w:rsidRDefault="00E14AD7" w:rsidP="00E14AD7" w:rsidR="00E14AD7" w:rsidRPr="00FC2A77">
      <w:pPr>
        <w:ind w:firstLine="708"/>
        <w:jc w:val="both"/>
      </w:pPr>
      <w:r w:rsidRPr="00FC2A77">
        <w:t xml:space="preserve">1. </w:t>
      </w:r>
      <w:proofErr w:type="spellStart"/>
      <w:r w:rsidRPr="00FC2A77">
        <w:t>RADEK</w:t>
      </w:r>
      <w:proofErr w:type="spellEnd"/>
      <w:r w:rsidRPr="00FC2A77">
        <w:t xml:space="preserve"> TROJNA, </w:t>
      </w:r>
      <w:proofErr w:type="spellStart"/>
      <w:r w:rsidRPr="00FC2A77">
        <w:t>OIB</w:t>
      </w:r>
      <w:proofErr w:type="spellEnd"/>
      <w:r w:rsidRPr="00FC2A77">
        <w:t xml:space="preserve">: </w:t>
      </w:r>
      <w:proofErr w:type="spellStart"/>
      <w:r w:rsidRPr="00FC2A77">
        <w:t>37187887364</w:t>
      </w:r>
      <w:proofErr w:type="spellEnd"/>
      <w:r w:rsidRPr="00FC2A77">
        <w:t>,</w:t>
      </w:r>
      <w:r w:rsidRPr="00FC2A77">
        <w:tab/>
      </w:r>
      <w:proofErr w:type="spellStart"/>
      <w:r w:rsidRPr="00FC2A77">
        <w:t>BRECLAV</w:t>
      </w:r>
      <w:proofErr w:type="spellEnd"/>
      <w:r w:rsidRPr="00FC2A77">
        <w:t xml:space="preserve">, GEN. </w:t>
      </w:r>
      <w:proofErr w:type="spellStart"/>
      <w:r w:rsidRPr="00FC2A77">
        <w:t>ŠIMKA</w:t>
      </w:r>
      <w:proofErr w:type="spellEnd"/>
      <w:r w:rsidRPr="00FC2A77">
        <w:t xml:space="preserve"> </w:t>
      </w:r>
      <w:proofErr w:type="spellStart"/>
      <w:r w:rsidRPr="00FC2A77">
        <w:t>3147</w:t>
      </w:r>
      <w:proofErr w:type="spellEnd"/>
      <w:r w:rsidRPr="00FC2A77">
        <w:t>/</w:t>
      </w:r>
      <w:proofErr w:type="spellStart"/>
      <w:r w:rsidRPr="00FC2A77">
        <w:t>55A</w:t>
      </w:r>
      <w:proofErr w:type="spellEnd"/>
      <w:r w:rsidRPr="00FC2A77">
        <w:t xml:space="preserve">, ČEŠKA, u iznosu od </w:t>
      </w:r>
      <w:proofErr w:type="spellStart"/>
      <w:r w:rsidRPr="00FC2A77">
        <w:t>897.638</w:t>
      </w:r>
      <w:proofErr w:type="spellEnd"/>
      <w:r w:rsidRPr="00FC2A77">
        <w:t>,</w:t>
      </w:r>
      <w:proofErr w:type="spellStart"/>
      <w:r w:rsidRPr="00FC2A77">
        <w:t>64</w:t>
      </w:r>
      <w:proofErr w:type="spellEnd"/>
      <w:r w:rsidRPr="00FC2A77">
        <w:t xml:space="preserve"> kn. </w:t>
      </w:r>
    </w:p>
    <w:p w:rsidRDefault="001A4864" w:rsidP="006A36EA" w:rsidR="001A4864">
      <w:pPr>
        <w:ind w:left="360"/>
        <w:jc w:val="center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B86EA5" w:rsidR="00B86EA5" w:rsidRPr="00C645C0">
      <w:pPr>
        <w:jc w:val="both"/>
      </w:pPr>
      <w:r w:rsidRPr="003613FF">
        <w:tab/>
      </w:r>
      <w:r w:rsidR="00B86EA5" w:rsidRPr="00C645C0">
        <w:t xml:space="preserve">Na ispitnom ročištu održanom </w:t>
      </w:r>
      <w:proofErr w:type="spellStart"/>
      <w:r w:rsidR="001A4864">
        <w:t>2</w:t>
      </w:r>
      <w:r w:rsidR="00B86EA5">
        <w:t>8</w:t>
      </w:r>
      <w:proofErr w:type="spellEnd"/>
      <w:r w:rsidR="00B86EA5">
        <w:t xml:space="preserve">. </w:t>
      </w:r>
      <w:r w:rsidR="00E14AD7">
        <w:t>studenog</w:t>
      </w:r>
      <w:r w:rsidR="00B86EA5" w:rsidRPr="00C645C0">
        <w:t xml:space="preserve"> </w:t>
      </w:r>
      <w:proofErr w:type="spellStart"/>
      <w:r w:rsidR="00B86EA5" w:rsidRPr="00C645C0">
        <w:t>2017</w:t>
      </w:r>
      <w:proofErr w:type="spellEnd"/>
      <w:r w:rsidR="00B86EA5" w:rsidRPr="00C645C0">
        <w:t xml:space="preserve">. ispitane su prijave tražbina prema svojim iznosima i redu. Stečajni je sudac temeljem čl. </w:t>
      </w:r>
      <w:proofErr w:type="spellStart"/>
      <w:r w:rsidR="00B86EA5" w:rsidRPr="00C645C0">
        <w:t>264</w:t>
      </w:r>
      <w:proofErr w:type="spellEnd"/>
      <w:r w:rsidR="00B86EA5" w:rsidRPr="00C645C0">
        <w:t xml:space="preserve">. Stečajnog zakona (dalje: </w:t>
      </w:r>
      <w:proofErr w:type="spellStart"/>
      <w:r w:rsidR="00B86EA5" w:rsidRPr="00C645C0">
        <w:t>SZ</w:t>
      </w:r>
      <w:proofErr w:type="spellEnd"/>
      <w:r w:rsidR="00B86EA5" w:rsidRPr="00C645C0">
        <w:t xml:space="preserve">, NN </w:t>
      </w:r>
      <w:proofErr w:type="spellStart"/>
      <w:r w:rsidR="00B86EA5" w:rsidRPr="00C645C0">
        <w:t>71</w:t>
      </w:r>
      <w:proofErr w:type="spellEnd"/>
      <w:r w:rsidR="00B86EA5" w:rsidRPr="00C645C0">
        <w:t>/</w:t>
      </w:r>
      <w:proofErr w:type="spellStart"/>
      <w:r w:rsidR="00B86EA5" w:rsidRPr="00C645C0">
        <w:t>15</w:t>
      </w:r>
      <w:proofErr w:type="spellEnd"/>
      <w:r w:rsidR="00B86EA5" w:rsidRPr="00C645C0">
        <w:t>) sastavio tablicu ispitanih tražbina u kojoj su za svaku tražbinu uneseni podaci u kojoj je mjeri tražbina utvrđena odnosno osporena prema svom iznosu i svom redu, te tko je tražbinu osporio.</w:t>
      </w:r>
    </w:p>
    <w:p w:rsidRDefault="00E14AD7" w:rsidP="00B86EA5" w:rsidR="00B86EA5" w:rsidRPr="00C645C0">
      <w:pPr>
        <w:jc w:val="both"/>
      </w:pPr>
      <w:r>
        <w:tab/>
        <w:t>Tražbina</w:t>
      </w:r>
      <w:r w:rsidR="00B86EA5" w:rsidRPr="00C645C0">
        <w:t xml:space="preserve">  </w:t>
      </w:r>
      <w:r>
        <w:t>nižeg</w:t>
      </w:r>
      <w:r w:rsidR="00B86EA5" w:rsidRPr="00C645C0">
        <w:t xml:space="preserve"> isplatnog reda označen</w:t>
      </w:r>
      <w:r>
        <w:t>a</w:t>
      </w:r>
      <w:r w:rsidR="00B86EA5" w:rsidRPr="00C645C0">
        <w:t xml:space="preserve"> u</w:t>
      </w:r>
      <w:r>
        <w:t xml:space="preserve"> točci I. ovog rješenja smatra</w:t>
      </w:r>
      <w:r w:rsidR="00B86EA5" w:rsidRPr="00C645C0">
        <w:t xml:space="preserve"> se utvrđen</w:t>
      </w:r>
      <w:r>
        <w:t>o</w:t>
      </w:r>
      <w:r w:rsidR="00B86EA5" w:rsidRPr="00C645C0">
        <w:t xml:space="preserve">m, budući </w:t>
      </w:r>
      <w:r>
        <w:t xml:space="preserve">ju </w:t>
      </w:r>
      <w:r w:rsidR="00B86EA5" w:rsidRPr="00C645C0">
        <w:t xml:space="preserve">je priznao stečajni upravitelj a nisu osporili vjerovnici (čl. </w:t>
      </w:r>
      <w:proofErr w:type="spellStart"/>
      <w:r w:rsidR="00B86EA5" w:rsidRPr="00C645C0">
        <w:t>263</w:t>
      </w:r>
      <w:proofErr w:type="spellEnd"/>
      <w:r w:rsidR="00B86EA5" w:rsidRPr="00C645C0">
        <w:t xml:space="preserve">. </w:t>
      </w:r>
      <w:proofErr w:type="spellStart"/>
      <w:r w:rsidR="00B86EA5" w:rsidRPr="00C645C0">
        <w:t>SZ</w:t>
      </w:r>
      <w:proofErr w:type="spellEnd"/>
      <w:r w:rsidR="00B86EA5" w:rsidRPr="00C645C0">
        <w:t>-a). Tražbin</w:t>
      </w:r>
      <w:r>
        <w:t>a</w:t>
      </w:r>
      <w:r w:rsidR="00B86EA5" w:rsidRPr="00C645C0">
        <w:t xml:space="preserve"> vjerovnika koj</w:t>
      </w:r>
      <w:r>
        <w:t>a</w:t>
      </w:r>
      <w:r w:rsidR="00B86EA5" w:rsidRPr="00C645C0">
        <w:t xml:space="preserve"> </w:t>
      </w:r>
      <w:r>
        <w:t>je</w:t>
      </w:r>
      <w:r w:rsidR="00B86EA5" w:rsidRPr="00C645C0">
        <w:t xml:space="preserve"> priznat</w:t>
      </w:r>
      <w:r>
        <w:t>a u cijelosti nije</w:t>
      </w:r>
      <w:r w:rsidR="00B86EA5" w:rsidRPr="00C645C0">
        <w:t xml:space="preserve"> posebno obrazložen</w:t>
      </w:r>
      <w:r>
        <w:t>a</w:t>
      </w:r>
      <w:r w:rsidR="00B86EA5" w:rsidRPr="00C645C0">
        <w:t>.</w:t>
      </w:r>
    </w:p>
    <w:p w:rsidRDefault="00AC61BE" w:rsidP="00B86EA5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E14AD7">
        <w:t>7. prosinac</w:t>
      </w:r>
      <w:r w:rsidR="00F22F13" w:rsidRPr="0096171C">
        <w:t xml:space="preserve"> </w:t>
      </w:r>
      <w:proofErr w:type="spellStart"/>
      <w:r w:rsidR="00C72755" w:rsidRPr="0096171C">
        <w:t>2017</w:t>
      </w:r>
      <w:proofErr w:type="spellEnd"/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E14AD7">
        <w:t>, v.r.</w:t>
      </w:r>
    </w:p>
    <w:p w:rsidRDefault="001A4864" w:rsidP="00F546B4" w:rsidR="001A4864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96171C">
        <w:t>265</w:t>
      </w:r>
      <w:proofErr w:type="spellEnd"/>
      <w:r w:rsidRPr="0096171C">
        <w:t xml:space="preserve">. st. 3. </w:t>
      </w:r>
      <w:proofErr w:type="spellStart"/>
      <w:r w:rsidRPr="0096171C">
        <w:t>SZ</w:t>
      </w:r>
      <w:proofErr w:type="spellEnd"/>
      <w:r w:rsidRPr="0096171C">
        <w:t xml:space="preserve">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 xml:space="preserve">e-oglasna ploča suda 8 dana (čl. </w:t>
      </w:r>
      <w:proofErr w:type="spellStart"/>
      <w:r w:rsidRPr="0096171C">
        <w:t>265</w:t>
      </w:r>
      <w:proofErr w:type="spellEnd"/>
      <w:r w:rsidRPr="0096171C">
        <w:t xml:space="preserve">. st. 2. </w:t>
      </w:r>
      <w:proofErr w:type="spellStart"/>
      <w:r w:rsidRPr="0096171C">
        <w:t>SZ</w:t>
      </w:r>
      <w:proofErr w:type="spellEnd"/>
      <w:r w:rsidRPr="0096171C">
        <w:t>-a)</w:t>
      </w:r>
    </w:p>
    <w:sectPr w:rsidSect="00E14AD7" w:rsidR="00AB2B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E14AD7" w:rsidRPr="0096171C">
      <w:t>1 St-</w:t>
    </w:r>
    <w:proofErr w:type="spellStart"/>
    <w:r w:rsidR="00E14AD7">
      <w:t>805</w:t>
    </w:r>
    <w:proofErr w:type="spellEnd"/>
    <w:r w:rsidR="00E14AD7">
      <w:t>/</w:t>
    </w:r>
    <w:proofErr w:type="spellStart"/>
    <w:r w:rsidR="00E14AD7">
      <w:t>16</w:t>
    </w:r>
    <w:proofErr w:type="spellEnd"/>
    <w:r w:rsidR="00E14AD7">
      <w:t>-</w:t>
    </w:r>
    <w:proofErr w:type="spellStart"/>
    <w:r w:rsidR="00E14AD7">
      <w:t>49</w:t>
    </w:r>
    <w:proofErr w:type="spellEnd"/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1 St-</w:t>
    </w:r>
    <w:proofErr w:type="spellStart"/>
    <w:r w:rsidR="00E14AD7">
      <w:t>805</w:t>
    </w:r>
    <w:proofErr w:type="spellEnd"/>
    <w:r w:rsidR="009A58AE">
      <w:t>/</w:t>
    </w:r>
    <w:proofErr w:type="spellStart"/>
    <w:r w:rsidR="009A58AE">
      <w:t>1</w:t>
    </w:r>
    <w:r w:rsidR="00E14AD7">
      <w:t>6</w:t>
    </w:r>
    <w:proofErr w:type="spellEnd"/>
    <w:r w:rsidR="009A58AE">
      <w:t>-</w:t>
    </w:r>
    <w:proofErr w:type="spellStart"/>
    <w:r w:rsidR="00E14AD7">
      <w:t>49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A4864"/>
    <w:rsid w:val="001B30F3"/>
    <w:rsid w:val="00202E62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13297"/>
    <w:rsid w:val="00421886"/>
    <w:rsid w:val="004522F1"/>
    <w:rsid w:val="00454BDB"/>
    <w:rsid w:val="00477047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2B24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A58AE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86EA5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DF7E75"/>
    <w:rsid w:val="00E14AD7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000AA"/>
    <w:rsid w:val="00F22F13"/>
    <w:rsid w:val="00F2316C"/>
    <w:rsid w:val="00F25D6A"/>
    <w:rsid w:val="00F40BD0"/>
    <w:rsid w:val="00F41592"/>
    <w:rsid w:val="00F539CF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2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2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1363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2017-12-07T13:32:00Z</dcterms:created>
  <dc:creator>Jasmina Matika</dc:creator>
  <cp:lastModifiedBy>Lorena Paris Aničić</cp:lastModifiedBy>
  <cp:lastPrinted>2017-12-07T13:36:00Z</cp:lastPrinted>
  <dcterms:modified xmlns:xsi="http://www.w3.org/2001/XMLSchema-instance" xsi:type="dcterms:W3CDTF">2017-12-07T13:39:00Z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