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df33f" w14:paraId="05df33f" w:rsidRDefault="00BF68AE" w:rsidP="00910611" w:rsidR="00BF68AE">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F68AE" w:rsidP="003E77C2" w:rsidR="00BF68AE"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BF68AE" w:rsidP="003E77C2" w:rsidR="00BF68AE">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BF68AE" w:rsidP="003E77C2" w:rsidR="00BF68AE"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F74609" w:rsidRPr="00F74609">
        <w:rPr>
          <w:rFonts w:hAnsi="Times New Roman" w:ascii="Times New Roman"/>
          <w:sz w:val="24"/>
          <w:szCs w:val="24"/>
        </w:rPr>
        <w:t>S. P. UGOSTITELJSTVO d.o.o. Rijeka, Užarska 1, OIB: 80804181011,</w:t>
      </w:r>
      <w:r w:rsidR="00E81D2D" w:rsidRPr="00E81D2D">
        <w:rPr>
          <w:rFonts w:hAnsi="Times New Roman" w:ascii="Times New Roman"/>
          <w:sz w:val="24"/>
          <w:szCs w:val="24"/>
        </w:rPr>
        <w:t xml:space="preserve"> </w:t>
      </w:r>
      <w:r>
        <w:rPr>
          <w:rFonts w:hAnsi="Times New Roman" w:ascii="Times New Roman"/>
          <w:sz w:val="24"/>
          <w:szCs w:val="24"/>
        </w:rPr>
        <w:t xml:space="preserve">MBS: </w:t>
      </w:r>
      <w:r w:rsidR="00F74609">
        <w:rPr>
          <w:rFonts w:hAnsi="Times New Roman" w:ascii="Times New Roman"/>
          <w:sz w:val="24"/>
          <w:szCs w:val="24"/>
        </w:rPr>
        <w:t>040348975</w:t>
      </w:r>
      <w:r>
        <w:rPr>
          <w:rFonts w:hAnsi="Times New Roman" w:ascii="Times New Roman"/>
          <w:sz w:val="24"/>
          <w:szCs w:val="24"/>
        </w:rPr>
        <w:t xml:space="preserve">, dana </w:t>
      </w:r>
      <w:r w:rsidR="00D070E6">
        <w:rPr>
          <w:rFonts w:hAnsi="Times New Roman" w:ascii="Times New Roman"/>
          <w:sz w:val="24"/>
          <w:szCs w:val="24"/>
        </w:rPr>
        <w:t>2</w:t>
      </w:r>
      <w:r w:rsidR="00620E10">
        <w:rPr>
          <w:rFonts w:hAnsi="Times New Roman" w:ascii="Times New Roman"/>
          <w:sz w:val="24"/>
          <w:szCs w:val="24"/>
        </w:rPr>
        <w:t>7</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F74609" w:rsidRPr="00F74609">
        <w:rPr>
          <w:rFonts w:hAnsi="Times New Roman" w:ascii="Times New Roman"/>
          <w:sz w:val="24"/>
          <w:szCs w:val="24"/>
        </w:rPr>
        <w:t>S. P. UGOSTITELJSTVO d.o.o. Rijeka, Užarska 1, O</w:t>
      </w:r>
      <w:r w:rsidR="00F74609">
        <w:rPr>
          <w:rFonts w:hAnsi="Times New Roman" w:ascii="Times New Roman"/>
          <w:sz w:val="24"/>
          <w:szCs w:val="24"/>
        </w:rPr>
        <w:t>IB: 80804181011, MBS: 040348975</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03CFC">
        <w:rPr>
          <w:rFonts w:hAnsi="Times New Roman" w:ascii="Times New Roman"/>
          <w:sz w:val="24"/>
          <w:szCs w:val="24"/>
        </w:rPr>
        <w:t>7</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F74609">
        <w:rPr>
          <w:rFonts w:hAnsi="Times New Roman" w:ascii="Times New Roman"/>
          <w:sz w:val="24"/>
          <w:szCs w:val="24"/>
        </w:rPr>
        <w:t>Nikola Remenar</w:t>
      </w:r>
      <w:r w:rsidR="00E81D2D">
        <w:rPr>
          <w:rFonts w:hAnsi="Times New Roman" w:ascii="Times New Roman"/>
          <w:sz w:val="24"/>
          <w:szCs w:val="24"/>
        </w:rPr>
        <w:t xml:space="preserve">, </w:t>
      </w:r>
      <w:r>
        <w:rPr>
          <w:rFonts w:hAnsi="Times New Roman" w:ascii="Times New Roman"/>
          <w:sz w:val="24"/>
          <w:szCs w:val="24"/>
        </w:rPr>
        <w:t xml:space="preserve">OIB: </w:t>
      </w:r>
      <w:r w:rsidR="00F74609">
        <w:rPr>
          <w:rFonts w:hAnsi="Times New Roman" w:ascii="Times New Roman"/>
          <w:sz w:val="24"/>
          <w:szCs w:val="24"/>
        </w:rPr>
        <w:t>48313195864</w:t>
      </w:r>
      <w:r w:rsidR="00E03064">
        <w:rPr>
          <w:rFonts w:hAnsi="Times New Roman" w:ascii="Times New Roman"/>
          <w:sz w:val="24"/>
          <w:szCs w:val="24"/>
        </w:rPr>
        <w:t>,</w:t>
      </w:r>
      <w:r>
        <w:rPr>
          <w:rFonts w:hAnsi="Times New Roman" w:ascii="Times New Roman"/>
          <w:sz w:val="24"/>
          <w:szCs w:val="24"/>
        </w:rPr>
        <w:t xml:space="preserve"> </w:t>
      </w:r>
      <w:r w:rsidR="00F74609">
        <w:rPr>
          <w:rFonts w:hAnsi="Times New Roman" w:ascii="Times New Roman"/>
          <w:sz w:val="24"/>
          <w:szCs w:val="24"/>
        </w:rPr>
        <w:t xml:space="preserve">Velika Gorica, Dubrovačka 14.          </w:t>
      </w:r>
      <w:r w:rsidR="00063186">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F74609" w:rsidRPr="00F74609">
        <w:rPr>
          <w:rFonts w:hAnsi="Times New Roman" w:ascii="Times New Roman"/>
          <w:sz w:val="24"/>
          <w:szCs w:val="24"/>
        </w:rPr>
        <w:t>S. P. UGOSTITELJSTVO d.o.o. Rijeka, Užarska 1, O</w:t>
      </w:r>
      <w:r w:rsidR="00F74609">
        <w:rPr>
          <w:rFonts w:hAnsi="Times New Roman" w:ascii="Times New Roman"/>
          <w:sz w:val="24"/>
          <w:szCs w:val="24"/>
        </w:rPr>
        <w:t>IB: 80804181011, MBS: 040348975</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84ACC">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E95E05">
        <w:rPr>
          <w:rFonts w:hAnsi="Times New Roman" w:ascii="Times New Roman"/>
          <w:sz w:val="24"/>
        </w:rPr>
        <w:t>40</w:t>
      </w:r>
      <w:r w:rsidR="006670D4">
        <w:rPr>
          <w:rFonts w:hAnsi="Times New Roman" w:ascii="Times New Roman"/>
          <w:sz w:val="24"/>
        </w:rPr>
        <w:t>.</w:t>
      </w:r>
      <w:r w:rsidR="00E95E05">
        <w:rPr>
          <w:rFonts w:hAnsi="Times New Roman" w:ascii="Times New Roman"/>
          <w:sz w:val="24"/>
        </w:rPr>
        <w:t>802,28</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E95E05">
        <w:rPr>
          <w:rFonts w:hAnsi="Times New Roman" w:ascii="Times New Roman"/>
          <w:sz w:val="24"/>
        </w:rPr>
        <w:t>2-4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E95E05">
        <w:rPr>
          <w:rFonts w:hAnsi="Times New Roman" w:ascii="Times New Roman"/>
          <w:sz w:val="24"/>
        </w:rPr>
        <w:t>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84ACC">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F0E1C">
        <w:rPr>
          <w:rFonts w:hAnsi="Times New Roman" w:ascii="Times New Roman"/>
          <w:sz w:val="24"/>
          <w:szCs w:val="24"/>
        </w:rPr>
        <w:t>7</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BF68AE">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F74609">
      <w:rPr>
        <w:rFonts w:hAnsi="Times New Roman" w:ascii="Times New Roman"/>
        <w:sz w:val="24"/>
        <w:szCs w:val="24"/>
      </w:rPr>
      <w:t>1091/201</w:t>
    </w:r>
    <w:r w:rsidR="008E4953">
      <w:rPr>
        <w:rFonts w:hAnsi="Times New Roman" w:ascii="Times New Roman"/>
        <w:sz w:val="24"/>
        <w:szCs w:val="24"/>
      </w:rPr>
      <w:t>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423FE"/>
    <w:rsid w:val="00353442"/>
    <w:rsid w:val="00387477"/>
    <w:rsid w:val="00396C57"/>
    <w:rsid w:val="00411494"/>
    <w:rsid w:val="0045499D"/>
    <w:rsid w:val="00484B83"/>
    <w:rsid w:val="00491B16"/>
    <w:rsid w:val="004C7A40"/>
    <w:rsid w:val="004E4CB0"/>
    <w:rsid w:val="00503CFC"/>
    <w:rsid w:val="005241EB"/>
    <w:rsid w:val="00584ACC"/>
    <w:rsid w:val="005A7649"/>
    <w:rsid w:val="005B53BD"/>
    <w:rsid w:val="005F507E"/>
    <w:rsid w:val="00620E10"/>
    <w:rsid w:val="006643DD"/>
    <w:rsid w:val="006670D4"/>
    <w:rsid w:val="006C1198"/>
    <w:rsid w:val="006C15B1"/>
    <w:rsid w:val="00750B62"/>
    <w:rsid w:val="00792C7B"/>
    <w:rsid w:val="008925D9"/>
    <w:rsid w:val="008E4953"/>
    <w:rsid w:val="0097601A"/>
    <w:rsid w:val="00976414"/>
    <w:rsid w:val="009E409B"/>
    <w:rsid w:val="009E759B"/>
    <w:rsid w:val="009F065E"/>
    <w:rsid w:val="009F3B38"/>
    <w:rsid w:val="00A875C1"/>
    <w:rsid w:val="00AA57AE"/>
    <w:rsid w:val="00AE47F9"/>
    <w:rsid w:val="00B13342"/>
    <w:rsid w:val="00B21B52"/>
    <w:rsid w:val="00B76C40"/>
    <w:rsid w:val="00BF68AE"/>
    <w:rsid w:val="00CB74F0"/>
    <w:rsid w:val="00CC0E2D"/>
    <w:rsid w:val="00CE15F8"/>
    <w:rsid w:val="00CF0E1C"/>
    <w:rsid w:val="00CF21AB"/>
    <w:rsid w:val="00D04FDC"/>
    <w:rsid w:val="00D070E6"/>
    <w:rsid w:val="00D65202"/>
    <w:rsid w:val="00DB16C8"/>
    <w:rsid w:val="00DE0AF4"/>
    <w:rsid w:val="00E03064"/>
    <w:rsid w:val="00E41E14"/>
    <w:rsid w:val="00E71561"/>
    <w:rsid w:val="00E81D2D"/>
    <w:rsid w:val="00E95E05"/>
    <w:rsid w:val="00EC127E"/>
    <w:rsid w:val="00EC4D61"/>
    <w:rsid w:val="00EE661B"/>
    <w:rsid w:val="00F112E1"/>
    <w:rsid w:val="00F63F05"/>
    <w:rsid w:val="00F73FCA"/>
    <w:rsid w:val="00F74609"/>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3423FE"/>
    <w:rPr>
      <w:color w:val="808080"/>
      <w:bdr w:space="0" w:sz="0" w:color="auto" w:val="none"/>
      <w:shd w:fill="auto" w:color="auto" w:val="clear"/>
    </w:rPr>
  </w:style>
  <w:style w:customStyle="true" w:styleId="eSPISCCParagraphDefaultFont" w:type="character">
    <w:name w:val="eSPIS_CC_Paragraph Default Font"/>
    <w:basedOn w:val="Zadanifontodlomka"/>
    <w:rsid w:val="003423F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23FE"/>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23F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23F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3423FE"/>
    <w:rPr>
      <w:color w:val="808080"/>
      <w:bdr w:color="auto" w:space="0" w:sz="0" w:val="none"/>
      <w:shd w:color="auto" w:fill="auto" w:val="clear"/>
    </w:rPr>
  </w:style>
  <w:style w:customStyle="1" w:styleId="eSPISCCParagraphDefaultFont" w:type="character">
    <w:name w:val="eSPIS_CC_Paragraph Default Font"/>
    <w:basedOn w:val="Zadanifontodlomka"/>
    <w:rsid w:val="003423F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23FE"/>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23F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23F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St-1091/2016</izvorni_sadrzaj>
    <derivirana_varijabla naziv="DomainObject.Predmet.OznakaBroj_1">St-1091/2016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 UGOSTITELJSTVO d.o.o.</izvorni_sadrzaj>
    <derivirana_varijabla naziv="DomainObject.Predmet.ProtustrankaFormated_1">  S.P. UGOSTITELJSTVO d.o.o.</derivirana_varijabla>
  </DomainObject.Predmet.ProtustrankaFormated>
  <DomainObject.Predmet.ProtustrankaFormatedOIB>
    <izvorni_sadrzaj>  S.P. UGOSTITELJSTVO d.o.o., OIB 80804181011</izvorni_sadrzaj>
    <derivirana_varijabla naziv="DomainObject.Predmet.ProtustrankaFormatedOIB_1">  S.P. UGOSTITELJSTVO d.o.o., OIB 80804181011</derivirana_varijabla>
  </DomainObject.Predmet.ProtustrankaFormatedOIB>
  <DomainObject.Predmet.ProtustrankaFormatedWithAdress>
    <izvorni_sadrzaj> S.P. UGOSTITELJSTVO d.o.o., Užarska 1, 51000 Rijeka</izvorni_sadrzaj>
    <derivirana_varijabla naziv="DomainObject.Predmet.ProtustrankaFormatedWithAdress_1"> S.P. UGOSTITELJSTVO d.o.o., Užarska 1, 51000 Rijeka</derivirana_varijabla>
  </DomainObject.Predmet.ProtustrankaFormatedWithAdress>
  <DomainObject.Predmet.ProtustrankaFormatedWithAdressOIB>
    <izvorni_sadrzaj> S.P. UGOSTITELJSTVO d.o.o., OIB 80804181011, Užarska 1, 51000 Rijeka</izvorni_sadrzaj>
    <derivirana_varijabla naziv="DomainObject.Predmet.ProtustrankaFormatedWithAdressOIB_1"> S.P. UGOSTITELJSTVO d.o.o., OIB 80804181011, Užarska 1, 51000 Rijeka</derivirana_varijabla>
  </DomainObject.Predmet.ProtustrankaFormatedWithAdressOIB>
  <DomainObject.Predmet.ProtustrankaWithAdress>
    <izvorni_sadrzaj>S.P. UGOSTITELJSTVO d.o.o. Užarska 1, 51000 Rijeka</izvorni_sadrzaj>
    <derivirana_varijabla naziv="DomainObject.Predmet.ProtustrankaWithAdress_1">S.P. UGOSTITELJSTVO d.o.o. Užarska 1, 51000 Rijeka</derivirana_varijabla>
  </DomainObject.Predmet.ProtustrankaWithAdress>
  <DomainObject.Predmet.ProtustrankaWithAdressOIB>
    <izvorni_sadrzaj>S.P. UGOSTITELJSTVO d.o.o., OIB 80804181011, Užarska 1, 51000 Rijeka</izvorni_sadrzaj>
    <derivirana_varijabla naziv="DomainObject.Predmet.ProtustrankaWithAdressOIB_1">S.P. UGOSTITELJSTVO d.o.o., OIB 80804181011, Užarska 1, 51000 Rijeka</derivirana_varijabla>
  </DomainObject.Predmet.ProtustrankaWithAdressOIB>
  <DomainObject.Predmet.ProtustrankaNazivFormated>
    <izvorni_sadrzaj>S.P. UGOSTITELJSTVO d.o.o.</izvorni_sadrzaj>
    <derivirana_varijabla naziv="DomainObject.Predmet.ProtustrankaNazivFormated_1">S.P. UGOSTITELJSTVO d.o.o.</derivirana_varijabla>
  </DomainObject.Predmet.ProtustrankaNazivFormated>
  <DomainObject.Predmet.ProtustrankaNazivFormatedOIB>
    <izvorni_sadrzaj>S.P. UGOSTITELJSTVO d.o.o., OIB 80804181011</izvorni_sadrzaj>
    <derivirana_varijabla naziv="DomainObject.Predmet.ProtustrankaNazivFormatedOIB_1">S.P. UGOSTITELJSTVO d.o.o., OIB 80804181011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 UGOSTITELJSTVO d.o.o.</item>
    </izvorni_sadrzaj>
    <derivirana_varijabla naziv="DomainObject.Predmet.ProtuStrankaListFormated_1">
      <item>S.P. UGOSTITELJSTVO d.o.o.</item>
    </derivirana_varijabla>
  </DomainObject.Predmet.ProtuStrankaListFormated>
  <DomainObject.Predmet.ProtuStrankaListFormatedOIB>
    <izvorni_sadrzaj>
      <item>S.P. UGOSTITELJSTVO d.o.o., OIB 80804181011</item>
    </izvorni_sadrzaj>
    <derivirana_varijabla naziv="DomainObject.Predmet.ProtuStrankaListFormatedOIB_1">
      <item>S.P. UGOSTITELJSTVO d.o.o., OIB 80804181011</item>
    </derivirana_varijabla>
  </DomainObject.Predmet.ProtuStrankaListFormatedOIB>
  <DomainObject.Predmet.ProtuStrankaListFormatedWithAdress>
    <izvorni_sadrzaj>
      <item>S.P. UGOSTITELJSTVO d.o.o., Užarska 1, 51000 Rijeka</item>
    </izvorni_sadrzaj>
    <derivirana_varijabla naziv="DomainObject.Predmet.ProtuStrankaListFormatedWithAdress_1">
      <item>S.P. UGOSTITELJSTVO d.o.o., Užarska 1, 51000 Rijeka</item>
    </derivirana_varijabla>
  </DomainObject.Predmet.ProtuStrankaListFormatedWithAdress>
  <DomainObject.Predmet.ProtuStrankaListFormatedWithAdressOIB>
    <izvorni_sadrzaj>
      <item>S.P. UGOSTITELJSTVO d.o.o., OIB 80804181011, Užarska 1, 51000 Rijeka</item>
    </izvorni_sadrzaj>
    <derivirana_varijabla naziv="DomainObject.Predmet.ProtuStrankaListFormatedWithAdressOIB_1">
      <item>S.P. UGOSTITELJSTVO d.o.o., OIB 80804181011, Užarska 1, 51000 Rijeka</item>
    </derivirana_varijabla>
  </DomainObject.Predmet.ProtuStrankaListFormatedWithAdressOIB>
  <DomainObject.Predmet.ProtuStrankaListNazivFormated>
    <izvorni_sadrzaj>
      <item>S.P. UGOSTITELJSTVO d.o.o.</item>
    </izvorni_sadrzaj>
    <derivirana_varijabla naziv="DomainObject.Predmet.ProtuStrankaListNazivFormated_1">
      <item>S.P. UGOSTITELJSTVO d.o.o.</item>
    </derivirana_varijabla>
  </DomainObject.Predmet.ProtuStrankaListNazivFormated>
  <DomainObject.Predmet.ProtuStrankaListNazivFormatedOIB>
    <izvorni_sadrzaj>
      <item>S.P. UGOSTITELJSTVO d.o.o., OIB 80804181011</item>
    </izvorni_sadrzaj>
    <derivirana_varijabla naziv="DomainObject.Predmet.ProtuStrankaListNazivFormatedOIB_1">
      <item>S.P. UGOSTITELJSTVO d.o.o., OIB 80804181011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 UGOSTITELJSTVO d.o.o.</izvorni_sadrzaj>
    <derivirana_varijabla naziv="DomainObject.Predmet.ProtustrankaIDrugi_1">S.P. UGOSTITELJSTVO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 UGOSTITELJSTVO d.o.o., OIB 80804181011, Užarska 1, 51000 Rijeka</izvorni_sadrzaj>
    <derivirana_varijabla naziv="DomainObject.Predmet.ProtustrankaIDrugiAdressOIB_1">S.P. UGOSTITELJSTVO d.o.o., OIB 80804181011, Užarska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 UGOSTITELJSTVO d.o.o.</item>
    </izvorni_sadrzaj>
    <derivirana_varijabla naziv="DomainObject.Predmet.SudioniciListNaziv_1">
      <item>FINA  Rijeka</item>
      <item>S.P. UGOSTITELJSTVO d.o.o.</item>
    </derivirana_varijabla>
  </DomainObject.Predmet.SudioniciListNaziv>
  <DomainObject.Predmet.SudioniciListAdressOIB>
    <izvorni_sadrzaj>
      <item>FINA  Rijeka, OIB 85821130368, Frana Kurelca 8,51000 Rijeka</item>
      <item>S.P. UGOSTITELJSTVO d.o.o., OIB 80804181011, Užarska 1,51000 Rijeka</item>
    </izvorni_sadrzaj>
    <derivirana_varijabla naziv="DomainObject.Predmet.SudioniciListAdressOIB_1">
      <item>FINA  Rijeka, OIB 85821130368, Frana Kurelca 8,51000 Rijeka</item>
      <item>S.P. UGOSTITELJSTVO d.o.o., OIB 80804181011, Užarska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80804181011</item>
    </izvorni_sadrzaj>
    <derivirana_varijabla naziv="DomainObject.Predmet.SudioniciListNazivOIB_1">
      <item>, OIB 85821130368</item>
      <item>, OIB 80804181011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473</properties:Words>
  <properties:Characters>2357</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2016-12-27T09:10:00Z</dcterms:created>
  <dc:creator>Marlena Redžaj</dc:creator>
  <cp:lastModifiedBy>Marlena Redžaj</cp:lastModifiedBy>
  <cp:lastPrinted>2016-12-27T09:08:00Z</cp:lastPrinted>
  <dcterms:modified xmlns:xsi="http://www.w3.org/2001/XMLSchema-instance" xsi:type="dcterms:W3CDTF">2016-12-27T09:11:00Z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