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afe5e" w14:paraId="65afe5e" w:rsidRDefault="00704453" w:rsidP="004F1802" w:rsidR="004F1802" w:rsidRPr="00051273">
      <w:pPr>
        <w:pStyle w:val="Obinitekst"/>
        <w:tabs>
          <w:tab w:pos="5340" w:val="left"/>
        </w:tabs>
        <w15:collapsed w:val="false"/>
        <w:rPr>
          <w:rFonts w:cs="Times New Roman" w:eastAsia="MS Mincho" w:hAnsi="Times New Roman" w:ascii="Times New Roman"/>
          <w:sz w:val="24"/>
        </w:rPr>
      </w:pPr>
      <w:bookmarkStart w:name="_GoBack" w:id="0"/>
      <w:bookmarkEnd w:id="0"/>
      <w:r w:rsidRPr="00051273">
        <w:rPr>
          <w:rFonts w:cs="Times New Roman" w:eastAsia="MS Mincho" w:hAnsi="Times New Roman" w:ascii="Times New Roman"/>
          <w:sz w:val="24"/>
        </w:rPr>
        <w:t xml:space="preserve">REPUBLIKA HRVATSKA </w:t>
      </w:r>
      <w:r w:rsidR="003A6B6F" w:rsidRPr="00051273">
        <w:rPr>
          <w:rFonts w:cs="Times New Roman" w:eastAsia="MS Mincho" w:hAnsi="Times New Roman" w:ascii="Times New Roman"/>
          <w:sz w:val="24"/>
        </w:rPr>
        <w:tab/>
      </w:r>
    </w:p>
    <w:p w:rsidRDefault="00704453" w:rsidP="004F1802" w:rsidR="00704453" w:rsidRPr="00051273">
      <w:pPr>
        <w:pStyle w:val="Obinitekst"/>
        <w:tabs>
          <w:tab w:pos="5340" w:val="left"/>
        </w:tabs>
        <w:rPr>
          <w:rFonts w:cs="Times New Roman" w:eastAsia="MS Mincho" w:hAnsi="Times New Roman" w:ascii="Times New Roman"/>
          <w:sz w:val="24"/>
        </w:rPr>
      </w:pPr>
      <w:r w:rsidRPr="00051273">
        <w:rPr>
          <w:rFonts w:cs="Times New Roman" w:eastAsia="MS Mincho" w:hAnsi="Times New Roman" w:ascii="Times New Roman"/>
          <w:sz w:val="24"/>
        </w:rPr>
        <w:t xml:space="preserve">TRGOVAČKI SUD U RIJECI          </w:t>
      </w:r>
    </w:p>
    <w:p w:rsidRDefault="004F1802" w:rsidP="00543D0A" w:rsidR="00E55C0F">
      <w:pPr>
        <w:pStyle w:val="Obinitekst"/>
        <w:tabs>
          <w:tab w:pos="6630" w:val="left"/>
        </w:tabs>
        <w:rPr>
          <w:rFonts w:cs="Times New Roman" w:eastAsia="MS Mincho" w:hAnsi="Times New Roman" w:ascii="Times New Roman"/>
          <w:sz w:val="24"/>
        </w:rPr>
      </w:pPr>
      <w:r w:rsidRPr="00051273">
        <w:rPr>
          <w:rFonts w:cs="Times New Roman" w:eastAsia="MS Mincho" w:hAnsi="Times New Roman" w:ascii="Times New Roman"/>
          <w:sz w:val="24"/>
        </w:rPr>
        <w:t>Zadarska 1 i 3</w:t>
      </w:r>
    </w:p>
    <w:p w:rsidRDefault="00E55C0F" w:rsidP="00543D0A" w:rsidR="00E55C0F">
      <w:pPr>
        <w:pStyle w:val="Obinitekst"/>
        <w:tabs>
          <w:tab w:pos="6630" w:val="left"/>
        </w:tabs>
        <w:rPr>
          <w:rFonts w:cs="Times New Roman" w:eastAsia="MS Mincho" w:hAnsi="Times New Roman" w:ascii="Times New Roman"/>
          <w:sz w:val="24"/>
        </w:rPr>
      </w:pPr>
    </w:p>
    <w:p w:rsidRDefault="00543D0A" w:rsidP="00543D0A" w:rsidR="00704453" w:rsidRPr="00051273">
      <w:pPr>
        <w:pStyle w:val="Obinitekst"/>
        <w:tabs>
          <w:tab w:pos="6630" w:val="left"/>
        </w:tabs>
        <w:rPr>
          <w:rFonts w:cs="Times New Roman" w:eastAsia="MS Mincho" w:hAnsi="Times New Roman" w:ascii="Times New Roman"/>
          <w:sz w:val="24"/>
        </w:rPr>
      </w:pPr>
      <w:r>
        <w:rPr>
          <w:rFonts w:cs="Times New Roman" w:eastAsia="MS Mincho" w:hAnsi="Times New Roman" w:ascii="Times New Roman"/>
          <w:sz w:val="24"/>
        </w:rPr>
        <w:tab/>
      </w:r>
    </w:p>
    <w:p w:rsidRDefault="004F1802" w:rsidP="00704453" w:rsidR="004F1802" w:rsidRPr="00051273">
      <w:pPr>
        <w:pStyle w:val="Obinitekst"/>
        <w:rPr>
          <w:rFonts w:cs="Times New Roman" w:eastAsia="MS Mincho" w:hAnsi="Times New Roman" w:ascii="Times New Roman"/>
          <w:sz w:val="24"/>
        </w:rPr>
      </w:pPr>
    </w:p>
    <w:p w:rsidRDefault="00E55C0F" w:rsidP="00704453" w:rsidR="00704453" w:rsidRPr="00051273">
      <w:pPr>
        <w:pStyle w:val="Obinitekst"/>
        <w:jc w:val="center"/>
        <w:rPr>
          <w:rFonts w:cs="Times New Roman" w:eastAsia="MS Mincho" w:hAnsi="Times New Roman" w:ascii="Times New Roman"/>
          <w:sz w:val="24"/>
        </w:rPr>
      </w:pPr>
      <w:r>
        <w:rPr>
          <w:rFonts w:cs="Times New Roman" w:eastAsia="MS Mincho" w:hAnsi="Times New Roman" w:ascii="Times New Roman"/>
          <w:sz w:val="24"/>
        </w:rPr>
        <w:t>Z</w:t>
      </w:r>
      <w:r w:rsidR="00704453" w:rsidRPr="00051273">
        <w:rPr>
          <w:rFonts w:cs="Times New Roman" w:eastAsia="MS Mincho" w:hAnsi="Times New Roman" w:ascii="Times New Roman"/>
          <w:sz w:val="24"/>
        </w:rPr>
        <w:t xml:space="preserve"> A P I S N I K</w:t>
      </w:r>
    </w:p>
    <w:p w:rsidRDefault="000C1B6D" w:rsidP="00704453" w:rsidR="00704453" w:rsidRPr="00051273">
      <w:pPr>
        <w:pStyle w:val="Obinitekst"/>
        <w:jc w:val="center"/>
        <w:rPr>
          <w:rFonts w:cs="Times New Roman" w:eastAsia="MS Mincho" w:hAnsi="Times New Roman" w:ascii="Times New Roman"/>
          <w:sz w:val="24"/>
        </w:rPr>
      </w:pPr>
      <w:r>
        <w:rPr>
          <w:rFonts w:cs="Times New Roman" w:eastAsia="MS Mincho" w:hAnsi="Times New Roman" w:ascii="Times New Roman"/>
          <w:sz w:val="24"/>
        </w:rPr>
        <w:t>o</w:t>
      </w:r>
      <w:r w:rsidR="00704453" w:rsidRPr="00051273">
        <w:rPr>
          <w:rFonts w:cs="Times New Roman" w:eastAsia="MS Mincho" w:hAnsi="Times New Roman" w:ascii="Times New Roman"/>
          <w:sz w:val="24"/>
        </w:rPr>
        <w:t>d</w:t>
      </w:r>
      <w:r w:rsidR="00DA6900">
        <w:rPr>
          <w:rFonts w:cs="Times New Roman" w:eastAsia="MS Mincho" w:hAnsi="Times New Roman" w:ascii="Times New Roman"/>
          <w:sz w:val="24"/>
        </w:rPr>
        <w:t xml:space="preserve"> </w:t>
      </w:r>
      <w:r w:rsidR="001053DC">
        <w:rPr>
          <w:rFonts w:cs="Times New Roman" w:eastAsia="MS Mincho" w:hAnsi="Times New Roman" w:ascii="Times New Roman"/>
          <w:sz w:val="24"/>
        </w:rPr>
        <w:t xml:space="preserve">22. studenog </w:t>
      </w:r>
      <w:r w:rsidR="00CF4144">
        <w:rPr>
          <w:rFonts w:cs="Times New Roman" w:eastAsia="MS Mincho" w:hAnsi="Times New Roman" w:ascii="Times New Roman"/>
          <w:sz w:val="24"/>
        </w:rPr>
        <w:t>201</w:t>
      </w:r>
      <w:r w:rsidR="005D0034">
        <w:rPr>
          <w:rFonts w:cs="Times New Roman" w:eastAsia="MS Mincho" w:hAnsi="Times New Roman" w:ascii="Times New Roman"/>
          <w:sz w:val="24"/>
        </w:rPr>
        <w:t>6</w:t>
      </w:r>
      <w:r w:rsidR="00CF4144">
        <w:rPr>
          <w:rFonts w:cs="Times New Roman" w:eastAsia="MS Mincho" w:hAnsi="Times New Roman" w:ascii="Times New Roman"/>
          <w:sz w:val="24"/>
        </w:rPr>
        <w:t>.</w:t>
      </w:r>
      <w:r w:rsidR="00704453" w:rsidRPr="00051273">
        <w:rPr>
          <w:rFonts w:cs="Times New Roman" w:eastAsia="MS Mincho" w:hAnsi="Times New Roman" w:ascii="Times New Roman"/>
          <w:sz w:val="24"/>
        </w:rPr>
        <w:t xml:space="preserve"> godine</w:t>
      </w:r>
    </w:p>
    <w:p w:rsidRDefault="00993820" w:rsidP="00704453" w:rsidR="00993820">
      <w:pPr>
        <w:pStyle w:val="Obinitekst"/>
        <w:rPr>
          <w:rFonts w:cs="Times New Roman" w:eastAsia="MS Mincho" w:hAnsi="Times New Roman" w:ascii="Times New Roman"/>
          <w:sz w:val="24"/>
        </w:rPr>
      </w:pPr>
    </w:p>
    <w:p w:rsidRDefault="00000339" w:rsidP="00704453" w:rsidR="00000339">
      <w:pPr>
        <w:pStyle w:val="Obinitekst"/>
        <w:rPr>
          <w:rFonts w:cs="Times New Roman" w:eastAsia="MS Mincho" w:hAnsi="Times New Roman" w:ascii="Times New Roman"/>
          <w:sz w:val="24"/>
        </w:rPr>
      </w:pPr>
    </w:p>
    <w:p w:rsidRDefault="00E55C0F" w:rsidP="00704453" w:rsidR="00E55C0F" w:rsidRPr="007A0272">
      <w:pPr>
        <w:pStyle w:val="Obinitekst"/>
        <w:rPr>
          <w:rFonts w:cs="Times New Roman" w:eastAsia="MS Mincho" w:hAnsi="Times New Roman" w:ascii="Times New Roman"/>
          <w:sz w:val="24"/>
          <w:szCs w:val="24"/>
        </w:rPr>
      </w:pPr>
    </w:p>
    <w:p w:rsidRDefault="00704453" w:rsidP="00D67A05" w:rsidR="00342C36">
      <w:pPr>
        <w:pStyle w:val="Obinitekst"/>
        <w:jc w:val="both"/>
        <w:rPr>
          <w:rFonts w:cs="Times New Roman" w:hAnsi="Times New Roman" w:ascii="Times New Roman"/>
          <w:sz w:val="24"/>
          <w:szCs w:val="24"/>
        </w:rPr>
      </w:pPr>
      <w:r w:rsidRPr="007A0272">
        <w:rPr>
          <w:rFonts w:cs="Times New Roman" w:eastAsia="MS Mincho" w:hAnsi="Times New Roman" w:ascii="Times New Roman"/>
          <w:sz w:val="24"/>
          <w:szCs w:val="24"/>
        </w:rPr>
        <w:t>sastavljen  kod  Trgovačkog  suda  u  Rijeci,  u   prethodnom   postupku</w:t>
      </w:r>
      <w:r w:rsidR="00EC3FAC" w:rsidRPr="007A0272">
        <w:rPr>
          <w:rFonts w:cs="Times New Roman" w:eastAsia="MS Mincho" w:hAnsi="Times New Roman" w:ascii="Times New Roman"/>
          <w:sz w:val="24"/>
          <w:szCs w:val="24"/>
        </w:rPr>
        <w:t xml:space="preserve"> radi</w:t>
      </w:r>
      <w:r w:rsidR="00F94195" w:rsidRPr="007A0272">
        <w:rPr>
          <w:rFonts w:cs="Times New Roman" w:eastAsia="MS Mincho" w:hAnsi="Times New Roman" w:ascii="Times New Roman"/>
          <w:sz w:val="24"/>
          <w:szCs w:val="24"/>
        </w:rPr>
        <w:t xml:space="preserve"> </w:t>
      </w:r>
      <w:r w:rsidR="00151BB5" w:rsidRPr="007A0272">
        <w:rPr>
          <w:rFonts w:cs="Times New Roman" w:eastAsia="MS Mincho" w:hAnsi="Times New Roman" w:ascii="Times New Roman"/>
          <w:sz w:val="24"/>
          <w:szCs w:val="24"/>
        </w:rPr>
        <w:t xml:space="preserve">izjašnjenja o </w:t>
      </w:r>
      <w:r w:rsidR="00151BB5" w:rsidRPr="007F0A62">
        <w:rPr>
          <w:rFonts w:cs="Times New Roman" w:eastAsia="MS Mincho" w:hAnsi="Times New Roman" w:ascii="Times New Roman"/>
          <w:sz w:val="24"/>
          <w:szCs w:val="24"/>
        </w:rPr>
        <w:t xml:space="preserve">prijedlogu za otvaranje stečajnog postupka </w:t>
      </w:r>
      <w:r w:rsidR="00F94195" w:rsidRPr="007F0A62">
        <w:rPr>
          <w:rFonts w:cs="Times New Roman" w:eastAsia="MS Mincho" w:hAnsi="Times New Roman" w:ascii="Times New Roman"/>
          <w:sz w:val="24"/>
          <w:szCs w:val="24"/>
        </w:rPr>
        <w:t xml:space="preserve">nad </w:t>
      </w:r>
      <w:r w:rsidR="005D5402" w:rsidRPr="007F0A62">
        <w:rPr>
          <w:rFonts w:cs="Times New Roman" w:eastAsia="MS Mincho" w:hAnsi="Times New Roman" w:ascii="Times New Roman"/>
          <w:sz w:val="24"/>
          <w:szCs w:val="24"/>
        </w:rPr>
        <w:t xml:space="preserve"> </w:t>
      </w:r>
      <w:r w:rsidR="000C1B6D" w:rsidRPr="007F0A62">
        <w:rPr>
          <w:rFonts w:cs="Times New Roman" w:eastAsia="MS Mincho" w:hAnsi="Times New Roman" w:ascii="Times New Roman"/>
          <w:sz w:val="24"/>
          <w:szCs w:val="24"/>
        </w:rPr>
        <w:t>dužnikom</w:t>
      </w:r>
      <w:r w:rsidR="00342C36" w:rsidRPr="007F0A62">
        <w:rPr>
          <w:rFonts w:cs="Times New Roman" w:eastAsia="MS Mincho" w:hAnsi="Times New Roman" w:ascii="Times New Roman"/>
          <w:sz w:val="24"/>
          <w:szCs w:val="24"/>
        </w:rPr>
        <w:t xml:space="preserve"> </w:t>
      </w:r>
      <w:r w:rsidR="007F0A62" w:rsidRPr="007F0A62">
        <w:rPr>
          <w:rFonts w:cs="Times New Roman" w:hAnsi="Times New Roman" w:ascii="Times New Roman"/>
          <w:sz w:val="24"/>
          <w:szCs w:val="24"/>
        </w:rPr>
        <w:t>DONI - VELI društvo s ograničenom odgovornošću za turističke usluge Veli Lošinj, Kunsil 10 ( MBS 040258717- OIB 42472276045 ).</w:t>
      </w:r>
    </w:p>
    <w:p w:rsidRDefault="007F0A62" w:rsidP="00D67A05" w:rsidR="007F0A62" w:rsidRPr="007F0A62">
      <w:pPr>
        <w:pStyle w:val="Obinitekst"/>
        <w:jc w:val="both"/>
        <w:rPr>
          <w:rFonts w:cs="Times New Roman" w:eastAsia="MS Mincho" w:hAnsi="Times New Roman" w:ascii="Times New Roman"/>
          <w:sz w:val="24"/>
          <w:szCs w:val="24"/>
        </w:rPr>
      </w:pPr>
    </w:p>
    <w:p w:rsidRDefault="00342C36" w:rsidP="00D67A05" w:rsidR="00342C36">
      <w:pPr>
        <w:pStyle w:val="Obinitekst"/>
        <w:jc w:val="both"/>
        <w:rPr>
          <w:rFonts w:cs="Times New Roman" w:eastAsia="MS Mincho" w:hAnsi="Times New Roman" w:ascii="Times New Roman"/>
          <w:sz w:val="24"/>
        </w:rPr>
      </w:pPr>
    </w:p>
    <w:p w:rsidRDefault="00704453" w:rsidP="00342C36" w:rsidR="00704453" w:rsidRPr="00CF4144">
      <w:pPr>
        <w:pStyle w:val="Obinitekst"/>
        <w:ind w:firstLine="708"/>
        <w:jc w:val="both"/>
        <w:rPr>
          <w:rFonts w:cs="Times New Roman" w:eastAsia="MS Mincho" w:hAnsi="Times New Roman" w:ascii="Times New Roman"/>
          <w:sz w:val="24"/>
        </w:rPr>
      </w:pPr>
      <w:r w:rsidRPr="00CF4144">
        <w:rPr>
          <w:rFonts w:cs="Times New Roman" w:eastAsia="MS Mincho" w:hAnsi="Times New Roman" w:ascii="Times New Roman"/>
          <w:sz w:val="24"/>
        </w:rPr>
        <w:t xml:space="preserve">OD SUDA PRISUTNI: </w:t>
      </w:r>
    </w:p>
    <w:p w:rsidRDefault="00704453" w:rsidP="00704453" w:rsidR="005D5402">
      <w:pPr>
        <w:pStyle w:val="Obinitekst"/>
        <w:rPr>
          <w:rFonts w:cs="Times New Roman" w:eastAsia="MS Mincho" w:hAnsi="Times New Roman" w:ascii="Times New Roman"/>
          <w:sz w:val="24"/>
        </w:rPr>
      </w:pPr>
      <w:r w:rsidRPr="00CF4144">
        <w:rPr>
          <w:rFonts w:cs="Times New Roman" w:eastAsia="MS Mincho" w:hAnsi="Times New Roman" w:ascii="Times New Roman"/>
          <w:sz w:val="24"/>
        </w:rPr>
        <w:t xml:space="preserve"> </w:t>
      </w:r>
    </w:p>
    <w:p w:rsidRDefault="00287BF0" w:rsidP="00704453" w:rsidR="00287BF0" w:rsidRPr="00CF4144">
      <w:pPr>
        <w:pStyle w:val="Obinitekst"/>
        <w:rPr>
          <w:rFonts w:cs="Times New Roman" w:eastAsia="MS Mincho" w:hAnsi="Times New Roman" w:ascii="Times New Roman"/>
          <w:sz w:val="24"/>
        </w:rPr>
      </w:pPr>
    </w:p>
    <w:p w:rsidRDefault="00704453" w:rsidP="00704453" w:rsidR="00704453" w:rsidRPr="00CF4144">
      <w:pPr>
        <w:pStyle w:val="Obinitekst"/>
        <w:rPr>
          <w:rFonts w:cs="Times New Roman" w:eastAsia="MS Mincho" w:hAnsi="Times New Roman" w:ascii="Times New Roman"/>
          <w:sz w:val="24"/>
        </w:rPr>
      </w:pPr>
      <w:r w:rsidRPr="00CF4144">
        <w:rPr>
          <w:rFonts w:cs="Times New Roman" w:eastAsia="MS Mincho" w:hAnsi="Times New Roman" w:ascii="Times New Roman"/>
          <w:sz w:val="24"/>
        </w:rPr>
        <w:t xml:space="preserve">          Liljana Ugrin, stečajni sudac</w:t>
      </w:r>
    </w:p>
    <w:p w:rsidRDefault="00704453" w:rsidP="00704453" w:rsidR="00704453" w:rsidRPr="00CF4144">
      <w:pPr>
        <w:pStyle w:val="Obinitekst"/>
        <w:rPr>
          <w:rFonts w:cs="Times New Roman" w:eastAsia="MS Mincho" w:hAnsi="Times New Roman" w:ascii="Times New Roman"/>
          <w:sz w:val="24"/>
        </w:rPr>
      </w:pPr>
      <w:r w:rsidRPr="00CF4144">
        <w:rPr>
          <w:rFonts w:cs="Times New Roman" w:eastAsia="MS Mincho" w:hAnsi="Times New Roman" w:ascii="Times New Roman"/>
          <w:sz w:val="24"/>
        </w:rPr>
        <w:t xml:space="preserve">          Tatjana Fidel, zapisničar </w:t>
      </w:r>
    </w:p>
    <w:p w:rsidRDefault="00704453" w:rsidP="00704453" w:rsidR="00704453">
      <w:pPr>
        <w:pStyle w:val="Obinitekst"/>
        <w:rPr>
          <w:rFonts w:cs="Times New Roman" w:eastAsia="MS Mincho" w:hAnsi="Times New Roman" w:ascii="Times New Roman"/>
          <w:sz w:val="24"/>
        </w:rPr>
      </w:pPr>
    </w:p>
    <w:p w:rsidRDefault="00E55C0F" w:rsidP="00704453" w:rsidR="00E55C0F" w:rsidRPr="00CF4144">
      <w:pPr>
        <w:pStyle w:val="Obinitekst"/>
        <w:rPr>
          <w:rFonts w:cs="Times New Roman" w:eastAsia="MS Mincho" w:hAnsi="Times New Roman" w:ascii="Times New Roman"/>
          <w:sz w:val="24"/>
        </w:rPr>
      </w:pPr>
    </w:p>
    <w:p w:rsidRDefault="00704453" w:rsidP="00704453" w:rsidR="00704453" w:rsidRPr="00CF4144">
      <w:pPr>
        <w:pStyle w:val="Obinitekst"/>
        <w:jc w:val="center"/>
        <w:rPr>
          <w:rFonts w:cs="Times New Roman" w:eastAsia="MS Mincho" w:hAnsi="Times New Roman" w:ascii="Times New Roman"/>
          <w:sz w:val="24"/>
        </w:rPr>
      </w:pPr>
      <w:r w:rsidRPr="00CF4144">
        <w:rPr>
          <w:rFonts w:cs="Times New Roman" w:eastAsia="MS Mincho" w:hAnsi="Times New Roman" w:ascii="Times New Roman"/>
          <w:sz w:val="24"/>
        </w:rPr>
        <w:t>Početak u</w:t>
      </w:r>
      <w:r w:rsidR="007B6715">
        <w:rPr>
          <w:rFonts w:cs="Times New Roman" w:eastAsia="MS Mincho" w:hAnsi="Times New Roman" w:ascii="Times New Roman"/>
          <w:sz w:val="24"/>
        </w:rPr>
        <w:t xml:space="preserve"> </w:t>
      </w:r>
      <w:r w:rsidR="007A0272">
        <w:rPr>
          <w:rFonts w:cs="Times New Roman" w:eastAsia="MS Mincho" w:hAnsi="Times New Roman" w:ascii="Times New Roman"/>
          <w:sz w:val="24"/>
        </w:rPr>
        <w:t>10</w:t>
      </w:r>
      <w:r w:rsidR="001053DC">
        <w:rPr>
          <w:rFonts w:cs="Times New Roman" w:eastAsia="MS Mincho" w:hAnsi="Times New Roman" w:ascii="Times New Roman"/>
          <w:sz w:val="24"/>
        </w:rPr>
        <w:t>.</w:t>
      </w:r>
      <w:r w:rsidR="00FB0091">
        <w:rPr>
          <w:rFonts w:cs="Times New Roman" w:eastAsia="MS Mincho" w:hAnsi="Times New Roman" w:ascii="Times New Roman"/>
          <w:sz w:val="24"/>
        </w:rPr>
        <w:t xml:space="preserve">09 </w:t>
      </w:r>
      <w:r w:rsidRPr="00CF4144">
        <w:rPr>
          <w:rFonts w:cs="Times New Roman" w:eastAsia="MS Mincho" w:hAnsi="Times New Roman" w:ascii="Times New Roman"/>
          <w:sz w:val="24"/>
        </w:rPr>
        <w:t>sati</w:t>
      </w:r>
    </w:p>
    <w:p w:rsidRDefault="00704453" w:rsidP="00704453" w:rsidR="00704453">
      <w:pPr>
        <w:pStyle w:val="Obinitekst"/>
        <w:rPr>
          <w:rFonts w:cs="Times New Roman" w:eastAsia="MS Mincho" w:hAnsi="Times New Roman" w:ascii="Times New Roman"/>
          <w:sz w:val="24"/>
        </w:rPr>
      </w:pPr>
    </w:p>
    <w:p w:rsidRDefault="00C0037C" w:rsidP="00704453" w:rsidR="00C0037C" w:rsidRPr="00CF4144">
      <w:pPr>
        <w:pStyle w:val="Obinitekst"/>
        <w:rPr>
          <w:rFonts w:cs="Times New Roman" w:eastAsia="MS Mincho" w:hAnsi="Times New Roman" w:ascii="Times New Roman"/>
          <w:sz w:val="24"/>
        </w:rPr>
      </w:pPr>
    </w:p>
    <w:p w:rsidRDefault="00704453" w:rsidP="00704453" w:rsidR="00704453">
      <w:pPr>
        <w:pStyle w:val="Obinitekst"/>
        <w:rPr>
          <w:rFonts w:cs="Times New Roman" w:eastAsia="MS Mincho" w:hAnsi="Times New Roman" w:ascii="Times New Roman"/>
          <w:sz w:val="24"/>
        </w:rPr>
      </w:pPr>
      <w:r w:rsidRPr="00CF4144">
        <w:rPr>
          <w:rFonts w:cs="Times New Roman" w:eastAsia="MS Mincho" w:hAnsi="Times New Roman" w:ascii="Times New Roman"/>
          <w:sz w:val="24"/>
        </w:rPr>
        <w:t xml:space="preserve">           Utvrđuje se da je na današnje ročište pristupili;</w:t>
      </w:r>
    </w:p>
    <w:p w:rsidRDefault="00EE7BBE" w:rsidP="00704453" w:rsidR="00EE7BBE">
      <w:pPr>
        <w:pStyle w:val="Obinitekst"/>
        <w:rPr>
          <w:rFonts w:cs="Times New Roman" w:eastAsia="MS Mincho" w:hAnsi="Times New Roman" w:ascii="Times New Roman"/>
          <w:sz w:val="24"/>
        </w:rPr>
      </w:pPr>
    </w:p>
    <w:p w:rsidRDefault="00EE7BBE" w:rsidP="00EE7BBE" w:rsidR="00EE7BBE">
      <w:pPr>
        <w:pStyle w:val="Obinitekst"/>
        <w:numPr>
          <w:ilvl w:val="0"/>
          <w:numId w:val="6"/>
        </w:numPr>
        <w:rPr>
          <w:rFonts w:cs="Times New Roman" w:eastAsia="MS Mincho" w:hAnsi="Times New Roman" w:ascii="Times New Roman"/>
          <w:sz w:val="24"/>
        </w:rPr>
      </w:pPr>
      <w:r>
        <w:rPr>
          <w:rFonts w:cs="Times New Roman" w:eastAsia="MS Mincho" w:hAnsi="Times New Roman" w:ascii="Times New Roman"/>
          <w:sz w:val="24"/>
        </w:rPr>
        <w:t>za predlagatelja nitko, dostava poziva uredno iskazana</w:t>
      </w:r>
    </w:p>
    <w:p w:rsidRDefault="00E67F75" w:rsidP="00EE7BBE" w:rsidR="00FB0091">
      <w:pPr>
        <w:pStyle w:val="Obinitekst"/>
        <w:numPr>
          <w:ilvl w:val="0"/>
          <w:numId w:val="6"/>
        </w:numPr>
        <w:rPr>
          <w:rFonts w:cs="Times New Roman" w:eastAsia="MS Mincho" w:hAnsi="Times New Roman" w:ascii="Times New Roman"/>
          <w:sz w:val="24"/>
        </w:rPr>
      </w:pPr>
      <w:r>
        <w:rPr>
          <w:rFonts w:cs="Times New Roman" w:eastAsia="MS Mincho" w:hAnsi="Times New Roman" w:ascii="Times New Roman"/>
          <w:sz w:val="24"/>
        </w:rPr>
        <w:t>za dužnika:</w:t>
      </w:r>
      <w:r w:rsidR="00101014">
        <w:rPr>
          <w:rFonts w:cs="Times New Roman" w:eastAsia="MS Mincho" w:hAnsi="Times New Roman" w:ascii="Times New Roman"/>
          <w:sz w:val="24"/>
        </w:rPr>
        <w:t xml:space="preserve"> </w:t>
      </w:r>
      <w:r w:rsidR="00FB0091">
        <w:rPr>
          <w:rFonts w:cs="Times New Roman" w:eastAsia="MS Mincho" w:hAnsi="Times New Roman" w:ascii="Times New Roman"/>
          <w:sz w:val="24"/>
        </w:rPr>
        <w:t>nitko, dostava poziva uredno iskazana</w:t>
      </w:r>
    </w:p>
    <w:p w:rsidRDefault="00FB0091" w:rsidP="00EE7BBE" w:rsidR="00E67F75">
      <w:pPr>
        <w:pStyle w:val="Obinitekst"/>
        <w:numPr>
          <w:ilvl w:val="0"/>
          <w:numId w:val="6"/>
        </w:numPr>
        <w:rPr>
          <w:rFonts w:cs="Times New Roman" w:eastAsia="MS Mincho" w:hAnsi="Times New Roman" w:ascii="Times New Roman"/>
          <w:sz w:val="24"/>
        </w:rPr>
      </w:pPr>
      <w:r>
        <w:rPr>
          <w:rFonts w:cs="Times New Roman" w:eastAsia="MS Mincho" w:hAnsi="Times New Roman" w:ascii="Times New Roman"/>
          <w:sz w:val="24"/>
        </w:rPr>
        <w:t>privremeni stečajni upravitelj Višnja Rosenberg Volarić</w:t>
      </w:r>
      <w:r w:rsidR="00342C36">
        <w:rPr>
          <w:rFonts w:cs="Times New Roman" w:eastAsia="MS Mincho" w:hAnsi="Times New Roman" w:ascii="Times New Roman"/>
          <w:sz w:val="24"/>
        </w:rPr>
        <w:t xml:space="preserve"> </w:t>
      </w:r>
      <w:r w:rsidR="00E67F75">
        <w:rPr>
          <w:rFonts w:cs="Times New Roman" w:eastAsia="MS Mincho" w:hAnsi="Times New Roman" w:ascii="Times New Roman"/>
          <w:sz w:val="24"/>
        </w:rPr>
        <w:t xml:space="preserve"> </w:t>
      </w:r>
    </w:p>
    <w:p w:rsidRDefault="00D845BE" w:rsidP="00E67F75" w:rsidR="00D845BE">
      <w:pPr>
        <w:pStyle w:val="Obinitekst"/>
        <w:ind w:left="360"/>
        <w:rPr>
          <w:rFonts w:cs="Times New Roman" w:eastAsia="MS Mincho" w:hAnsi="Times New Roman" w:ascii="Times New Roman"/>
          <w:sz w:val="24"/>
        </w:rPr>
      </w:pPr>
    </w:p>
    <w:p w:rsidRDefault="00FB0091" w:rsidP="00FB0091" w:rsidR="00FB0091">
      <w:pPr>
        <w:ind w:firstLine="348" w:left="360"/>
        <w:jc w:val="both"/>
      </w:pPr>
      <w:r>
        <w:t>Privremena stečajna upraviteljica izlaže kao u  izvješću od 17. studenog 2016. godine. Navodi da dužnik ima jednog zaposlenika  te da nema imovine iz koje bi se mogao namiriti trošak postupka, ali da je dana 17. studenog 2016. primila od  zakonskog zastupnika dužnika očevidnik o redoslijedu plaćanja iz kojeg je razvidno da dužnik na taj dan ima blokadu u iznosu od 6.280,33 kn te također da je primila zamolbu koju predaje u spis a iz koje je razvidno da bi dužnik podmirio dug u punom iznosu u slijedećih 15 dana.</w:t>
      </w:r>
    </w:p>
    <w:p w:rsidRDefault="00FB0091" w:rsidP="00FB0091" w:rsidR="00FB0091">
      <w:pPr>
        <w:ind w:firstLine="348" w:left="360"/>
        <w:jc w:val="both"/>
      </w:pPr>
      <w:r>
        <w:t>Stoga privremena stečajna upraviteljica predlaže a budući je utvrdila da dužnik nema imovine ni za pokriće troška stečajnog postupka da se zakaže ročište radi rasprave o pretpostavkama za otvaranje stečajnog postupka.</w:t>
      </w:r>
    </w:p>
    <w:p w:rsidRDefault="00E67F75" w:rsidP="00E67F75" w:rsidR="00E67F75">
      <w:pPr>
        <w:ind w:left="360"/>
      </w:pPr>
    </w:p>
    <w:p w:rsidRDefault="00E67F75" w:rsidP="00E67F75" w:rsidR="00E67F75">
      <w:pPr>
        <w:ind w:firstLine="708"/>
        <w:jc w:val="both"/>
      </w:pPr>
      <w:r>
        <w:t>Sudac donosi</w:t>
      </w:r>
    </w:p>
    <w:p w:rsidRDefault="00E67F75" w:rsidP="00E67F75" w:rsidR="00E67F75">
      <w:pPr>
        <w:ind w:firstLine="708"/>
        <w:jc w:val="both"/>
      </w:pPr>
    </w:p>
    <w:p w:rsidRDefault="00E67F75" w:rsidP="00E67F75" w:rsidR="00E67F75">
      <w:pPr>
        <w:ind w:firstLine="708"/>
        <w:jc w:val="center"/>
      </w:pPr>
      <w:r>
        <w:t>r j e š e n j e</w:t>
      </w:r>
    </w:p>
    <w:p w:rsidRDefault="00E67F75" w:rsidP="00E67F75" w:rsidR="00E67F75">
      <w:pPr>
        <w:jc w:val="both"/>
      </w:pPr>
    </w:p>
    <w:p w:rsidRDefault="00FB0091" w:rsidP="00FB0091" w:rsidR="00FB0091">
      <w:pPr>
        <w:jc w:val="both"/>
      </w:pPr>
      <w:r>
        <w:tab/>
      </w:r>
    </w:p>
    <w:p w:rsidRDefault="00FB0091" w:rsidP="00FB0091" w:rsidR="00FB0091">
      <w:pPr>
        <w:jc w:val="both"/>
      </w:pPr>
      <w:r>
        <w:t>I</w:t>
      </w:r>
      <w:r>
        <w:tab/>
        <w:t>Ročište radi utvrđivanja pretpostavki za otvaranje stečajnog postupka  zakazuje se  za dan</w:t>
      </w:r>
    </w:p>
    <w:p w:rsidRDefault="00FB0091" w:rsidP="00FB0091" w:rsidR="00FB0091">
      <w:pPr>
        <w:jc w:val="both"/>
      </w:pPr>
    </w:p>
    <w:p w:rsidRDefault="00FB0091" w:rsidP="00FB0091" w:rsidR="00FB0091">
      <w:pPr>
        <w:ind w:firstLine="708"/>
        <w:jc w:val="center"/>
      </w:pPr>
      <w:r>
        <w:t>21. veljače 2017. u 09.30 sati</w:t>
      </w:r>
    </w:p>
    <w:p w:rsidRDefault="00FB0091" w:rsidP="00FB0091" w:rsidR="00FB0091">
      <w:pPr>
        <w:ind w:firstLine="708"/>
        <w:jc w:val="both"/>
      </w:pPr>
    </w:p>
    <w:p w:rsidRDefault="00FB0091" w:rsidP="00FB0091" w:rsidR="00FB0091">
      <w:pPr>
        <w:ind w:firstLine="708"/>
        <w:jc w:val="both"/>
      </w:pPr>
    </w:p>
    <w:p w:rsidRDefault="00FB0091" w:rsidP="00FB0091" w:rsidR="00FB0091">
      <w:pPr>
        <w:ind w:firstLine="708"/>
        <w:jc w:val="both"/>
      </w:pPr>
      <w:r>
        <w:t xml:space="preserve">kod ovog suda, Zadarska 1 i 3, sudnica 11, o čemu </w:t>
      </w:r>
      <w:r w:rsidR="00FC1C7F">
        <w:t>će stranke biti obaviještene kopijom raspravnog zapisnika a privremeni stečajni upravitelj prima na znanje</w:t>
      </w:r>
      <w:r>
        <w:t>.</w:t>
      </w:r>
    </w:p>
    <w:p w:rsidRDefault="00FB0091" w:rsidP="00FB0091" w:rsidR="00FB0091">
      <w:pPr>
        <w:ind w:firstLine="708"/>
        <w:jc w:val="both"/>
      </w:pPr>
    </w:p>
    <w:p w:rsidRDefault="00FB0091" w:rsidP="00FB0091" w:rsidR="00FB0091">
      <w:pPr>
        <w:jc w:val="both"/>
      </w:pPr>
      <w:r>
        <w:t>II</w:t>
      </w:r>
      <w:r>
        <w:tab/>
        <w:t>Nalaže se predlagatelju i zastupniku dužnika po zakonu da najkasnije u roku od 15 dana predaju privremenom stečajnom upravitelju svu dokumentaciju na osnovu koje može podnijeti izvješće o imovni dužnika.</w:t>
      </w:r>
    </w:p>
    <w:p w:rsidRDefault="00FB0091" w:rsidP="00FB0091" w:rsidR="00FB0091">
      <w:pPr>
        <w:jc w:val="both"/>
      </w:pPr>
    </w:p>
    <w:p w:rsidRDefault="00FB0091" w:rsidP="00FB0091" w:rsidR="00FB0091">
      <w:pPr>
        <w:ind w:firstLine="708" w:left="2832"/>
        <w:jc w:val="both"/>
      </w:pPr>
      <w:r>
        <w:t>Dovršeno u 10,</w:t>
      </w:r>
      <w:r w:rsidR="00FC1C7F">
        <w:t>20</w:t>
      </w:r>
      <w:r>
        <w:t xml:space="preserve"> sati</w:t>
      </w:r>
    </w:p>
    <w:p w:rsidRDefault="00FB0091" w:rsidP="00FB0091" w:rsidR="00FB0091" w:rsidRPr="00D825F2">
      <w:pPr>
        <w:pStyle w:val="Odlomakpopisa"/>
        <w:ind w:left="360"/>
      </w:pPr>
    </w:p>
    <w:p w:rsidRDefault="00FB0091" w:rsidP="00FB0091" w:rsidR="00FB0091">
      <w:pPr>
        <w:jc w:val="center"/>
      </w:pPr>
    </w:p>
    <w:p w:rsidRDefault="00FB0091" w:rsidP="00FB0091" w:rsidR="00FB0091">
      <w:r>
        <w:t xml:space="preserve">          </w:t>
      </w:r>
      <w:r>
        <w:tab/>
      </w:r>
      <w:r>
        <w:tab/>
      </w:r>
      <w:r>
        <w:tab/>
      </w:r>
      <w:r>
        <w:tab/>
      </w:r>
      <w:r>
        <w:tab/>
        <w:t>Stečajni sudac</w:t>
      </w:r>
      <w:r>
        <w:tab/>
      </w:r>
      <w:r>
        <w:tab/>
        <w:t xml:space="preserve">  Stranke</w:t>
      </w:r>
    </w:p>
    <w:p w:rsidRDefault="00FB0091" w:rsidP="00FB0091" w:rsidR="00FB0091"/>
    <w:p w:rsidRDefault="00FB0091" w:rsidP="00FB0091" w:rsidR="00FB0091"/>
    <w:p w:rsidRDefault="00FB0091" w:rsidP="00FB0091" w:rsidR="00FB0091">
      <w:pPr>
        <w:rPr>
          <w:rFonts w:cs="Arial" w:hAnsi="Arial" w:ascii="Arial"/>
        </w:rPr>
      </w:pPr>
      <w:r>
        <w:tab/>
      </w:r>
      <w:r>
        <w:tab/>
      </w:r>
      <w:r>
        <w:tab/>
      </w:r>
      <w:r>
        <w:tab/>
        <w:t xml:space="preserve">            Zapisničar                                             </w:t>
      </w:r>
      <w:r>
        <w:tab/>
      </w:r>
      <w:r>
        <w:tab/>
      </w:r>
    </w:p>
    <w:p w:rsidRDefault="00FB0091" w:rsidP="00FB0091" w:rsidR="00FB0091">
      <w:pPr>
        <w:pStyle w:val="Obinitekst"/>
        <w:rPr>
          <w:rFonts w:cs="Times New Roman" w:eastAsia="MS Mincho" w:hAnsi="Times New Roman" w:ascii="Times New Roman"/>
          <w:sz w:val="24"/>
        </w:rPr>
      </w:pPr>
    </w:p>
    <w:p w:rsidRDefault="00FB0091" w:rsidP="00FB0091" w:rsidR="00FB0091">
      <w:pPr>
        <w:pStyle w:val="Obinitekst"/>
        <w:ind w:left="720"/>
        <w:rPr>
          <w:rFonts w:cs="Times New Roman" w:eastAsia="MS Mincho" w:hAnsi="Times New Roman" w:ascii="Times New Roman"/>
          <w:sz w:val="24"/>
        </w:rPr>
      </w:pPr>
    </w:p>
    <w:p w:rsidRDefault="00FB0091" w:rsidP="00FB0091" w:rsidR="00FB0091" w:rsidRPr="00CF4144">
      <w:pPr>
        <w:pStyle w:val="Obinitekst"/>
        <w:ind w:left="720"/>
        <w:rPr>
          <w:rFonts w:cs="Times New Roman" w:eastAsia="MS Mincho" w:hAnsi="Times New Roman" w:ascii="Times New Roman"/>
          <w:sz w:val="24"/>
        </w:rPr>
      </w:pPr>
    </w:p>
    <w:p w:rsidRDefault="00E67F75" w:rsidP="00E67F75" w:rsidR="00E67F75">
      <w:pPr>
        <w:pStyle w:val="Obinitekst"/>
        <w:ind w:left="360"/>
        <w:rPr>
          <w:rFonts w:cs="Times New Roman" w:eastAsia="MS Mincho" w:hAnsi="Times New Roman" w:ascii="Times New Roman"/>
          <w:sz w:val="24"/>
        </w:rPr>
      </w:pPr>
    </w:p>
    <w:sectPr w:rsidR="00E67F75">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41E4" w:rsidP="00704453" w:rsidR="003141E4">
      <w:r>
        <w:separator/>
      </w:r>
    </w:p>
  </w:endnote>
  <w:endnote w:id="0" w:type="continuationSeparator">
    <w:p w:rsidRDefault="003141E4" w:rsidP="00704453" w:rsidR="003141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4546669"/>
      <w:docPartObj>
        <w:docPartGallery w:val="Page Numbers (Bottom of Page)"/>
        <w:docPartUnique/>
      </w:docPartObj>
    </w:sdtPr>
    <w:sdtEndPr/>
    <w:sdtContent>
      <w:p w:rsidRDefault="00D87141" w:rsidR="00D87141">
        <w:pPr>
          <w:pStyle w:val="Podnoje"/>
          <w:jc w:val="center"/>
        </w:pPr>
        <w:r>
          <w:fldChar w:fldCharType="begin"/>
        </w:r>
        <w:r>
          <w:instrText>PAGE   \* MERGEFORMAT</w:instrText>
        </w:r>
        <w:r>
          <w:fldChar w:fldCharType="separate"/>
        </w:r>
        <w:r w:rsidR="004F42C8">
          <w:rPr>
            <w:noProof/>
          </w:rPr>
          <w:t>1</w:t>
        </w:r>
        <w:r>
          <w:fldChar w:fldCharType="end"/>
        </w:r>
      </w:p>
    </w:sdtContent>
  </w:sdt>
  <w:p w:rsidRDefault="00D87141" w:rsidR="00D8714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41E4" w:rsidP="00704453" w:rsidR="003141E4">
      <w:r>
        <w:separator/>
      </w:r>
    </w:p>
  </w:footnote>
  <w:footnote w:id="0" w:type="continuationSeparator">
    <w:p w:rsidRDefault="003141E4" w:rsidP="00704453" w:rsidR="003141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44F5" w:rsidR="004E44F5">
    <w:pPr>
      <w:pStyle w:val="Zaglavlje"/>
    </w:pPr>
    <w:r>
      <w:tab/>
    </w:r>
    <w:r>
      <w:tab/>
      <w:t>Posl.br. 7 St-</w:t>
    </w:r>
    <w:r w:rsidR="001053DC">
      <w:t>1</w:t>
    </w:r>
    <w:r w:rsidR="00342C36">
      <w:t>2</w:t>
    </w:r>
    <w:r w:rsidR="007F0A62">
      <w:t>7</w:t>
    </w:r>
    <w:r w:rsidR="00151BB5">
      <w:t>/</w:t>
    </w:r>
    <w:r w:rsidR="002F1FDE">
      <w:t>2015-</w:t>
    </w:r>
    <w:r w:rsidR="007F0A62">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024E15"/>
    <w:multiLevelType w:val="hybridMultilevel"/>
    <w:tmpl w:val="70722024"/>
    <w:lvl w:tplc="79A64C24" w:ilvl="0">
      <w:numFmt w:val="bullet"/>
      <w:lvlText w:val="-"/>
      <w:lvlJc w:val="left"/>
      <w:pPr>
        <w:ind w:hanging="360" w:left="36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4BA1A2B"/>
    <w:multiLevelType w:val="hybridMultilevel"/>
    <w:tmpl w:val="A142E64E"/>
    <w:lvl w:tplc="D1A88F80" w:ilvl="0">
      <w:numFmt w:val="bullet"/>
      <w:lvlText w:val="-"/>
      <w:lvlJc w:val="left"/>
      <w:pPr>
        <w:ind w:hanging="360" w:left="720"/>
      </w:pPr>
      <w:rPr>
        <w:rFonts w:cs="Times New Roman" w:eastAsia="MS Mincho"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69967E6"/>
    <w:multiLevelType w:val="hybridMultilevel"/>
    <w:tmpl w:val="D50484CA"/>
    <w:lvl w:tplc="BED47FCA" w:ilvl="0">
      <w:numFmt w:val="bullet"/>
      <w:lvlText w:val="-"/>
      <w:lvlJc w:val="left"/>
      <w:pPr>
        <w:ind w:hanging="360" w:left="720"/>
      </w:pPr>
      <w:rPr>
        <w:rFonts w:cs="Times New Roman" w:eastAsia="MS Mincho"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80E2B76"/>
    <w:multiLevelType w:val="hybridMultilevel"/>
    <w:tmpl w:val="9C3636A8"/>
    <w:lvl w:tplc="23B4F850" w:ilvl="0">
      <w:numFmt w:val="bullet"/>
      <w:lvlText w:val="-"/>
      <w:lvlJc w:val="left"/>
      <w:pPr>
        <w:ind w:hanging="360" w:left="720"/>
      </w:pPr>
      <w:rPr>
        <w:rFonts w:cs="Times New Roman" w:eastAsia="MS Mincho"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CA557D2"/>
    <w:multiLevelType w:val="hybridMultilevel"/>
    <w:tmpl w:val="DC6A71C2"/>
    <w:lvl w:tplc="0C985F48" w:ilvl="0">
      <w:numFmt w:val="bullet"/>
      <w:lvlText w:val="-"/>
      <w:lvlJc w:val="left"/>
      <w:pPr>
        <w:ind w:hanging="360" w:left="720"/>
      </w:pPr>
      <w:rPr>
        <w:rFonts w:cs="Arial" w:eastAsia="MS Mincho"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0"/>
  </w:num>
  <w:num w:numId="3">
    <w:abstractNumId w:val="4"/>
  </w:num>
  <w:num w:numId="4">
    <w:abstractNumId w:val="2"/>
  </w:num>
  <w:num w:numId="5">
    <w:abstractNumId w:val="3"/>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7626"/>
    <w:rsid w:val="00000339"/>
    <w:rsid w:val="000011A9"/>
    <w:rsid w:val="00001AF7"/>
    <w:rsid w:val="000021EB"/>
    <w:rsid w:val="00010822"/>
    <w:rsid w:val="00014B97"/>
    <w:rsid w:val="00015035"/>
    <w:rsid w:val="00015C35"/>
    <w:rsid w:val="00015E7F"/>
    <w:rsid w:val="00021FDD"/>
    <w:rsid w:val="00022341"/>
    <w:rsid w:val="00022710"/>
    <w:rsid w:val="00030479"/>
    <w:rsid w:val="00033262"/>
    <w:rsid w:val="0003726E"/>
    <w:rsid w:val="000414C0"/>
    <w:rsid w:val="0004202E"/>
    <w:rsid w:val="00050E52"/>
    <w:rsid w:val="00051273"/>
    <w:rsid w:val="00054207"/>
    <w:rsid w:val="00056496"/>
    <w:rsid w:val="00057A80"/>
    <w:rsid w:val="00060611"/>
    <w:rsid w:val="000622EE"/>
    <w:rsid w:val="000633CE"/>
    <w:rsid w:val="00064AD4"/>
    <w:rsid w:val="000671F4"/>
    <w:rsid w:val="00067616"/>
    <w:rsid w:val="00070764"/>
    <w:rsid w:val="00070E91"/>
    <w:rsid w:val="00075959"/>
    <w:rsid w:val="000768EC"/>
    <w:rsid w:val="00076A1E"/>
    <w:rsid w:val="00080B3C"/>
    <w:rsid w:val="000825F0"/>
    <w:rsid w:val="000826B6"/>
    <w:rsid w:val="0008368A"/>
    <w:rsid w:val="000839B8"/>
    <w:rsid w:val="00087CD8"/>
    <w:rsid w:val="000903F3"/>
    <w:rsid w:val="0009162A"/>
    <w:rsid w:val="000A2168"/>
    <w:rsid w:val="000A2C29"/>
    <w:rsid w:val="000A2F75"/>
    <w:rsid w:val="000A3A58"/>
    <w:rsid w:val="000A3F70"/>
    <w:rsid w:val="000A5127"/>
    <w:rsid w:val="000A606C"/>
    <w:rsid w:val="000B05F8"/>
    <w:rsid w:val="000B1000"/>
    <w:rsid w:val="000B4D98"/>
    <w:rsid w:val="000C1B6D"/>
    <w:rsid w:val="000C2A9D"/>
    <w:rsid w:val="000C2EB5"/>
    <w:rsid w:val="000C5CAB"/>
    <w:rsid w:val="000D1CC1"/>
    <w:rsid w:val="000D711D"/>
    <w:rsid w:val="000D7D38"/>
    <w:rsid w:val="000E08E7"/>
    <w:rsid w:val="000E1F01"/>
    <w:rsid w:val="000E704F"/>
    <w:rsid w:val="00101014"/>
    <w:rsid w:val="00101794"/>
    <w:rsid w:val="0010293D"/>
    <w:rsid w:val="0010502F"/>
    <w:rsid w:val="001053DC"/>
    <w:rsid w:val="00105408"/>
    <w:rsid w:val="001131DA"/>
    <w:rsid w:val="001224A2"/>
    <w:rsid w:val="001232DC"/>
    <w:rsid w:val="00124D40"/>
    <w:rsid w:val="0013426C"/>
    <w:rsid w:val="00135576"/>
    <w:rsid w:val="0014287D"/>
    <w:rsid w:val="00142B1D"/>
    <w:rsid w:val="00143273"/>
    <w:rsid w:val="001446B8"/>
    <w:rsid w:val="00145950"/>
    <w:rsid w:val="00146FF9"/>
    <w:rsid w:val="001478EA"/>
    <w:rsid w:val="00151BB5"/>
    <w:rsid w:val="00153869"/>
    <w:rsid w:val="00154590"/>
    <w:rsid w:val="00154CDA"/>
    <w:rsid w:val="00155109"/>
    <w:rsid w:val="00156619"/>
    <w:rsid w:val="001577FF"/>
    <w:rsid w:val="001603AB"/>
    <w:rsid w:val="00167EC9"/>
    <w:rsid w:val="00171BF3"/>
    <w:rsid w:val="00176719"/>
    <w:rsid w:val="0017775C"/>
    <w:rsid w:val="00180318"/>
    <w:rsid w:val="0018476F"/>
    <w:rsid w:val="00184D3B"/>
    <w:rsid w:val="00186F31"/>
    <w:rsid w:val="001A0047"/>
    <w:rsid w:val="001A4AF1"/>
    <w:rsid w:val="001B1674"/>
    <w:rsid w:val="001B50B1"/>
    <w:rsid w:val="001B61EE"/>
    <w:rsid w:val="001C02DD"/>
    <w:rsid w:val="001C4764"/>
    <w:rsid w:val="001C47E9"/>
    <w:rsid w:val="001C750F"/>
    <w:rsid w:val="001C7529"/>
    <w:rsid w:val="001D06E5"/>
    <w:rsid w:val="001D0C5E"/>
    <w:rsid w:val="001D1140"/>
    <w:rsid w:val="001D1242"/>
    <w:rsid w:val="001D2A70"/>
    <w:rsid w:val="001D4A47"/>
    <w:rsid w:val="001D51BB"/>
    <w:rsid w:val="001D5495"/>
    <w:rsid w:val="001D7C7C"/>
    <w:rsid w:val="001E43A0"/>
    <w:rsid w:val="001E4FAF"/>
    <w:rsid w:val="001E6BAA"/>
    <w:rsid w:val="001F027A"/>
    <w:rsid w:val="001F7158"/>
    <w:rsid w:val="001F7574"/>
    <w:rsid w:val="00204F19"/>
    <w:rsid w:val="0020685A"/>
    <w:rsid w:val="0021372A"/>
    <w:rsid w:val="00213A28"/>
    <w:rsid w:val="00221788"/>
    <w:rsid w:val="00221A96"/>
    <w:rsid w:val="00223C3F"/>
    <w:rsid w:val="00230BDA"/>
    <w:rsid w:val="00232FFB"/>
    <w:rsid w:val="00233760"/>
    <w:rsid w:val="002349BE"/>
    <w:rsid w:val="00234B3F"/>
    <w:rsid w:val="002420FF"/>
    <w:rsid w:val="0024592B"/>
    <w:rsid w:val="0024618F"/>
    <w:rsid w:val="002474CB"/>
    <w:rsid w:val="00254154"/>
    <w:rsid w:val="002544E6"/>
    <w:rsid w:val="00254ADD"/>
    <w:rsid w:val="00256116"/>
    <w:rsid w:val="00257E8D"/>
    <w:rsid w:val="00261144"/>
    <w:rsid w:val="0026175F"/>
    <w:rsid w:val="00262DC8"/>
    <w:rsid w:val="00263EFC"/>
    <w:rsid w:val="00264765"/>
    <w:rsid w:val="00265B71"/>
    <w:rsid w:val="00270907"/>
    <w:rsid w:val="00272EAC"/>
    <w:rsid w:val="00273ED1"/>
    <w:rsid w:val="00274598"/>
    <w:rsid w:val="00275A62"/>
    <w:rsid w:val="00276B04"/>
    <w:rsid w:val="00277626"/>
    <w:rsid w:val="00277E79"/>
    <w:rsid w:val="00286B15"/>
    <w:rsid w:val="00287BF0"/>
    <w:rsid w:val="00292C01"/>
    <w:rsid w:val="00293494"/>
    <w:rsid w:val="0029518B"/>
    <w:rsid w:val="002A2A66"/>
    <w:rsid w:val="002A3A56"/>
    <w:rsid w:val="002A526C"/>
    <w:rsid w:val="002B29BA"/>
    <w:rsid w:val="002B2D13"/>
    <w:rsid w:val="002B2D91"/>
    <w:rsid w:val="002B3CDC"/>
    <w:rsid w:val="002B764E"/>
    <w:rsid w:val="002C0232"/>
    <w:rsid w:val="002C0B2D"/>
    <w:rsid w:val="002C4B44"/>
    <w:rsid w:val="002C701F"/>
    <w:rsid w:val="002C7BC4"/>
    <w:rsid w:val="002D5930"/>
    <w:rsid w:val="002D6794"/>
    <w:rsid w:val="002D70DC"/>
    <w:rsid w:val="002D7851"/>
    <w:rsid w:val="002D7F11"/>
    <w:rsid w:val="002D7F16"/>
    <w:rsid w:val="002E3BC6"/>
    <w:rsid w:val="002E434F"/>
    <w:rsid w:val="002F0C29"/>
    <w:rsid w:val="002F1FDE"/>
    <w:rsid w:val="002F2143"/>
    <w:rsid w:val="002F5EAA"/>
    <w:rsid w:val="002F7429"/>
    <w:rsid w:val="002F7C77"/>
    <w:rsid w:val="00302526"/>
    <w:rsid w:val="003068CD"/>
    <w:rsid w:val="00307782"/>
    <w:rsid w:val="003138E3"/>
    <w:rsid w:val="003141E4"/>
    <w:rsid w:val="0031476A"/>
    <w:rsid w:val="00314F67"/>
    <w:rsid w:val="00320528"/>
    <w:rsid w:val="00322CE2"/>
    <w:rsid w:val="00324E36"/>
    <w:rsid w:val="00325F10"/>
    <w:rsid w:val="00326999"/>
    <w:rsid w:val="003269F4"/>
    <w:rsid w:val="003273EC"/>
    <w:rsid w:val="0033177A"/>
    <w:rsid w:val="0033342F"/>
    <w:rsid w:val="00334337"/>
    <w:rsid w:val="00336EEB"/>
    <w:rsid w:val="00341B22"/>
    <w:rsid w:val="00342A58"/>
    <w:rsid w:val="00342C36"/>
    <w:rsid w:val="00343D3D"/>
    <w:rsid w:val="003446EB"/>
    <w:rsid w:val="00345D02"/>
    <w:rsid w:val="00345D7C"/>
    <w:rsid w:val="00346486"/>
    <w:rsid w:val="00354AA6"/>
    <w:rsid w:val="00356A8E"/>
    <w:rsid w:val="00357B42"/>
    <w:rsid w:val="0036040E"/>
    <w:rsid w:val="00360B93"/>
    <w:rsid w:val="00363CCA"/>
    <w:rsid w:val="0037584B"/>
    <w:rsid w:val="00375A0E"/>
    <w:rsid w:val="00376E9B"/>
    <w:rsid w:val="003801DC"/>
    <w:rsid w:val="003807B3"/>
    <w:rsid w:val="00381D01"/>
    <w:rsid w:val="00382DBA"/>
    <w:rsid w:val="00384DF2"/>
    <w:rsid w:val="00385470"/>
    <w:rsid w:val="003876F9"/>
    <w:rsid w:val="003911D0"/>
    <w:rsid w:val="00391C61"/>
    <w:rsid w:val="0039335B"/>
    <w:rsid w:val="003955C7"/>
    <w:rsid w:val="0039671F"/>
    <w:rsid w:val="00396BC2"/>
    <w:rsid w:val="003A102C"/>
    <w:rsid w:val="003A4BB4"/>
    <w:rsid w:val="003A5CB2"/>
    <w:rsid w:val="003A6262"/>
    <w:rsid w:val="003A6B6F"/>
    <w:rsid w:val="003B38FD"/>
    <w:rsid w:val="003B397F"/>
    <w:rsid w:val="003B5560"/>
    <w:rsid w:val="003C0905"/>
    <w:rsid w:val="003D0EEB"/>
    <w:rsid w:val="003D1021"/>
    <w:rsid w:val="003D4530"/>
    <w:rsid w:val="003E0DC4"/>
    <w:rsid w:val="003E5021"/>
    <w:rsid w:val="003E71D1"/>
    <w:rsid w:val="003E7638"/>
    <w:rsid w:val="003E7705"/>
    <w:rsid w:val="003F2593"/>
    <w:rsid w:val="003F266F"/>
    <w:rsid w:val="003F6851"/>
    <w:rsid w:val="00400486"/>
    <w:rsid w:val="00402370"/>
    <w:rsid w:val="004036F8"/>
    <w:rsid w:val="004041A8"/>
    <w:rsid w:val="004041F8"/>
    <w:rsid w:val="0041047C"/>
    <w:rsid w:val="004149FE"/>
    <w:rsid w:val="004158A9"/>
    <w:rsid w:val="00417778"/>
    <w:rsid w:val="00420B16"/>
    <w:rsid w:val="0042168C"/>
    <w:rsid w:val="004323A5"/>
    <w:rsid w:val="004344C4"/>
    <w:rsid w:val="004357FF"/>
    <w:rsid w:val="0043592F"/>
    <w:rsid w:val="00445B32"/>
    <w:rsid w:val="00445C5C"/>
    <w:rsid w:val="00457C45"/>
    <w:rsid w:val="00460813"/>
    <w:rsid w:val="0046086A"/>
    <w:rsid w:val="0046276A"/>
    <w:rsid w:val="004633BE"/>
    <w:rsid w:val="00463ADB"/>
    <w:rsid w:val="004674E2"/>
    <w:rsid w:val="00470D97"/>
    <w:rsid w:val="0047259E"/>
    <w:rsid w:val="00473012"/>
    <w:rsid w:val="004769C6"/>
    <w:rsid w:val="00481005"/>
    <w:rsid w:val="00481DCC"/>
    <w:rsid w:val="00483D3D"/>
    <w:rsid w:val="00485624"/>
    <w:rsid w:val="00487288"/>
    <w:rsid w:val="00491B85"/>
    <w:rsid w:val="004956B9"/>
    <w:rsid w:val="004A2B88"/>
    <w:rsid w:val="004A605C"/>
    <w:rsid w:val="004B224E"/>
    <w:rsid w:val="004B5DD1"/>
    <w:rsid w:val="004B7E60"/>
    <w:rsid w:val="004C395A"/>
    <w:rsid w:val="004C5F90"/>
    <w:rsid w:val="004C790F"/>
    <w:rsid w:val="004D047C"/>
    <w:rsid w:val="004D064F"/>
    <w:rsid w:val="004D3AF9"/>
    <w:rsid w:val="004D653B"/>
    <w:rsid w:val="004E44F5"/>
    <w:rsid w:val="004E455F"/>
    <w:rsid w:val="004E59DE"/>
    <w:rsid w:val="004F06A1"/>
    <w:rsid w:val="004F1802"/>
    <w:rsid w:val="004F22CA"/>
    <w:rsid w:val="004F42C8"/>
    <w:rsid w:val="004F5A71"/>
    <w:rsid w:val="00501C95"/>
    <w:rsid w:val="00501F1E"/>
    <w:rsid w:val="005034D0"/>
    <w:rsid w:val="00507C6B"/>
    <w:rsid w:val="00512B0D"/>
    <w:rsid w:val="00521FB5"/>
    <w:rsid w:val="005252DE"/>
    <w:rsid w:val="0052636A"/>
    <w:rsid w:val="005273BC"/>
    <w:rsid w:val="00530F0B"/>
    <w:rsid w:val="005320B4"/>
    <w:rsid w:val="00534926"/>
    <w:rsid w:val="00536326"/>
    <w:rsid w:val="005367CF"/>
    <w:rsid w:val="005376A2"/>
    <w:rsid w:val="00540740"/>
    <w:rsid w:val="00543D0A"/>
    <w:rsid w:val="005461B4"/>
    <w:rsid w:val="00556D09"/>
    <w:rsid w:val="0055752F"/>
    <w:rsid w:val="00563B76"/>
    <w:rsid w:val="00563EE9"/>
    <w:rsid w:val="00564FBF"/>
    <w:rsid w:val="00565205"/>
    <w:rsid w:val="00565FDB"/>
    <w:rsid w:val="005704F1"/>
    <w:rsid w:val="00570746"/>
    <w:rsid w:val="005724B2"/>
    <w:rsid w:val="0057718D"/>
    <w:rsid w:val="005778B7"/>
    <w:rsid w:val="00590F7D"/>
    <w:rsid w:val="00590FFA"/>
    <w:rsid w:val="00593CFF"/>
    <w:rsid w:val="00594A94"/>
    <w:rsid w:val="00596437"/>
    <w:rsid w:val="00597AAD"/>
    <w:rsid w:val="005A06B4"/>
    <w:rsid w:val="005A1C4A"/>
    <w:rsid w:val="005A1C66"/>
    <w:rsid w:val="005A37D1"/>
    <w:rsid w:val="005A4493"/>
    <w:rsid w:val="005A5702"/>
    <w:rsid w:val="005A7B29"/>
    <w:rsid w:val="005B211A"/>
    <w:rsid w:val="005B3410"/>
    <w:rsid w:val="005B4545"/>
    <w:rsid w:val="005B74FB"/>
    <w:rsid w:val="005C2EEA"/>
    <w:rsid w:val="005C48D7"/>
    <w:rsid w:val="005C67B7"/>
    <w:rsid w:val="005C6BA8"/>
    <w:rsid w:val="005C755D"/>
    <w:rsid w:val="005D0034"/>
    <w:rsid w:val="005D5114"/>
    <w:rsid w:val="005D52D3"/>
    <w:rsid w:val="005D5402"/>
    <w:rsid w:val="005D73F6"/>
    <w:rsid w:val="005E2336"/>
    <w:rsid w:val="005E42FF"/>
    <w:rsid w:val="005E69E6"/>
    <w:rsid w:val="005E7040"/>
    <w:rsid w:val="005E7D44"/>
    <w:rsid w:val="005F277B"/>
    <w:rsid w:val="00604EE1"/>
    <w:rsid w:val="00606CDD"/>
    <w:rsid w:val="006100FE"/>
    <w:rsid w:val="006102FC"/>
    <w:rsid w:val="00610F1E"/>
    <w:rsid w:val="00615C03"/>
    <w:rsid w:val="00615E20"/>
    <w:rsid w:val="006208AE"/>
    <w:rsid w:val="006237E4"/>
    <w:rsid w:val="00623A23"/>
    <w:rsid w:val="00625230"/>
    <w:rsid w:val="00626B6B"/>
    <w:rsid w:val="00627DD4"/>
    <w:rsid w:val="006318B1"/>
    <w:rsid w:val="006345B5"/>
    <w:rsid w:val="0064216F"/>
    <w:rsid w:val="00646B4A"/>
    <w:rsid w:val="006565CB"/>
    <w:rsid w:val="00656821"/>
    <w:rsid w:val="006568D5"/>
    <w:rsid w:val="00657BFC"/>
    <w:rsid w:val="00662BBE"/>
    <w:rsid w:val="006651F0"/>
    <w:rsid w:val="006652E7"/>
    <w:rsid w:val="006657CC"/>
    <w:rsid w:val="006674EC"/>
    <w:rsid w:val="006678D0"/>
    <w:rsid w:val="0067020B"/>
    <w:rsid w:val="00676599"/>
    <w:rsid w:val="00682C0D"/>
    <w:rsid w:val="00683644"/>
    <w:rsid w:val="00683B29"/>
    <w:rsid w:val="00684490"/>
    <w:rsid w:val="00684655"/>
    <w:rsid w:val="006850D2"/>
    <w:rsid w:val="00685D42"/>
    <w:rsid w:val="00691183"/>
    <w:rsid w:val="006917B8"/>
    <w:rsid w:val="0069296F"/>
    <w:rsid w:val="00693E26"/>
    <w:rsid w:val="006954FD"/>
    <w:rsid w:val="00696A58"/>
    <w:rsid w:val="006A250F"/>
    <w:rsid w:val="006A4886"/>
    <w:rsid w:val="006A7D26"/>
    <w:rsid w:val="006B4446"/>
    <w:rsid w:val="006B65C7"/>
    <w:rsid w:val="006C46C3"/>
    <w:rsid w:val="006D46D4"/>
    <w:rsid w:val="006E05B5"/>
    <w:rsid w:val="006E26E1"/>
    <w:rsid w:val="006E53AD"/>
    <w:rsid w:val="006E54E9"/>
    <w:rsid w:val="006E5FE1"/>
    <w:rsid w:val="006E6D71"/>
    <w:rsid w:val="006E7EFF"/>
    <w:rsid w:val="006F0D87"/>
    <w:rsid w:val="006F1389"/>
    <w:rsid w:val="006F1CFC"/>
    <w:rsid w:val="006F651B"/>
    <w:rsid w:val="006F65E1"/>
    <w:rsid w:val="00702983"/>
    <w:rsid w:val="007029D2"/>
    <w:rsid w:val="00704084"/>
    <w:rsid w:val="00704453"/>
    <w:rsid w:val="00704F1B"/>
    <w:rsid w:val="00707A94"/>
    <w:rsid w:val="00711C2A"/>
    <w:rsid w:val="00714FF7"/>
    <w:rsid w:val="00715850"/>
    <w:rsid w:val="00725837"/>
    <w:rsid w:val="00726DC6"/>
    <w:rsid w:val="00727B7C"/>
    <w:rsid w:val="00727D9C"/>
    <w:rsid w:val="00727E2E"/>
    <w:rsid w:val="00733133"/>
    <w:rsid w:val="00735E11"/>
    <w:rsid w:val="00735F25"/>
    <w:rsid w:val="00736771"/>
    <w:rsid w:val="00740909"/>
    <w:rsid w:val="00740E92"/>
    <w:rsid w:val="007419BE"/>
    <w:rsid w:val="00743FEC"/>
    <w:rsid w:val="00744DFC"/>
    <w:rsid w:val="00753BC6"/>
    <w:rsid w:val="00754D45"/>
    <w:rsid w:val="00760D00"/>
    <w:rsid w:val="00760E9C"/>
    <w:rsid w:val="007623DC"/>
    <w:rsid w:val="00762980"/>
    <w:rsid w:val="00766C2C"/>
    <w:rsid w:val="00772D40"/>
    <w:rsid w:val="007743B9"/>
    <w:rsid w:val="00776C13"/>
    <w:rsid w:val="00777C01"/>
    <w:rsid w:val="00787E43"/>
    <w:rsid w:val="0079035B"/>
    <w:rsid w:val="007906B8"/>
    <w:rsid w:val="00790DC7"/>
    <w:rsid w:val="007911C6"/>
    <w:rsid w:val="007920CD"/>
    <w:rsid w:val="007929B0"/>
    <w:rsid w:val="007932A1"/>
    <w:rsid w:val="00794725"/>
    <w:rsid w:val="00794B0F"/>
    <w:rsid w:val="00797D99"/>
    <w:rsid w:val="007A0272"/>
    <w:rsid w:val="007A1B56"/>
    <w:rsid w:val="007A457E"/>
    <w:rsid w:val="007A5DE8"/>
    <w:rsid w:val="007A5E0F"/>
    <w:rsid w:val="007A7896"/>
    <w:rsid w:val="007B01D8"/>
    <w:rsid w:val="007B0666"/>
    <w:rsid w:val="007B0AAA"/>
    <w:rsid w:val="007B199A"/>
    <w:rsid w:val="007B354E"/>
    <w:rsid w:val="007B4320"/>
    <w:rsid w:val="007B4966"/>
    <w:rsid w:val="007B56AC"/>
    <w:rsid w:val="007B6715"/>
    <w:rsid w:val="007B6E0A"/>
    <w:rsid w:val="007C001D"/>
    <w:rsid w:val="007C5E87"/>
    <w:rsid w:val="007D02C2"/>
    <w:rsid w:val="007D14F8"/>
    <w:rsid w:val="007D1DF6"/>
    <w:rsid w:val="007D3CE8"/>
    <w:rsid w:val="007D40F6"/>
    <w:rsid w:val="007D65F2"/>
    <w:rsid w:val="007D6E0B"/>
    <w:rsid w:val="007D75CE"/>
    <w:rsid w:val="007D795F"/>
    <w:rsid w:val="007E4567"/>
    <w:rsid w:val="007E6BEE"/>
    <w:rsid w:val="007E7726"/>
    <w:rsid w:val="007E7F61"/>
    <w:rsid w:val="007F08D0"/>
    <w:rsid w:val="007F0A62"/>
    <w:rsid w:val="007F0C48"/>
    <w:rsid w:val="007F1EBA"/>
    <w:rsid w:val="007F1EF7"/>
    <w:rsid w:val="007F2316"/>
    <w:rsid w:val="007F25AF"/>
    <w:rsid w:val="007F2BB0"/>
    <w:rsid w:val="007F2DC3"/>
    <w:rsid w:val="007F4FE0"/>
    <w:rsid w:val="008001D4"/>
    <w:rsid w:val="00802960"/>
    <w:rsid w:val="00802CFC"/>
    <w:rsid w:val="008066FF"/>
    <w:rsid w:val="00821866"/>
    <w:rsid w:val="008423EF"/>
    <w:rsid w:val="0084727A"/>
    <w:rsid w:val="008534A6"/>
    <w:rsid w:val="008568C4"/>
    <w:rsid w:val="00860A6A"/>
    <w:rsid w:val="0086228D"/>
    <w:rsid w:val="0086444B"/>
    <w:rsid w:val="00864AE4"/>
    <w:rsid w:val="008667F6"/>
    <w:rsid w:val="00870B68"/>
    <w:rsid w:val="00871761"/>
    <w:rsid w:val="008717C1"/>
    <w:rsid w:val="00871F12"/>
    <w:rsid w:val="00872D00"/>
    <w:rsid w:val="00873B8A"/>
    <w:rsid w:val="00875EB4"/>
    <w:rsid w:val="00881814"/>
    <w:rsid w:val="00886C60"/>
    <w:rsid w:val="00891036"/>
    <w:rsid w:val="008959CB"/>
    <w:rsid w:val="00895CD5"/>
    <w:rsid w:val="00897D38"/>
    <w:rsid w:val="008A0B84"/>
    <w:rsid w:val="008A36C2"/>
    <w:rsid w:val="008B3D28"/>
    <w:rsid w:val="008B5688"/>
    <w:rsid w:val="008B6AD6"/>
    <w:rsid w:val="008C4223"/>
    <w:rsid w:val="008C56D0"/>
    <w:rsid w:val="008C75FD"/>
    <w:rsid w:val="008C7C91"/>
    <w:rsid w:val="008D1236"/>
    <w:rsid w:val="008D4A64"/>
    <w:rsid w:val="008D4AF1"/>
    <w:rsid w:val="008D7B88"/>
    <w:rsid w:val="008D7FEB"/>
    <w:rsid w:val="008E518A"/>
    <w:rsid w:val="008E7746"/>
    <w:rsid w:val="008F1BA3"/>
    <w:rsid w:val="008F543E"/>
    <w:rsid w:val="008F6344"/>
    <w:rsid w:val="00902EAA"/>
    <w:rsid w:val="00903913"/>
    <w:rsid w:val="0090442A"/>
    <w:rsid w:val="00905190"/>
    <w:rsid w:val="00905E4B"/>
    <w:rsid w:val="00911967"/>
    <w:rsid w:val="009130C6"/>
    <w:rsid w:val="00914251"/>
    <w:rsid w:val="009254BF"/>
    <w:rsid w:val="00926AB8"/>
    <w:rsid w:val="009350F2"/>
    <w:rsid w:val="0093526A"/>
    <w:rsid w:val="00936554"/>
    <w:rsid w:val="009434DB"/>
    <w:rsid w:val="009434F1"/>
    <w:rsid w:val="009438E5"/>
    <w:rsid w:val="009450B8"/>
    <w:rsid w:val="00945BA1"/>
    <w:rsid w:val="00951E9B"/>
    <w:rsid w:val="00952801"/>
    <w:rsid w:val="0095375C"/>
    <w:rsid w:val="00954358"/>
    <w:rsid w:val="00954F7C"/>
    <w:rsid w:val="00957810"/>
    <w:rsid w:val="00957910"/>
    <w:rsid w:val="00961299"/>
    <w:rsid w:val="009624EF"/>
    <w:rsid w:val="00962AD2"/>
    <w:rsid w:val="009650CD"/>
    <w:rsid w:val="00965D30"/>
    <w:rsid w:val="00967C42"/>
    <w:rsid w:val="009710E2"/>
    <w:rsid w:val="00973B11"/>
    <w:rsid w:val="00981E71"/>
    <w:rsid w:val="009842DA"/>
    <w:rsid w:val="00985C65"/>
    <w:rsid w:val="00986807"/>
    <w:rsid w:val="00993245"/>
    <w:rsid w:val="009932D9"/>
    <w:rsid w:val="00993820"/>
    <w:rsid w:val="00993CE2"/>
    <w:rsid w:val="0099532B"/>
    <w:rsid w:val="00995800"/>
    <w:rsid w:val="00997E2C"/>
    <w:rsid w:val="009A118E"/>
    <w:rsid w:val="009A1EE2"/>
    <w:rsid w:val="009A337D"/>
    <w:rsid w:val="009A3991"/>
    <w:rsid w:val="009A4F4A"/>
    <w:rsid w:val="009A5827"/>
    <w:rsid w:val="009A7043"/>
    <w:rsid w:val="009A71BF"/>
    <w:rsid w:val="009A7912"/>
    <w:rsid w:val="009B03F1"/>
    <w:rsid w:val="009B3A6F"/>
    <w:rsid w:val="009B533D"/>
    <w:rsid w:val="009B5548"/>
    <w:rsid w:val="009B7E47"/>
    <w:rsid w:val="009C4C94"/>
    <w:rsid w:val="009C5600"/>
    <w:rsid w:val="009D03D2"/>
    <w:rsid w:val="009D2722"/>
    <w:rsid w:val="009D3D5E"/>
    <w:rsid w:val="009D747D"/>
    <w:rsid w:val="009D7B5A"/>
    <w:rsid w:val="009E338B"/>
    <w:rsid w:val="009E469C"/>
    <w:rsid w:val="009E4C34"/>
    <w:rsid w:val="009E671E"/>
    <w:rsid w:val="009F3855"/>
    <w:rsid w:val="009F7000"/>
    <w:rsid w:val="009F7E78"/>
    <w:rsid w:val="00A01071"/>
    <w:rsid w:val="00A01D49"/>
    <w:rsid w:val="00A0216E"/>
    <w:rsid w:val="00A02868"/>
    <w:rsid w:val="00A02D34"/>
    <w:rsid w:val="00A067EC"/>
    <w:rsid w:val="00A10707"/>
    <w:rsid w:val="00A12E49"/>
    <w:rsid w:val="00A13BCF"/>
    <w:rsid w:val="00A14BB9"/>
    <w:rsid w:val="00A159E0"/>
    <w:rsid w:val="00A16022"/>
    <w:rsid w:val="00A234BE"/>
    <w:rsid w:val="00A24AFF"/>
    <w:rsid w:val="00A31036"/>
    <w:rsid w:val="00A349A4"/>
    <w:rsid w:val="00A37316"/>
    <w:rsid w:val="00A3794B"/>
    <w:rsid w:val="00A426D8"/>
    <w:rsid w:val="00A50926"/>
    <w:rsid w:val="00A50FF2"/>
    <w:rsid w:val="00A51A36"/>
    <w:rsid w:val="00A533D4"/>
    <w:rsid w:val="00A60DE7"/>
    <w:rsid w:val="00A627D2"/>
    <w:rsid w:val="00A703BD"/>
    <w:rsid w:val="00A720EB"/>
    <w:rsid w:val="00A72143"/>
    <w:rsid w:val="00A75726"/>
    <w:rsid w:val="00A774EE"/>
    <w:rsid w:val="00A80DAF"/>
    <w:rsid w:val="00A81D4B"/>
    <w:rsid w:val="00A868A1"/>
    <w:rsid w:val="00A870DE"/>
    <w:rsid w:val="00A90744"/>
    <w:rsid w:val="00A9510D"/>
    <w:rsid w:val="00A95D1A"/>
    <w:rsid w:val="00A96FFF"/>
    <w:rsid w:val="00A978B2"/>
    <w:rsid w:val="00A97FB9"/>
    <w:rsid w:val="00AA012D"/>
    <w:rsid w:val="00AA3B0A"/>
    <w:rsid w:val="00AA47AC"/>
    <w:rsid w:val="00AA71B4"/>
    <w:rsid w:val="00AA74DE"/>
    <w:rsid w:val="00AA7867"/>
    <w:rsid w:val="00AB21B3"/>
    <w:rsid w:val="00AB337A"/>
    <w:rsid w:val="00AB3EA9"/>
    <w:rsid w:val="00AB45C2"/>
    <w:rsid w:val="00AB50BB"/>
    <w:rsid w:val="00AB7472"/>
    <w:rsid w:val="00AC3942"/>
    <w:rsid w:val="00AC5CF0"/>
    <w:rsid w:val="00AC77E6"/>
    <w:rsid w:val="00AC7C4D"/>
    <w:rsid w:val="00AD1BF0"/>
    <w:rsid w:val="00AD4DD8"/>
    <w:rsid w:val="00AD660D"/>
    <w:rsid w:val="00AD6933"/>
    <w:rsid w:val="00AE1C11"/>
    <w:rsid w:val="00AE41F7"/>
    <w:rsid w:val="00AE4600"/>
    <w:rsid w:val="00AE7A73"/>
    <w:rsid w:val="00AE7A75"/>
    <w:rsid w:val="00AF11D0"/>
    <w:rsid w:val="00AF29DD"/>
    <w:rsid w:val="00AF3344"/>
    <w:rsid w:val="00AF7B7B"/>
    <w:rsid w:val="00B026F7"/>
    <w:rsid w:val="00B03BD6"/>
    <w:rsid w:val="00B03E9E"/>
    <w:rsid w:val="00B055F1"/>
    <w:rsid w:val="00B05EBE"/>
    <w:rsid w:val="00B1148E"/>
    <w:rsid w:val="00B12E29"/>
    <w:rsid w:val="00B1673D"/>
    <w:rsid w:val="00B171B6"/>
    <w:rsid w:val="00B21C67"/>
    <w:rsid w:val="00B33716"/>
    <w:rsid w:val="00B33EF5"/>
    <w:rsid w:val="00B34ABF"/>
    <w:rsid w:val="00B43F86"/>
    <w:rsid w:val="00B47FF3"/>
    <w:rsid w:val="00B50FA0"/>
    <w:rsid w:val="00B516C8"/>
    <w:rsid w:val="00B53595"/>
    <w:rsid w:val="00B53991"/>
    <w:rsid w:val="00B53BE7"/>
    <w:rsid w:val="00B53D66"/>
    <w:rsid w:val="00B57045"/>
    <w:rsid w:val="00B57509"/>
    <w:rsid w:val="00B57DD4"/>
    <w:rsid w:val="00B6117D"/>
    <w:rsid w:val="00B7054E"/>
    <w:rsid w:val="00B75C90"/>
    <w:rsid w:val="00B763ED"/>
    <w:rsid w:val="00B76492"/>
    <w:rsid w:val="00B813AA"/>
    <w:rsid w:val="00B877FA"/>
    <w:rsid w:val="00B906CA"/>
    <w:rsid w:val="00B92088"/>
    <w:rsid w:val="00B94264"/>
    <w:rsid w:val="00B947D1"/>
    <w:rsid w:val="00B95792"/>
    <w:rsid w:val="00B9752C"/>
    <w:rsid w:val="00BA14A9"/>
    <w:rsid w:val="00BB3CA5"/>
    <w:rsid w:val="00BB48D2"/>
    <w:rsid w:val="00BB525E"/>
    <w:rsid w:val="00BC051D"/>
    <w:rsid w:val="00BC27B7"/>
    <w:rsid w:val="00BC31A0"/>
    <w:rsid w:val="00BC4383"/>
    <w:rsid w:val="00BC4E16"/>
    <w:rsid w:val="00BC729B"/>
    <w:rsid w:val="00BC73CB"/>
    <w:rsid w:val="00BD0691"/>
    <w:rsid w:val="00BD0A3E"/>
    <w:rsid w:val="00BD3A61"/>
    <w:rsid w:val="00BE1036"/>
    <w:rsid w:val="00BE2B6B"/>
    <w:rsid w:val="00BE3141"/>
    <w:rsid w:val="00BE45C6"/>
    <w:rsid w:val="00BE4F14"/>
    <w:rsid w:val="00BE70B8"/>
    <w:rsid w:val="00BE7449"/>
    <w:rsid w:val="00BE7D06"/>
    <w:rsid w:val="00BF317B"/>
    <w:rsid w:val="00BF3DC2"/>
    <w:rsid w:val="00C0037C"/>
    <w:rsid w:val="00C00D8F"/>
    <w:rsid w:val="00C00DFE"/>
    <w:rsid w:val="00C0336C"/>
    <w:rsid w:val="00C0384F"/>
    <w:rsid w:val="00C03B8C"/>
    <w:rsid w:val="00C07BAD"/>
    <w:rsid w:val="00C114CB"/>
    <w:rsid w:val="00C14C1D"/>
    <w:rsid w:val="00C14C27"/>
    <w:rsid w:val="00C171C2"/>
    <w:rsid w:val="00C2437E"/>
    <w:rsid w:val="00C24643"/>
    <w:rsid w:val="00C262C1"/>
    <w:rsid w:val="00C26300"/>
    <w:rsid w:val="00C26FC6"/>
    <w:rsid w:val="00C27392"/>
    <w:rsid w:val="00C2753A"/>
    <w:rsid w:val="00C41C36"/>
    <w:rsid w:val="00C44A2A"/>
    <w:rsid w:val="00C45B01"/>
    <w:rsid w:val="00C46EB1"/>
    <w:rsid w:val="00C52581"/>
    <w:rsid w:val="00C53F3C"/>
    <w:rsid w:val="00C54500"/>
    <w:rsid w:val="00C57316"/>
    <w:rsid w:val="00C60745"/>
    <w:rsid w:val="00C60D00"/>
    <w:rsid w:val="00C622B8"/>
    <w:rsid w:val="00C704E9"/>
    <w:rsid w:val="00C80E77"/>
    <w:rsid w:val="00C81E2C"/>
    <w:rsid w:val="00C83CC6"/>
    <w:rsid w:val="00C879ED"/>
    <w:rsid w:val="00C913B9"/>
    <w:rsid w:val="00C92D97"/>
    <w:rsid w:val="00C957F8"/>
    <w:rsid w:val="00C96FB8"/>
    <w:rsid w:val="00C97111"/>
    <w:rsid w:val="00CA1D6C"/>
    <w:rsid w:val="00CA3215"/>
    <w:rsid w:val="00CA3517"/>
    <w:rsid w:val="00CB0294"/>
    <w:rsid w:val="00CB3B20"/>
    <w:rsid w:val="00CB574B"/>
    <w:rsid w:val="00CB6180"/>
    <w:rsid w:val="00CB79F2"/>
    <w:rsid w:val="00CC14BB"/>
    <w:rsid w:val="00CC7C5E"/>
    <w:rsid w:val="00CD0D46"/>
    <w:rsid w:val="00CD0E7A"/>
    <w:rsid w:val="00CD39A1"/>
    <w:rsid w:val="00CD4546"/>
    <w:rsid w:val="00CD5003"/>
    <w:rsid w:val="00CE227A"/>
    <w:rsid w:val="00CE7C82"/>
    <w:rsid w:val="00CF00C6"/>
    <w:rsid w:val="00CF0185"/>
    <w:rsid w:val="00CF0293"/>
    <w:rsid w:val="00CF2154"/>
    <w:rsid w:val="00CF4144"/>
    <w:rsid w:val="00CF426D"/>
    <w:rsid w:val="00CF75C7"/>
    <w:rsid w:val="00D00D66"/>
    <w:rsid w:val="00D03CEE"/>
    <w:rsid w:val="00D07C2A"/>
    <w:rsid w:val="00D1401A"/>
    <w:rsid w:val="00D210E8"/>
    <w:rsid w:val="00D2244B"/>
    <w:rsid w:val="00D24A3F"/>
    <w:rsid w:val="00D2501A"/>
    <w:rsid w:val="00D359F9"/>
    <w:rsid w:val="00D36309"/>
    <w:rsid w:val="00D46F19"/>
    <w:rsid w:val="00D50042"/>
    <w:rsid w:val="00D5131C"/>
    <w:rsid w:val="00D527F8"/>
    <w:rsid w:val="00D52AB1"/>
    <w:rsid w:val="00D52F7B"/>
    <w:rsid w:val="00D56DB5"/>
    <w:rsid w:val="00D571E8"/>
    <w:rsid w:val="00D57696"/>
    <w:rsid w:val="00D6001B"/>
    <w:rsid w:val="00D6165F"/>
    <w:rsid w:val="00D617A4"/>
    <w:rsid w:val="00D61FF0"/>
    <w:rsid w:val="00D65A91"/>
    <w:rsid w:val="00D67962"/>
    <w:rsid w:val="00D67A05"/>
    <w:rsid w:val="00D709B1"/>
    <w:rsid w:val="00D76D20"/>
    <w:rsid w:val="00D825F2"/>
    <w:rsid w:val="00D845BE"/>
    <w:rsid w:val="00D853A4"/>
    <w:rsid w:val="00D87141"/>
    <w:rsid w:val="00D9113B"/>
    <w:rsid w:val="00D9284A"/>
    <w:rsid w:val="00D92C56"/>
    <w:rsid w:val="00D92EFC"/>
    <w:rsid w:val="00DA24B8"/>
    <w:rsid w:val="00DA6900"/>
    <w:rsid w:val="00DA733E"/>
    <w:rsid w:val="00DA7FEB"/>
    <w:rsid w:val="00DB0A7D"/>
    <w:rsid w:val="00DB3E31"/>
    <w:rsid w:val="00DC0493"/>
    <w:rsid w:val="00DC2977"/>
    <w:rsid w:val="00DC320A"/>
    <w:rsid w:val="00DC388E"/>
    <w:rsid w:val="00DC39E8"/>
    <w:rsid w:val="00DC7B82"/>
    <w:rsid w:val="00DD3ABE"/>
    <w:rsid w:val="00DD3F41"/>
    <w:rsid w:val="00DE2F0B"/>
    <w:rsid w:val="00DE5529"/>
    <w:rsid w:val="00DE5643"/>
    <w:rsid w:val="00DE661B"/>
    <w:rsid w:val="00DE6BB1"/>
    <w:rsid w:val="00DE6FEE"/>
    <w:rsid w:val="00DF0DBA"/>
    <w:rsid w:val="00DF34F8"/>
    <w:rsid w:val="00DF3C56"/>
    <w:rsid w:val="00DF71C8"/>
    <w:rsid w:val="00E012B1"/>
    <w:rsid w:val="00E01F3A"/>
    <w:rsid w:val="00E02BA8"/>
    <w:rsid w:val="00E04A93"/>
    <w:rsid w:val="00E119DF"/>
    <w:rsid w:val="00E121C8"/>
    <w:rsid w:val="00E12B5D"/>
    <w:rsid w:val="00E15831"/>
    <w:rsid w:val="00E168C5"/>
    <w:rsid w:val="00E16D04"/>
    <w:rsid w:val="00E2409B"/>
    <w:rsid w:val="00E24C18"/>
    <w:rsid w:val="00E26745"/>
    <w:rsid w:val="00E31140"/>
    <w:rsid w:val="00E32C62"/>
    <w:rsid w:val="00E3660A"/>
    <w:rsid w:val="00E46097"/>
    <w:rsid w:val="00E521BC"/>
    <w:rsid w:val="00E53F51"/>
    <w:rsid w:val="00E54460"/>
    <w:rsid w:val="00E55441"/>
    <w:rsid w:val="00E55C0F"/>
    <w:rsid w:val="00E61385"/>
    <w:rsid w:val="00E6159C"/>
    <w:rsid w:val="00E65216"/>
    <w:rsid w:val="00E65DCF"/>
    <w:rsid w:val="00E65FF0"/>
    <w:rsid w:val="00E66DD6"/>
    <w:rsid w:val="00E67F75"/>
    <w:rsid w:val="00E7367F"/>
    <w:rsid w:val="00E75A6F"/>
    <w:rsid w:val="00E76BA1"/>
    <w:rsid w:val="00E81269"/>
    <w:rsid w:val="00E82F39"/>
    <w:rsid w:val="00E83CA8"/>
    <w:rsid w:val="00E92E77"/>
    <w:rsid w:val="00E9480E"/>
    <w:rsid w:val="00E958FB"/>
    <w:rsid w:val="00E978BA"/>
    <w:rsid w:val="00EA18F4"/>
    <w:rsid w:val="00EA1C4C"/>
    <w:rsid w:val="00EA323C"/>
    <w:rsid w:val="00EA390B"/>
    <w:rsid w:val="00EA458F"/>
    <w:rsid w:val="00EA5EB0"/>
    <w:rsid w:val="00EA7DBF"/>
    <w:rsid w:val="00EB0853"/>
    <w:rsid w:val="00EB0F67"/>
    <w:rsid w:val="00EB18E6"/>
    <w:rsid w:val="00EB1D05"/>
    <w:rsid w:val="00EB289D"/>
    <w:rsid w:val="00EB3636"/>
    <w:rsid w:val="00EC2A31"/>
    <w:rsid w:val="00EC3304"/>
    <w:rsid w:val="00EC3513"/>
    <w:rsid w:val="00EC3FAC"/>
    <w:rsid w:val="00ED29F9"/>
    <w:rsid w:val="00ED36A7"/>
    <w:rsid w:val="00ED5595"/>
    <w:rsid w:val="00ED6647"/>
    <w:rsid w:val="00ED688F"/>
    <w:rsid w:val="00EE46CC"/>
    <w:rsid w:val="00EE62FB"/>
    <w:rsid w:val="00EE661C"/>
    <w:rsid w:val="00EE6FD9"/>
    <w:rsid w:val="00EE76E3"/>
    <w:rsid w:val="00EE77E8"/>
    <w:rsid w:val="00EE7BBE"/>
    <w:rsid w:val="00EF15FC"/>
    <w:rsid w:val="00EF436A"/>
    <w:rsid w:val="00EF4566"/>
    <w:rsid w:val="00EF6041"/>
    <w:rsid w:val="00EF6A67"/>
    <w:rsid w:val="00F02172"/>
    <w:rsid w:val="00F05EAE"/>
    <w:rsid w:val="00F0627C"/>
    <w:rsid w:val="00F07A31"/>
    <w:rsid w:val="00F1445B"/>
    <w:rsid w:val="00F166C3"/>
    <w:rsid w:val="00F22F3B"/>
    <w:rsid w:val="00F23D16"/>
    <w:rsid w:val="00F25F39"/>
    <w:rsid w:val="00F27808"/>
    <w:rsid w:val="00F35D69"/>
    <w:rsid w:val="00F410DF"/>
    <w:rsid w:val="00F419A5"/>
    <w:rsid w:val="00F448C2"/>
    <w:rsid w:val="00F54FE6"/>
    <w:rsid w:val="00F56010"/>
    <w:rsid w:val="00F56AD2"/>
    <w:rsid w:val="00F6039B"/>
    <w:rsid w:val="00F64A7D"/>
    <w:rsid w:val="00F67BEF"/>
    <w:rsid w:val="00F71E6E"/>
    <w:rsid w:val="00F72EB0"/>
    <w:rsid w:val="00F730A7"/>
    <w:rsid w:val="00F73B68"/>
    <w:rsid w:val="00F81B54"/>
    <w:rsid w:val="00F81BC7"/>
    <w:rsid w:val="00F825DE"/>
    <w:rsid w:val="00F8323D"/>
    <w:rsid w:val="00F8589D"/>
    <w:rsid w:val="00F86C3A"/>
    <w:rsid w:val="00F87422"/>
    <w:rsid w:val="00F902C8"/>
    <w:rsid w:val="00F9081A"/>
    <w:rsid w:val="00F90955"/>
    <w:rsid w:val="00F92ECC"/>
    <w:rsid w:val="00F94195"/>
    <w:rsid w:val="00FA18F5"/>
    <w:rsid w:val="00FA35BF"/>
    <w:rsid w:val="00FA56EB"/>
    <w:rsid w:val="00FA61D0"/>
    <w:rsid w:val="00FB0091"/>
    <w:rsid w:val="00FB00C1"/>
    <w:rsid w:val="00FB0405"/>
    <w:rsid w:val="00FB2123"/>
    <w:rsid w:val="00FB32B0"/>
    <w:rsid w:val="00FB3C4D"/>
    <w:rsid w:val="00FB3C5C"/>
    <w:rsid w:val="00FB7342"/>
    <w:rsid w:val="00FC1288"/>
    <w:rsid w:val="00FC1C7F"/>
    <w:rsid w:val="00FD39E3"/>
    <w:rsid w:val="00FD4AB2"/>
    <w:rsid w:val="00FD6A23"/>
    <w:rsid w:val="00FD6F1F"/>
    <w:rsid w:val="00FE0006"/>
    <w:rsid w:val="00FE432B"/>
    <w:rsid w:val="00FE4E23"/>
    <w:rsid w:val="00FE616B"/>
    <w:rsid w:val="00FF2428"/>
    <w:rsid w:val="00FF6E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704453"/>
    <w:pPr>
      <w:tabs>
        <w:tab w:pos="4536" w:val="center"/>
        <w:tab w:pos="9072" w:val="right"/>
      </w:tabs>
    </w:pPr>
  </w:style>
  <w:style w:customStyle="true" w:styleId="ZaglavljeChar" w:type="character">
    <w:name w:val="Zaglavlje Char"/>
    <w:link w:val="Zaglavlje"/>
    <w:rsid w:val="00704453"/>
    <w:rPr>
      <w:sz w:val="24"/>
      <w:szCs w:val="24"/>
    </w:rPr>
  </w:style>
  <w:style w:styleId="Podnoje" w:type="paragraph">
    <w:name w:val="footer"/>
    <w:basedOn w:val="Normal"/>
    <w:link w:val="PodnojeChar"/>
    <w:uiPriority w:val="99"/>
    <w:rsid w:val="00704453"/>
    <w:pPr>
      <w:tabs>
        <w:tab w:pos="4536" w:val="center"/>
        <w:tab w:pos="9072" w:val="right"/>
      </w:tabs>
    </w:pPr>
  </w:style>
  <w:style w:customStyle="true" w:styleId="PodnojeChar" w:type="character">
    <w:name w:val="Podnožje Char"/>
    <w:link w:val="Podnoje"/>
    <w:uiPriority w:val="99"/>
    <w:rsid w:val="00704453"/>
    <w:rPr>
      <w:sz w:val="24"/>
      <w:szCs w:val="24"/>
    </w:rPr>
  </w:style>
  <w:style w:styleId="Obinitekst" w:type="paragraph">
    <w:name w:val="Plain Text"/>
    <w:basedOn w:val="Normal"/>
    <w:link w:val="ObinitekstChar"/>
    <w:rsid w:val="00704453"/>
    <w:rPr>
      <w:rFonts w:cs="Courier New" w:hAnsi="Courier New" w:ascii="Courier New"/>
      <w:sz w:val="20"/>
      <w:szCs w:val="20"/>
    </w:rPr>
  </w:style>
  <w:style w:customStyle="true" w:styleId="ObinitekstChar" w:type="character">
    <w:name w:val="Obični tekst Char"/>
    <w:link w:val="Obinitekst"/>
    <w:rsid w:val="00704453"/>
    <w:rPr>
      <w:rFonts w:cs="Courier New" w:hAnsi="Courier New" w:ascii="Courier New"/>
    </w:rPr>
  </w:style>
  <w:style w:styleId="Odlomakpopisa" w:type="paragraph">
    <w:name w:val="List Paragraph"/>
    <w:basedOn w:val="Normal"/>
    <w:uiPriority w:val="34"/>
    <w:qFormat/>
    <w:rsid w:val="008534A6"/>
    <w:pPr>
      <w:ind w:left="720"/>
      <w:contextualSpacing/>
    </w:pPr>
  </w:style>
  <w:style w:styleId="Tekstrezerviranogmjesta" w:type="character">
    <w:name w:val="Placeholder Text"/>
    <w:basedOn w:val="Zadanifontodlomka"/>
    <w:uiPriority w:val="99"/>
    <w:semiHidden/>
    <w:rsid w:val="004F42C8"/>
    <w:rPr>
      <w:color w:val="808080"/>
      <w:bdr w:space="0" w:sz="0" w:color="auto" w:val="none"/>
      <w:shd w:fill="CCFFFF" w:color="auto" w:val="clear"/>
    </w:rPr>
  </w:style>
  <w:style w:customStyle="true" w:styleId="eSPISCCParagraphDefaultFont" w:type="character">
    <w:name w:val="eSPIS_CC_Paragraph Default Font"/>
    <w:basedOn w:val="Zadanifontodlomka"/>
    <w:rsid w:val="004F42C8"/>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42C8"/>
    <w:rPr>
      <w:rFonts w:cs="Times New Roman" w:eastAsia="MS Mincho"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F42C8"/>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42C8"/>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704453"/>
    <w:pPr>
      <w:tabs>
        <w:tab w:pos="4536" w:val="center"/>
        <w:tab w:pos="9072" w:val="right"/>
      </w:tabs>
    </w:pPr>
  </w:style>
  <w:style w:customStyle="1" w:styleId="ZaglavljeChar" w:type="character">
    <w:name w:val="Zaglavlje Char"/>
    <w:link w:val="Zaglavlje"/>
    <w:rsid w:val="00704453"/>
    <w:rPr>
      <w:sz w:val="24"/>
      <w:szCs w:val="24"/>
    </w:rPr>
  </w:style>
  <w:style w:styleId="Podnoje" w:type="paragraph">
    <w:name w:val="footer"/>
    <w:basedOn w:val="Normal"/>
    <w:link w:val="PodnojeChar"/>
    <w:uiPriority w:val="99"/>
    <w:rsid w:val="00704453"/>
    <w:pPr>
      <w:tabs>
        <w:tab w:pos="4536" w:val="center"/>
        <w:tab w:pos="9072" w:val="right"/>
      </w:tabs>
    </w:pPr>
  </w:style>
  <w:style w:customStyle="1" w:styleId="PodnojeChar" w:type="character">
    <w:name w:val="Podnožje Char"/>
    <w:link w:val="Podnoje"/>
    <w:uiPriority w:val="99"/>
    <w:rsid w:val="00704453"/>
    <w:rPr>
      <w:sz w:val="24"/>
      <w:szCs w:val="24"/>
    </w:rPr>
  </w:style>
  <w:style w:styleId="Obinitekst" w:type="paragraph">
    <w:name w:val="Plain Text"/>
    <w:basedOn w:val="Normal"/>
    <w:link w:val="ObinitekstChar"/>
    <w:rsid w:val="00704453"/>
    <w:rPr>
      <w:rFonts w:ascii="Courier New" w:cs="Courier New" w:hAnsi="Courier New"/>
      <w:sz w:val="20"/>
      <w:szCs w:val="20"/>
    </w:rPr>
  </w:style>
  <w:style w:customStyle="1" w:styleId="ObinitekstChar" w:type="character">
    <w:name w:val="Obični tekst Char"/>
    <w:link w:val="Obinitekst"/>
    <w:rsid w:val="00704453"/>
    <w:rPr>
      <w:rFonts w:ascii="Courier New" w:cs="Courier New" w:hAnsi="Courier New"/>
    </w:rPr>
  </w:style>
  <w:style w:styleId="Odlomakpopisa" w:type="paragraph">
    <w:name w:val="List Paragraph"/>
    <w:basedOn w:val="Normal"/>
    <w:uiPriority w:val="34"/>
    <w:qFormat/>
    <w:rsid w:val="008534A6"/>
    <w:pPr>
      <w:ind w:left="720"/>
      <w:contextualSpacing/>
    </w:pPr>
  </w:style>
  <w:style w:styleId="Tekstrezerviranogmjesta" w:type="character">
    <w:name w:val="Placeholder Text"/>
    <w:basedOn w:val="Zadanifontodlomka"/>
    <w:uiPriority w:val="99"/>
    <w:semiHidden/>
    <w:rsid w:val="004F42C8"/>
    <w:rPr>
      <w:color w:val="808080"/>
      <w:bdr w:color="auto" w:space="0" w:sz="0" w:val="none"/>
      <w:shd w:color="auto" w:fill="CCFFFF" w:val="clear"/>
    </w:rPr>
  </w:style>
  <w:style w:customStyle="1" w:styleId="eSPISCCParagraphDefaultFont" w:type="character">
    <w:name w:val="eSPIS_CC_Paragraph Default Font"/>
    <w:basedOn w:val="Zadanifontodlomka"/>
    <w:rsid w:val="004F42C8"/>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4F42C8"/>
    <w:rPr>
      <w:rFonts w:ascii="Times New Roman" w:cs="Times New Roman" w:eastAsia="MS Mincho"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4F42C8"/>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42C8"/>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207075">
      <w:bodyDiv w:val="true"/>
      <w:marLeft w:val="0"/>
      <w:marRight w:val="0"/>
      <w:marTop w:val="0"/>
      <w:marBottom w:val="0"/>
      <w:divBdr>
        <w:top w:space="0" w:sz="0" w:color="auto" w:val="none"/>
        <w:left w:space="0" w:sz="0" w:color="auto" w:val="none"/>
        <w:bottom w:space="0" w:sz="0" w:color="auto" w:val="none"/>
        <w:right w:space="0" w:sz="0" w:color="auto" w:val="none"/>
      </w:divBdr>
    </w:div>
    <w:div w:id="1784662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111</izvorni_sadrzaj>
    <derivirana_varijabla naziv="DomainObject.Prostorija.Naziv_1">Soba 111</derivirana_varijabla>
  </DomainObject.Prostorija.Naziv>
  <DomainObject.Prostorija.Oznaka>
    <izvorni_sadrzaj>111</izvorni_sadrzaj>
    <derivirana_varijabla naziv="DomainObject.Prostorija.Oznaka_1">111</derivirana_varijabla>
  </DomainObject.Prostorija.Oznaka>
  <DomainObject.Obrazlozenje>
    <izvorni_sadrzaj/>
    <derivirana_varijabla naziv="DomainObject.Obrazlozenje_1"/>
  </DomainObject.Obrazlozenje>
  <DomainObject.StvarniPocetakDatum>
    <izvorni_sadrzaj>22. studenog 2016.</izvorni_sadrzaj>
    <derivirana_varijabla naziv="DomainObject.StvarniPocetakDatum_1">22. studenog 2016.</derivirana_varijabla>
  </DomainObject.StvarniPocetakDatum>
  <DomainObject.StvarniZavrsetakDatum>
    <izvorni_sadrzaj>22. studenog 2016.</izvorni_sadrzaj>
    <derivirana_varijabla naziv="DomainObject.StvarniZavrsetakDatum_1">22. studenog 2016.</derivirana_varijabla>
  </DomainObject.StvarniZavrsetakDatum>
  <DomainObject.PlaniraniZavrsetakDatum>
    <izvorni_sadrzaj>22. studenog 2016.</izvorni_sadrzaj>
    <derivirana_varijabla naziv="DomainObject.PlaniraniZavrsetakDatum_1">22. studenog 2016.</derivirana_varijabla>
  </DomainObject.PlaniraniZavrsetakDatum>
  <DomainObject.PlaniraniPocetakDatum>
    <izvorni_sadrzaj>22. studenog 2016.</izvorni_sadrzaj>
    <derivirana_varijabla naziv="DomainObject.PlaniraniPocetakDatum_1">22. studenog 2016.</derivirana_varijabla>
  </DomainObject.PlaniraniPocetakDatum>
  <DomainObject.StvarniPocetakVrijeme>
    <izvorni_sadrzaj>10:09</izvorni_sadrzaj>
    <derivirana_varijabla naziv="DomainObject.StvarniPocetakVrijeme_1">10:09</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FINA  Rijeka</item>
      <item>DONI - VELI d.o.o.  Veli Lošinj</item>
    </izvorni_sadrzaj>
    <derivirana_varijabla naziv="DomainObject.UcesnikSudskeRadnjeListNaziv_1">
      <item>FINA  Rijeka</item>
      <item>DONI - VELI d.o.o.  Veli Lošinj</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izvorni_sadrzaj>
    <derivirana_varijabla naziv="DomainObject.Predmet.Broj_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2015.</izvorni_sadrzaj>
    <derivirana_varijabla naziv="DomainObject.Predmet.DatumOsnivanja_1">15.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St-127/2015</izvorni_sadrzaj>
    <derivirana_varijabla naziv="DomainObject.Predmet.OznakaBroj_1">St-127/2015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DONI - VELI d.o.o.  Veli Lošinj</izvorni_sadrzaj>
    <derivirana_varijabla naziv="DomainObject.Predmet.ProtustrankaFormated_1">  DONI - VELI d.o.o.  Veli Lošinj</derivirana_varijabla>
  </DomainObject.Predmet.ProtustrankaFormated>
  <DomainObject.Predmet.ProtustrankaFormatedOIB>
    <izvorni_sadrzaj>  DONI - VELI d.o.o.  Veli Lošinj, OIB 42472276045</izvorni_sadrzaj>
    <derivirana_varijabla naziv="DomainObject.Predmet.ProtustrankaFormatedOIB_1">  DONI - VELI d.o.o.  Veli Lošinj, OIB 42472276045</derivirana_varijabla>
  </DomainObject.Predmet.ProtustrankaFormatedOIB>
  <DomainObject.Predmet.ProtustrankaFormatedWithAdress>
    <izvorni_sadrzaj> DONI - VELI d.o.o.  Veli Lošinj, Kunsil 10, 51551 Veli Lošinj</izvorni_sadrzaj>
    <derivirana_varijabla naziv="DomainObject.Predmet.ProtustrankaFormatedWithAdress_1"> DONI - VELI d.o.o.  Veli Lošinj, Kunsil 10, 51551 Veli Lošinj</derivirana_varijabla>
  </DomainObject.Predmet.ProtustrankaFormatedWithAdress>
  <DomainObject.Predmet.ProtustrankaFormatedWithAdressOIB>
    <izvorni_sadrzaj> DONI - VELI d.o.o.  Veli Lošinj, OIB 42472276045, Kunsil 10, 51551 Veli Lošinj</izvorni_sadrzaj>
    <derivirana_varijabla naziv="DomainObject.Predmet.ProtustrankaFormatedWithAdressOIB_1"> DONI - VELI d.o.o.  Veli Lošinj, OIB 42472276045, Kunsil 10, 51551 Veli Lošinj</derivirana_varijabla>
  </DomainObject.Predmet.ProtustrankaFormatedWithAdressOIB>
  <DomainObject.Predmet.ProtustrankaWithAdress>
    <izvorni_sadrzaj>DONI - VELI d.o.o.  Veli Lošinj Kunsil 10, 51551 Veli Lošinj</izvorni_sadrzaj>
    <derivirana_varijabla naziv="DomainObject.Predmet.ProtustrankaWithAdress_1">DONI - VELI d.o.o.  Veli Lošinj Kunsil 10, 51551 Veli Lošinj</derivirana_varijabla>
  </DomainObject.Predmet.ProtustrankaWithAdress>
  <DomainObject.Predmet.ProtustrankaWithAdressOIB>
    <izvorni_sadrzaj>DONI - VELI d.o.o.  Veli Lošinj, OIB 42472276045, Kunsil 10, 51551 Veli Lošinj</izvorni_sadrzaj>
    <derivirana_varijabla naziv="DomainObject.Predmet.ProtustrankaWithAdressOIB_1">DONI - VELI d.o.o.  Veli Lošinj, OIB 42472276045, Kunsil 10, 51551 Veli Lošinj</derivirana_varijabla>
  </DomainObject.Predmet.ProtustrankaWithAdressOIB>
  <DomainObject.Predmet.ProtustrankaNazivFormated>
    <izvorni_sadrzaj>DONI - VELI d.o.o.  Veli Lošinj</izvorni_sadrzaj>
    <derivirana_varijabla naziv="DomainObject.Predmet.ProtustrankaNazivFormated_1">DONI - VELI d.o.o.  Veli Lošinj</derivirana_varijabla>
  </DomainObject.Predmet.ProtustrankaNazivFormated>
  <DomainObject.Predmet.ProtustrankaNazivFormatedOIB>
    <izvorni_sadrzaj>DONI - VELI d.o.o.  Veli Lošinj, OIB 42472276045</izvorni_sadrzaj>
    <derivirana_varijabla naziv="DomainObject.Predmet.ProtustrankaNazivFormatedOIB_1">DONI - VELI d.o.o.  Veli Lošinj, OIB 42472276045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DONI - VELI d.o.o.  Veli Lošinj</item>
    </izvorni_sadrzaj>
    <derivirana_varijabla naziv="DomainObject.Predmet.ProtuStrankaListFormated_1">
      <item>DONI - VELI d.o.o.  Veli Lošinj</item>
    </derivirana_varijabla>
  </DomainObject.Predmet.ProtuStrankaListFormated>
  <DomainObject.Predmet.ProtuStrankaListFormatedOIB>
    <izvorni_sadrzaj>
      <item>DONI - VELI d.o.o.  Veli Lošinj, OIB 42472276045</item>
    </izvorni_sadrzaj>
    <derivirana_varijabla naziv="DomainObject.Predmet.ProtuStrankaListFormatedOIB_1">
      <item>DONI - VELI d.o.o.  Veli Lošinj, OIB 42472276045</item>
    </derivirana_varijabla>
  </DomainObject.Predmet.ProtuStrankaListFormatedOIB>
  <DomainObject.Predmet.ProtuStrankaListFormatedWithAdress>
    <izvorni_sadrzaj>
      <item>DONI - VELI d.o.o.  Veli Lošinj, Kunsil 10, 51551 Veli Lošinj</item>
    </izvorni_sadrzaj>
    <derivirana_varijabla naziv="DomainObject.Predmet.ProtuStrankaListFormatedWithAdress_1">
      <item>DONI - VELI d.o.o.  Veli Lošinj, Kunsil 10, 51551 Veli Lošinj</item>
    </derivirana_varijabla>
  </DomainObject.Predmet.ProtuStrankaListFormatedWithAdress>
  <DomainObject.Predmet.ProtuStrankaListFormatedWithAdressOIB>
    <izvorni_sadrzaj>
      <item>DONI - VELI d.o.o.  Veli Lošinj, OIB 42472276045, Kunsil 10, 51551 Veli Lošinj</item>
    </izvorni_sadrzaj>
    <derivirana_varijabla naziv="DomainObject.Predmet.ProtuStrankaListFormatedWithAdressOIB_1">
      <item>DONI - VELI d.o.o.  Veli Lošinj, OIB 42472276045, Kunsil 10, 51551 Veli Lošinj</item>
    </derivirana_varijabla>
  </DomainObject.Predmet.ProtuStrankaListFormatedWithAdressOIB>
  <DomainObject.Predmet.ProtuStrankaListNazivFormated>
    <izvorni_sadrzaj>
      <item>DONI - VELI d.o.o.  Veli Lošinj</item>
    </izvorni_sadrzaj>
    <derivirana_varijabla naziv="DomainObject.Predmet.ProtuStrankaListNazivFormated_1">
      <item>DONI - VELI d.o.o.  Veli Lošinj</item>
    </derivirana_varijabla>
  </DomainObject.Predmet.ProtuStrankaListNazivFormated>
  <DomainObject.Predmet.ProtuStrankaListNazivFormatedOIB>
    <izvorni_sadrzaj>
      <item>DONI - VELI d.o.o.  Veli Lošinj, OIB 42472276045</item>
    </izvorni_sadrzaj>
    <derivirana_varijabla naziv="DomainObject.Predmet.ProtuStrankaListNazivFormatedOIB_1">
      <item>DONI - VELI d.o.o.  Veli Lošinj, OIB 42472276045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2016.</izvorni_sadrzaj>
    <derivirana_varijabla naziv="DomainObject.Datum_1">22.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DONI - VELI d.o.o.  Veli Lošinj</izvorni_sadrzaj>
    <derivirana_varijabla naziv="DomainObject.Predmet.ProtustrankaIDrugi_1">DONI - VELI d.o.o.  Veli Lošinj</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DONI - VELI d.o.o.  Veli Lošinj, OIB 42472276045, Kunsil 10, 51551 Veli Lošinj</izvorni_sadrzaj>
    <derivirana_varijabla naziv="DomainObject.Predmet.ProtustrankaIDrugiAdressOIB_1">DONI - VELI d.o.o.  Veli Lošinj, OIB 42472276045, Kunsil 10, 51551 Veli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DONI - VELI d.o.o.  Veli Lošinj</item>
    </izvorni_sadrzaj>
    <derivirana_varijabla naziv="DomainObject.Predmet.SudioniciListNaziv_1">
      <item>FINA  Rijeka</item>
      <item>DONI - VELI d.o.o.  Veli Lošinj</item>
    </derivirana_varijabla>
  </DomainObject.Predmet.SudioniciListNaziv>
  <DomainObject.Predmet.SudioniciListAdressOIB>
    <izvorni_sadrzaj>
      <item>FINA  Rijeka, OIB 85821130368, Frana Kurelca 8,51000 Rijeka</item>
      <item>DONI - VELI d.o.o.  Veli Lošinj, OIB 42472276045, Kunsil 10,51551 Veli Lošinj</item>
    </izvorni_sadrzaj>
    <derivirana_varijabla naziv="DomainObject.Predmet.SudioniciListAdressOIB_1">
      <item>FINA  Rijeka, OIB 85821130368, Frana Kurelca 8,51000 Rijeka</item>
      <item>DONI - VELI d.o.o.  Veli Lošinj, OIB 42472276045, Kunsil 10,51551 Veli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42472276045</item>
    </izvorni_sadrzaj>
    <derivirana_varijabla naziv="DomainObject.Predmet.SudioniciListNazivOIB_1">
      <item>, OIB 85821130368</item>
      <item>, OIB 42472276045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95911A-7837-43CB-965C-39A2FB40F0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Indiana University</properties:Company>
  <properties:Pages>2</properties:Pages>
  <properties:Words>320</properties:Words>
  <properties:Characters>1663</properties:Characters>
  <properties:Lines>71</properties:Lines>
  <properties:Paragraphs>25</properties:Paragraphs>
  <properties:TotalTime>20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Predmet današnjeg ročišta sukladno odredbi članka 49</vt:lpstr>
      <vt:lpstr>Predmet današnjeg ročišta sukladno odredbi članka 49</vt:lpstr>
    </vt:vector>
  </properties:TitlesOfParts>
  <properties:LinksUpToDate>false</properties:LinksUpToDate>
  <properties:CharactersWithSpaces>2105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2016-11-22T06:22:00Z</dcterms:created>
  <dc:creator>Korisnik</dc:creator>
  <cp:lastModifiedBy>Tanja Fidel</cp:lastModifiedBy>
  <cp:lastPrinted>2016-06-16T08:50:00Z</cp:lastPrinted>
  <dcterms:modified xmlns:xsi="http://www.w3.org/2001/XMLSchema-instance" xsi:type="dcterms:W3CDTF">2016-11-22T09:31:00Z</dcterms:modified>
  <cp:revision>6</cp:revision>
  <dc:title>Predmet današnjeg ročišta sukladno odredbi članka 49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true</vt:bool>
  </prop:property>
  <prop:property name="BrojStranica" pid="5" fmtid="{D5CDD505-2E9C-101B-9397-08002B2CF9AE}">
    <vt:i4>2</vt:i4>
  </prop:property>
</prop:Properties>
</file>