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65d6" w14:paraId="89f65d6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D004A">
        <w:t>62</w:t>
      </w:r>
      <w:r w:rsidR="001D7548">
        <w:t>/18</w:t>
      </w:r>
      <w:r w:rsidR="00D76812">
        <w:t>-</w:t>
      </w:r>
      <w:r w:rsidR="0025398F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9A51A2">
        <w:t>GO SUSTAV j.d.o.o. Zagreb, Rudeška cesta 160 a, OIB: 09009628040, MBS: 080817190,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A51A2">
        <w:t>GO SUSTAV j.d.o.o. Zagreb, Rudeška cesta 160 a, OIB: 09009628040, MBS: 080817190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9A51A2">
        <w:t>1.00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25398F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25398F" w:rsidRPr="0025398F">
        <w:t>Ivana Kalkan, Osijek, Županijska 2, OIB: 47574637103.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9A51A2">
        <w:t>2</w:t>
      </w:r>
      <w:r w:rsidR="00DD513C">
        <w:t>8</w:t>
      </w:r>
      <w:r w:rsidR="00C50E72">
        <w:t>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9A51A2">
        <w:t>GO SUSTAV j.d.o.o. Zagreb, Rudeška cesta 160 a, OIB: 09009628040, MBS: 080817190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9A51A2">
        <w:t>62</w:t>
      </w:r>
      <w:r w:rsidR="00046F88">
        <w:t>/1</w:t>
      </w:r>
      <w:r w:rsidR="00A322BC">
        <w:t>8</w:t>
      </w:r>
      <w:r w:rsidR="0025398F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9A51A2">
        <w:t>26</w:t>
      </w:r>
      <w:r w:rsidR="00C50E72">
        <w:t>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9A51A2">
        <w:t>42.628,51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9A51A2">
        <w:t>4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25398F" w:rsidRPr="0025398F">
        <w:t>Ivana Kalkan, Osijek, Županijska 2, OIB: 47574637103</w:t>
      </w:r>
      <w:r w:rsidR="0025398F"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400" w:rsidR="00E27400">
      <w:r>
        <w:separator/>
      </w:r>
    </w:p>
  </w:endnote>
  <w:endnote w:id="0" w:type="continuationSeparator">
    <w:p w:rsidRDefault="00E27400" w:rsidR="00E27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400" w:rsidR="00E27400">
      <w:r>
        <w:separator/>
      </w:r>
    </w:p>
  </w:footnote>
  <w:footnote w:id="0" w:type="continuationSeparator">
    <w:p w:rsidRDefault="00E27400" w:rsidR="00E27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4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5398F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94095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602"/>
    <w:rsid w:val="00C35E13"/>
    <w:rsid w:val="00C473BD"/>
    <w:rsid w:val="00C50E72"/>
    <w:rsid w:val="00C647C4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25FD3"/>
    <w:rsid w:val="00E27400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7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4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7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4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 SUSTAV j.d.o.o.</izvorni_sadrzaj>
    <derivirana_varijabla naziv="DomainObject.Predmet.ProtustrankaFormated_1">  GO SUSTAV j.d.o.o.</derivirana_varijabla>
  </DomainObject.Predmet.ProtustrankaFormated>
  <DomainObject.Predmet.ProtustrankaFormatedOIB>
    <izvorni_sadrzaj>  GO SUSTAV j.d.o.o., OIB 09009628040</izvorni_sadrzaj>
    <derivirana_varijabla naziv="DomainObject.Predmet.ProtustrankaFormatedOIB_1">  GO SUSTAV j.d.o.o., OIB 09009628040</derivirana_varijabla>
  </DomainObject.Predmet.ProtustrankaFormatedOIB>
  <DomainObject.Predmet.ProtustrankaFormatedWithAdress>
    <izvorni_sadrzaj> GO SUSTAV j.d.o.o., Rudeška cesta 160 a, 10000 Zagreb</izvorni_sadrzaj>
    <derivirana_varijabla naziv="DomainObject.Predmet.ProtustrankaFormatedWithAdress_1"> GO SUSTAV j.d.o.o., Rudeška cesta 160 a, 10000 Zagreb</derivirana_varijabla>
  </DomainObject.Predmet.ProtustrankaFormatedWithAdress>
  <DomainObject.Predmet.ProtustrankaFormatedWithAdressOIB>
    <izvorni_sadrzaj> GO SUSTAV j.d.o.o., OIB 09009628040, Rudeška cesta 160 a, 10000 Zagreb</izvorni_sadrzaj>
    <derivirana_varijabla naziv="DomainObject.Predmet.ProtustrankaFormatedWithAdressOIB_1"> GO SUSTAV j.d.o.o., OIB 09009628040, Rudeška cesta 160 a, 10000 Zagreb</derivirana_varijabla>
  </DomainObject.Predmet.ProtustrankaFormatedWithAdressOIB>
  <DomainObject.Predmet.ProtustrankaWithAdress>
    <izvorni_sadrzaj>GO SUSTAV j.d.o.o. Rudeška cesta 160 a, 10000 Zagreb</izvorni_sadrzaj>
    <derivirana_varijabla naziv="DomainObject.Predmet.ProtustrankaWithAdress_1">GO SUSTAV j.d.o.o. Rudeška cesta 160 a, 10000 Zagreb</derivirana_varijabla>
  </DomainObject.Predmet.ProtustrankaWithAdress>
  <DomainObject.Predmet.ProtustrankaWithAdressOIB>
    <izvorni_sadrzaj>GO SUSTAV j.d.o.o., OIB 09009628040, Rudeška cesta 160 a, 10000 Zagreb</izvorni_sadrzaj>
    <derivirana_varijabla naziv="DomainObject.Predmet.ProtustrankaWithAdressOIB_1">GO SUSTAV j.d.o.o., OIB 09009628040, Rudeška cesta 160 a, 10000 Zagreb</derivirana_varijabla>
  </DomainObject.Predmet.ProtustrankaWithAdressOIB>
  <DomainObject.Predmet.ProtustrankaNazivFormated>
    <izvorni_sadrzaj>GO SUSTAV j.d.o.o.</izvorni_sadrzaj>
    <derivirana_varijabla naziv="DomainObject.Predmet.ProtustrankaNazivFormated_1">GO SUSTAV j.d.o.o.</derivirana_varijabla>
  </DomainObject.Predmet.ProtustrankaNazivFormated>
  <DomainObject.Predmet.ProtustrankaNazivFormatedOIB>
    <izvorni_sadrzaj>GO SUSTAV j.d.o.o., OIB 09009628040</izvorni_sadrzaj>
    <derivirana_varijabla naziv="DomainObject.Predmet.ProtustrankaNazivFormatedOIB_1">GO SUSTAV j.d.o.o., OIB 09009628040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SUSTAV j.d.o.o.</item>
    </izvorni_sadrzaj>
    <derivirana_varijabla naziv="DomainObject.Predmet.ProtuStrankaListFormated_1">
      <item>GO SUSTAV j.d.o.o.</item>
    </derivirana_varijabla>
  </DomainObject.Predmet.ProtuStrankaListFormated>
  <DomainObject.Predmet.ProtuStrankaListFormatedOIB>
    <izvorni_sadrzaj>
      <item>GO SUSTAV j.d.o.o., OIB 09009628040</item>
    </izvorni_sadrzaj>
    <derivirana_varijabla naziv="DomainObject.Predmet.ProtuStrankaListFormatedOIB_1">
      <item>GO SUSTAV j.d.o.o., OIB 09009628040</item>
    </derivirana_varijabla>
  </DomainObject.Predmet.ProtuStrankaListFormatedOIB>
  <DomainObject.Predmet.ProtuStrankaListFormatedWithAdress>
    <izvorni_sadrzaj>
      <item>GO SUSTAV j.d.o.o., Rudeška cesta 160 a, 10000 Zagreb</item>
    </izvorni_sadrzaj>
    <derivirana_varijabla naziv="DomainObject.Predmet.ProtuStrankaListFormatedWithAdress_1">
      <item>GO SUSTAV j.d.o.o., Rudeška cesta 160 a, 10000 Zagreb</item>
    </derivirana_varijabla>
  </DomainObject.Predmet.ProtuStrankaListFormatedWithAdress>
  <DomainObject.Predmet.ProtuStrankaListFormatedWithAdressOIB>
    <izvorni_sadrzaj>
      <item>GO SUSTAV j.d.o.o., OIB 09009628040, Rudeška cesta 160 a, 10000 Zagreb</item>
    </izvorni_sadrzaj>
    <derivirana_varijabla naziv="DomainObject.Predmet.ProtuStrankaListFormatedWithAdressOIB_1">
      <item>GO SUSTAV j.d.o.o., OIB 09009628040, Rudeška cesta 160 a, 10000 Zagreb</item>
    </derivirana_varijabla>
  </DomainObject.Predmet.ProtuStrankaListFormatedWithAdressOIB>
  <DomainObject.Predmet.ProtuStrankaListNazivFormated>
    <izvorni_sadrzaj>
      <item>GO SUSTAV j.d.o.o.</item>
    </izvorni_sadrzaj>
    <derivirana_varijabla naziv="DomainObject.Predmet.ProtuStrankaListNazivFormated_1">
      <item>GO SUSTAV j.d.o.o.</item>
    </derivirana_varijabla>
  </DomainObject.Predmet.ProtuStrankaListNazivFormated>
  <DomainObject.Predmet.ProtuStrankaListNazivFormatedOIB>
    <izvorni_sadrzaj>
      <item>GO SUSTAV j.d.o.o., OIB 09009628040</item>
    </izvorni_sadrzaj>
    <derivirana_varijabla naziv="DomainObject.Predmet.ProtuStrankaListNazivFormatedOIB_1">
      <item>GO SUSTAV j.d.o.o., OIB 09009628040</item>
    </derivirana_varijabla>
  </DomainObject.Predmet.ProtuStrankaListNazivFormatedOIB>
  <DomainObject.Predmet.OstaliListFormated>
    <izvorni_sadrzaj>
      <item>Darko Rem</item>
    </izvorni_sadrzaj>
    <derivirana_varijabla naziv="DomainObject.Predmet.OstaliListFormated_1">
      <item>Darko Rem</item>
    </derivirana_varijabla>
  </DomainObject.Predmet.OstaliListFormated>
  <DomainObject.Predmet.OstaliListFormatedOIB>
    <izvorni_sadrzaj>
      <item>Darko Rem, OIB 17763840435</item>
    </izvorni_sadrzaj>
    <derivirana_varijabla naziv="DomainObject.Predmet.OstaliListFormatedOIB_1">
      <item>Darko Rem, OIB 17763840435</item>
    </derivirana_varijabla>
  </DomainObject.Predmet.OstaliListFormatedOIB>
  <DomainObject.Predmet.OstaliListFormatedWithAdress>
    <izvorni_sadrzaj>
      <item>Darko Rem, Ulica Stjepana Podhorskog 31, 10000 Zagreb</item>
    </izvorni_sadrzaj>
    <derivirana_varijabla naziv="DomainObject.Predmet.OstaliListFormatedWithAdress_1">
      <item>Darko Rem, Ulica Stjepana Podhorskog 31, 10000 Zagreb</item>
    </derivirana_varijabla>
  </DomainObject.Predmet.OstaliListFormatedWithAdress>
  <DomainObject.Predmet.OstaliListFormatedWithAdressOIB>
    <izvorni_sadrzaj>
      <item>Darko Rem, OIB 17763840435, Ulica Stjepana Podhorskog 31, 10000 Zagreb</item>
    </izvorni_sadrzaj>
    <derivirana_varijabla naziv="DomainObject.Predmet.OstaliListFormatedWithAdressOIB_1">
      <item>Darko Rem, OIB 17763840435, Ulica Stjepana Podhorskog 31, 10000 Zagreb</item>
    </derivirana_varijabla>
  </DomainObject.Predmet.OstaliListFormatedWithAdressOIB>
  <DomainObject.Predmet.OstaliListNazivFormated>
    <izvorni_sadrzaj>
      <item>Darko Rem</item>
    </izvorni_sadrzaj>
    <derivirana_varijabla naziv="DomainObject.Predmet.OstaliListNazivFormated_1">
      <item>Darko Rem</item>
    </derivirana_varijabla>
  </DomainObject.Predmet.OstaliListNazivFormated>
  <DomainObject.Predmet.OstaliListNazivFormatedOIB>
    <izvorni_sadrzaj>
      <item>Darko Rem, OIB 17763840435</item>
    </izvorni_sadrzaj>
    <derivirana_varijabla naziv="DomainObject.Predmet.OstaliListNazivFormatedOIB_1">
      <item>Darko Rem, OIB 17763840435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SUSTAV j.d.o.o.</izvorni_sadrzaj>
    <derivirana_varijabla naziv="DomainObject.Predmet.ProtustrankaIDrugi_1">GO SUSTAV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SUSTAV j.d.o.o., OIB 09009628040, Rudeška cesta 160 a, 10000 Zagreb</izvorni_sadrzaj>
    <derivirana_varijabla naziv="DomainObject.Predmet.ProtustrankaIDrugiAdressOIB_1">GO SUSTAV j.d.o.o., OIB 09009628040, Rudeška cesta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SUSTAV j.d.o.o.</item>
      <item>FINA Regionalni centar Zagreb</item>
      <item>Darko Rem</item>
    </izvorni_sadrzaj>
    <derivirana_varijabla naziv="DomainObject.Predmet.SudioniciListNaziv_1">
      <item>GO SUSTAV j.d.o.o.</item>
      <item>FINA Regionalni centar Zagreb</item>
      <item>Darko Rem</item>
    </derivirana_varijabla>
  </DomainObject.Predmet.SudioniciListNaziv>
  <DomainObject.Predmet.SudioniciListAdressOIB>
    <izvorni_sadrzaj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izvorni_sadrzaj>
    <derivirana_varijabla naziv="DomainObject.Predmet.SudioniciListAdressOIB_1"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09009628040</item>
      <item>, OIB 85821130368</item>
      <item>, OIB 17763840435</item>
    </izvorni_sadrzaj>
    <derivirana_varijabla naziv="DomainObject.Predmet.SudioniciListNazivOIB_1">
      <item>, OIB 09009628040</item>
      <item>, OIB 85821130368</item>
      <item>, OIB 17763840435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95F49-E254-4DCF-97E8-1A27E467D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2447</properties:Characters>
  <properties:Lines>106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2018-07-06T08:29:00Z</dcterms:created>
  <dc:creator>hermanj</dc:creator>
  <cp:lastModifiedBy>Zvjezdana Kovačić</cp:lastModifiedBy>
  <cp:lastPrinted>2018-07-06T08:30:00Z</cp:lastPrinted>
  <dcterms:modified xmlns:xsi="http://www.w3.org/2001/XMLSchema-instance" xsi:type="dcterms:W3CDTF">2018-07-06T08:31:00Z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St-662-18.docx)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