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5996" w14:paraId="3e15996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375F1A">
        <w:rPr>
          <w:rFonts w:hAnsi="Times New Roman" w:ascii="Times New Roman"/>
          <w:sz w:val="24"/>
          <w:szCs w:val="24"/>
        </w:rPr>
        <w:t>434</w:t>
      </w:r>
      <w:r w:rsidR="00771EA1">
        <w:rPr>
          <w:rFonts w:hAnsi="Times New Roman" w:ascii="Times New Roman"/>
          <w:sz w:val="24"/>
          <w:szCs w:val="24"/>
        </w:rPr>
        <w:t>/17-</w:t>
      </w:r>
      <w:r w:rsidR="00375F1A">
        <w:rPr>
          <w:rFonts w:hAnsi="Times New Roman" w:ascii="Times New Roman"/>
          <w:sz w:val="24"/>
          <w:szCs w:val="24"/>
        </w:rPr>
        <w:t>15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771EA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</w:t>
      </w:r>
      <w:r w:rsidR="00771EA1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375F1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375F1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75F1A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5D03AD" w:rsidRPr="00375F1A">
        <w:rPr>
          <w:rFonts w:hAnsi="Times New Roman" w:ascii="Times New Roman"/>
          <w:sz w:val="24"/>
          <w:szCs w:val="24"/>
        </w:rPr>
        <w:t>stečajnoj sutkinji</w:t>
      </w:r>
      <w:r w:rsidRPr="00375F1A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375F1A" w:rsidRPr="00375F1A">
        <w:rPr>
          <w:rFonts w:hAnsi="Times New Roman" w:ascii="Times New Roman"/>
          <w:b/>
          <w:sz w:val="24"/>
          <w:szCs w:val="24"/>
        </w:rPr>
        <w:t xml:space="preserve">CIBALAE d.o.o. za prijevoz, trgovinu i usluge, Vinkovci, </w:t>
      </w:r>
      <w:proofErr w:type="spellStart"/>
      <w:r w:rsidR="00375F1A" w:rsidRPr="00375F1A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375F1A" w:rsidRPr="00375F1A">
        <w:rPr>
          <w:rFonts w:hAnsi="Times New Roman" w:ascii="Times New Roman"/>
          <w:b/>
          <w:sz w:val="24"/>
          <w:szCs w:val="24"/>
        </w:rPr>
        <w:t xml:space="preserve"> 15, MBS: 030117233, OIB: 97388423540</w:t>
      </w:r>
      <w:r w:rsidRPr="00375F1A">
        <w:rPr>
          <w:rFonts w:hAnsi="Times New Roman" w:ascii="Times New Roman"/>
          <w:b/>
          <w:sz w:val="24"/>
          <w:szCs w:val="24"/>
        </w:rPr>
        <w:t>,</w:t>
      </w:r>
      <w:r w:rsidRPr="00375F1A">
        <w:rPr>
          <w:rFonts w:hAnsi="Times New Roman" w:ascii="Times New Roman"/>
          <w:sz w:val="24"/>
          <w:szCs w:val="24"/>
        </w:rPr>
        <w:t xml:space="preserve"> dana </w:t>
      </w:r>
      <w:r w:rsidR="00375F1A">
        <w:rPr>
          <w:rFonts w:hAnsi="Times New Roman" w:ascii="Times New Roman"/>
          <w:sz w:val="24"/>
          <w:szCs w:val="24"/>
        </w:rPr>
        <w:t>20</w:t>
      </w:r>
      <w:r w:rsidR="00771EA1" w:rsidRPr="00375F1A">
        <w:rPr>
          <w:rFonts w:hAnsi="Times New Roman" w:ascii="Times New Roman"/>
          <w:sz w:val="24"/>
          <w:szCs w:val="24"/>
        </w:rPr>
        <w:t>. veljače 2018. g.,</w:t>
      </w:r>
    </w:p>
    <w:p w:rsidRDefault="00E52E5D" w:rsidP="00E52E5D" w:rsidR="00E52E5D" w:rsidRPr="00375F1A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375F1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375F1A" w:rsidR="00E52E5D" w:rsidRPr="00375F1A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375F1A" w:rsidR="00E52E5D" w:rsidRPr="00375F1A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375F1A">
        <w:rPr>
          <w:rFonts w:hAnsi="Times New Roman" w:ascii="Times New Roman"/>
          <w:sz w:val="24"/>
          <w:szCs w:val="24"/>
          <w:lang w:val="hr-HR"/>
        </w:rPr>
        <w:t>Stečajnom upravitelju</w:t>
      </w:r>
      <w:r w:rsidR="00375F1A" w:rsidRPr="00375F1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Mirsadu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oec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iz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Gunje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Kolodvorska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4, OIB 18540805456</w:t>
      </w:r>
      <w:r w:rsidRPr="00375F1A">
        <w:rPr>
          <w:rFonts w:hAnsi="Times New Roman" w:ascii="Times New Roman"/>
          <w:sz w:val="24"/>
          <w:szCs w:val="24"/>
        </w:rPr>
        <w:t xml:space="preserve">, </w:t>
      </w:r>
      <w:r w:rsidRPr="00375F1A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375F1A" w:rsidRPr="00375F1A">
        <w:rPr>
          <w:rFonts w:hAnsi="Times New Roman" w:ascii="Times New Roman"/>
          <w:sz w:val="24"/>
          <w:szCs w:val="24"/>
        </w:rPr>
        <w:t xml:space="preserve">CIBALAE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d.o.o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za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prijevoz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trgovinu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i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usluge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Vinkovci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Kanovačka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15, MBS: 030117233, OIB: 97388423540 </w:t>
      </w:r>
      <w:r w:rsidR="00771EA1" w:rsidRPr="00375F1A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771EA1" w:rsidRPr="00375F1A">
        <w:rPr>
          <w:rFonts w:hAnsi="Times New Roman" w:ascii="Times New Roman"/>
          <w:sz w:val="24"/>
          <w:szCs w:val="24"/>
        </w:rPr>
        <w:t>ukupnom</w:t>
      </w:r>
      <w:proofErr w:type="spellEnd"/>
      <w:r w:rsidR="00771EA1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71EA1" w:rsidRPr="00375F1A">
        <w:rPr>
          <w:rFonts w:hAnsi="Times New Roman" w:ascii="Times New Roman"/>
          <w:sz w:val="24"/>
          <w:szCs w:val="24"/>
        </w:rPr>
        <w:t>iznosu</w:t>
      </w:r>
      <w:proofErr w:type="spellEnd"/>
      <w:r w:rsidR="00771EA1" w:rsidRPr="00375F1A">
        <w:rPr>
          <w:rFonts w:hAnsi="Times New Roman" w:ascii="Times New Roman"/>
          <w:sz w:val="24"/>
          <w:szCs w:val="24"/>
        </w:rPr>
        <w:t xml:space="preserve"> od 4.000,00 kn.</w:t>
      </w:r>
    </w:p>
    <w:p w:rsidRDefault="00E52E5D" w:rsidP="00375F1A" w:rsidR="00E52E5D" w:rsidRPr="00375F1A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375F1A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771EA1" w:rsidRPr="00375F1A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771EA1" w:rsidRPr="00375F1A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75F1A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71EA1" w:rsidRPr="00375F1A">
        <w:rPr>
          <w:rFonts w:hAnsi="Times New Roman" w:ascii="Times New Roman"/>
          <w:sz w:val="24"/>
          <w:szCs w:val="24"/>
          <w:lang w:val="hr-HR"/>
        </w:rPr>
        <w:t>ukupan iznos od 4.000,00 kn</w:t>
      </w:r>
      <w:r w:rsidRPr="00375F1A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Mirsad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oec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iz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Gunje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375F1A" w:rsidRPr="00375F1A">
        <w:rPr>
          <w:rFonts w:hAnsi="Times New Roman" w:ascii="Times New Roman"/>
          <w:sz w:val="24"/>
          <w:szCs w:val="24"/>
        </w:rPr>
        <w:t>Kolodvorska</w:t>
      </w:r>
      <w:proofErr w:type="spellEnd"/>
      <w:r w:rsidR="00375F1A" w:rsidRPr="00375F1A">
        <w:rPr>
          <w:rFonts w:hAnsi="Times New Roman" w:ascii="Times New Roman"/>
          <w:sz w:val="24"/>
          <w:szCs w:val="24"/>
        </w:rPr>
        <w:t xml:space="preserve"> 4, OIB 18540805456 </w:t>
      </w:r>
      <w:r w:rsidRPr="00375F1A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75F1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75F1A">
        <w:rPr>
          <w:rFonts w:hAnsi="Times New Roman" w:ascii="Times New Roman"/>
          <w:sz w:val="24"/>
          <w:szCs w:val="24"/>
          <w:lang w:val="hr-HR"/>
        </w:rPr>
        <w:t>HR 4523400093100970206</w:t>
      </w:r>
      <w:r w:rsidR="00345563" w:rsidRPr="00375F1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75F1A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771EA1" w:rsidP="00375F1A" w:rsidR="00771EA1" w:rsidRPr="00375F1A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375F1A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375F1A" w:rsidR="003509F2" w:rsidRPr="00375F1A">
      <w:pPr>
        <w:pStyle w:val="Odlomakpopisa"/>
        <w:spacing w:lineRule="auto" w:line="240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375F1A" w:rsidR="00E52E5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75F1A">
        <w:rPr>
          <w:rFonts w:hAnsi="Times New Roman" w:ascii="Times New Roman"/>
          <w:sz w:val="24"/>
          <w:szCs w:val="24"/>
        </w:rPr>
        <w:t>Obrazloženje</w:t>
      </w:r>
    </w:p>
    <w:p w:rsidRDefault="00375F1A" w:rsidP="00375F1A" w:rsidR="00375F1A" w:rsidRPr="00375F1A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E52E5D" w:rsidP="00375F1A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375F1A">
        <w:rPr>
          <w:rFonts w:hAnsi="Times New Roman" w:ascii="Times New Roman"/>
          <w:sz w:val="24"/>
          <w:szCs w:val="24"/>
        </w:rPr>
        <w:t>Rješenjem ovog suda broj 6 St-</w:t>
      </w:r>
      <w:r w:rsidR="00375F1A">
        <w:rPr>
          <w:rFonts w:hAnsi="Times New Roman" w:ascii="Times New Roman"/>
          <w:sz w:val="24"/>
          <w:szCs w:val="24"/>
        </w:rPr>
        <w:t>434/17-8 od 29. rujna 2017. g.</w:t>
      </w:r>
      <w:r w:rsidRPr="00375F1A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75F1A" w:rsidRPr="00375F1A">
        <w:rPr>
          <w:rFonts w:hAnsi="Times New Roman" w:ascii="Times New Roman"/>
          <w:b/>
          <w:sz w:val="24"/>
          <w:szCs w:val="24"/>
        </w:rPr>
        <w:t xml:space="preserve">CIBALAE d.o.o. za prijevoz, trgovinu i usluge, Vinkovci, </w:t>
      </w:r>
      <w:proofErr w:type="spellStart"/>
      <w:r w:rsidR="00375F1A" w:rsidRPr="00375F1A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375F1A" w:rsidRPr="00375F1A">
        <w:rPr>
          <w:rFonts w:hAnsi="Times New Roman" w:ascii="Times New Roman"/>
          <w:b/>
          <w:sz w:val="24"/>
          <w:szCs w:val="24"/>
        </w:rPr>
        <w:t xml:space="preserve"> 15, MBS: 030117233, OIB: 97388423540</w:t>
      </w:r>
      <w:r w:rsidR="00375F1A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te je 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>
        <w:rPr>
          <w:rFonts w:hAnsi="Times New Roman" w:ascii="Times New Roman"/>
          <w:sz w:val="24"/>
          <w:szCs w:val="24"/>
        </w:rPr>
        <w:t>Mirsad</w:t>
      </w:r>
      <w:proofErr w:type="spellEnd"/>
      <w:r w:rsidR="00375F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5F1A">
        <w:rPr>
          <w:rFonts w:hAnsi="Times New Roman" w:ascii="Times New Roman"/>
          <w:sz w:val="24"/>
          <w:szCs w:val="24"/>
        </w:rPr>
        <w:t>Demirović</w:t>
      </w:r>
      <w:proofErr w:type="spellEnd"/>
      <w:r w:rsidR="00375F1A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375F1A">
        <w:rPr>
          <w:rFonts w:hAnsi="Times New Roman" w:ascii="Times New Roman"/>
          <w:sz w:val="24"/>
          <w:szCs w:val="24"/>
        </w:rPr>
        <w:t>Gunje</w:t>
      </w:r>
      <w:proofErr w:type="spellEnd"/>
      <w:r w:rsidR="00771EA1">
        <w:rPr>
          <w:rFonts w:hAnsi="Times New Roman" w:ascii="Times New Roman"/>
          <w:sz w:val="24"/>
          <w:szCs w:val="24"/>
        </w:rPr>
        <w:t>, automatskim odabirom</w:t>
      </w:r>
      <w:r w:rsidR="001034CB">
        <w:rPr>
          <w:rFonts w:hAnsi="Times New Roman" w:ascii="Times New Roman"/>
          <w:sz w:val="24"/>
          <w:szCs w:val="24"/>
        </w:rPr>
        <w:t>.</w:t>
      </w: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71EA1" w:rsidP="00E52E5D" w:rsidR="00771EA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034CB" w:rsidP="00E52E5D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D03AD" w:rsidP="00E52E5D" w:rsidR="005D03A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75F1A" w:rsidP="00375F1A" w:rsidR="00375F1A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St-434/17-15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75F1A">
        <w:rPr>
          <w:rFonts w:hAnsi="Times New Roman" w:ascii="Times New Roman"/>
          <w:sz w:val="24"/>
          <w:szCs w:val="24"/>
        </w:rPr>
        <w:t>9. studenog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FINE, MUP-a.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771EA1">
        <w:rPr>
          <w:rFonts w:hAnsi="Times New Roman" w:ascii="Times New Roman"/>
          <w:sz w:val="24"/>
          <w:szCs w:val="24"/>
        </w:rPr>
        <w:t xml:space="preserve">na ročištu održanom </w:t>
      </w:r>
      <w:r w:rsidR="00375F1A">
        <w:rPr>
          <w:rFonts w:hAnsi="Times New Roman" w:ascii="Times New Roman"/>
          <w:sz w:val="24"/>
          <w:szCs w:val="24"/>
        </w:rPr>
        <w:t>9.11.2017</w:t>
      </w:r>
      <w:r w:rsidR="00771EA1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isplati naknada </w:t>
      </w:r>
      <w:r>
        <w:rPr>
          <w:rFonts w:hAnsi="Times New Roman" w:ascii="Times New Roman"/>
          <w:sz w:val="24"/>
          <w:szCs w:val="24"/>
        </w:rPr>
        <w:t xml:space="preserve">troškova i nagrada kao </w:t>
      </w:r>
      <w:r w:rsidRPr="0086293E">
        <w:rPr>
          <w:rFonts w:hAnsi="Times New Roman" w:ascii="Times New Roman"/>
          <w:sz w:val="24"/>
          <w:szCs w:val="24"/>
        </w:rPr>
        <w:t>troškovi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osobnim zalaganjem, korektnim odnosom i stručnošću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71EA1">
        <w:rPr>
          <w:rFonts w:hAnsi="Times New Roman" w:ascii="Times New Roman"/>
          <w:sz w:val="24"/>
          <w:szCs w:val="24"/>
        </w:rPr>
        <w:t>ukupnom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71EA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375F1A">
        <w:rPr>
          <w:rFonts w:hAnsi="Times New Roman" w:ascii="Times New Roman"/>
          <w:sz w:val="24"/>
          <w:szCs w:val="24"/>
        </w:rPr>
        <w:t>20</w:t>
      </w:r>
      <w:r w:rsidR="00771EA1">
        <w:rPr>
          <w:rFonts w:hAnsi="Times New Roman" w:ascii="Times New Roman"/>
          <w:sz w:val="24"/>
          <w:szCs w:val="24"/>
        </w:rPr>
        <w:t>. veljače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5D03AD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5D03AD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623A7" w:rsidP="00E52E5D" w:rsidR="00771EA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pl</w:t>
      </w:r>
      <w:proofErr w:type="spellEnd"/>
    </w:p>
    <w:p w:rsidRDefault="00771EA1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prav.</w:t>
      </w:r>
    </w:p>
    <w:p w:rsidRDefault="001034CB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75F1A">
        <w:rPr>
          <w:rFonts w:hAnsi="Times New Roman" w:ascii="Times New Roman"/>
          <w:sz w:val="24"/>
          <w:szCs w:val="24"/>
        </w:rPr>
        <w:t>26</w:t>
      </w:r>
      <w:r w:rsidR="00771EA1">
        <w:rPr>
          <w:rFonts w:hAnsi="Times New Roman" w:ascii="Times New Roman"/>
          <w:sz w:val="24"/>
          <w:szCs w:val="24"/>
        </w:rPr>
        <w:t>.3.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A43" w:rsidP="00F427F2" w:rsidR="00282A43">
      <w:pPr>
        <w:spacing w:lineRule="auto" w:line="240" w:after="0"/>
      </w:pPr>
      <w:r>
        <w:separator/>
      </w:r>
    </w:p>
  </w:endnote>
  <w:endnote w:id="0" w:type="continuationSeparator">
    <w:p w:rsidRDefault="00282A43" w:rsidP="00F427F2" w:rsidR="00282A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A43" w:rsidP="00F427F2" w:rsidR="00282A43">
      <w:pPr>
        <w:spacing w:lineRule="auto" w:line="240" w:after="0"/>
      </w:pPr>
      <w:r>
        <w:separator/>
      </w:r>
    </w:p>
  </w:footnote>
  <w:footnote w:id="0" w:type="continuationSeparator">
    <w:p w:rsidRDefault="00282A43" w:rsidP="00F427F2" w:rsidR="00282A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2365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0F2365"/>
    <w:rsid w:val="001034CB"/>
    <w:rsid w:val="0015600D"/>
    <w:rsid w:val="00185251"/>
    <w:rsid w:val="001B157C"/>
    <w:rsid w:val="001C6383"/>
    <w:rsid w:val="0020468B"/>
    <w:rsid w:val="00246940"/>
    <w:rsid w:val="00282A43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75F1A"/>
    <w:rsid w:val="003879DF"/>
    <w:rsid w:val="003B450C"/>
    <w:rsid w:val="003C1C2B"/>
    <w:rsid w:val="00404F3C"/>
    <w:rsid w:val="004164EB"/>
    <w:rsid w:val="00417717"/>
    <w:rsid w:val="004816D5"/>
    <w:rsid w:val="004F2585"/>
    <w:rsid w:val="00512965"/>
    <w:rsid w:val="00573829"/>
    <w:rsid w:val="00573C7C"/>
    <w:rsid w:val="00594D7A"/>
    <w:rsid w:val="005D03AD"/>
    <w:rsid w:val="00651284"/>
    <w:rsid w:val="00654AF8"/>
    <w:rsid w:val="0068341B"/>
    <w:rsid w:val="00752475"/>
    <w:rsid w:val="00771EA1"/>
    <w:rsid w:val="007B43BB"/>
    <w:rsid w:val="007B7E29"/>
    <w:rsid w:val="007D24D6"/>
    <w:rsid w:val="007F61FE"/>
    <w:rsid w:val="00887529"/>
    <w:rsid w:val="00887E7D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5773C"/>
    <w:rsid w:val="00B623A7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3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36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36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36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3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36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36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36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CIBALAE d.o.o. za prijevoz, trgovinu i usluge</izvorni_sadrzaj>
    <derivirana_varijabla naziv="DomainObject.Predmet.ProtustrankaFormated_1">  CIBALAE d.o.o. za prijevoz, trgovinu i usluge</derivirana_varijabla>
  </DomainObject.Predmet.ProtustrankaFormated>
  <DomainObject.Predmet.ProtustrankaFormatedOIB>
    <izvorni_sadrzaj>  CIBALAE d.o.o. za prijevoz, trgovinu i usluge, OIB 97388423540</izvorni_sadrzaj>
    <derivirana_varijabla naziv="DomainObject.Predmet.ProtustrankaFormatedOIB_1">  CIBALAE d.o.o. za prijevoz, trgovinu i usluge, OIB 97388423540</derivirana_varijabla>
  </DomainObject.Predmet.ProtustrankaFormatedOIB>
  <DomainObject.Predmet.ProtustrankaFormatedWithAdress>
    <izvorni_sadrzaj> CIBALAE d.o.o. za prijevoz, trgovinu i usluge, Kanovačka 15, 32100 Vinkovci</izvorni_sadrzaj>
    <derivirana_varijabla naziv="DomainObject.Predmet.ProtustrankaFormatedWithAdress_1"> CIBALAE d.o.o. za prijevoz, trgovinu i usluge, Kanovačka 15, 32100 Vinkovci</derivirana_varijabla>
  </DomainObject.Predmet.ProtustrankaFormatedWithAdress>
  <DomainObject.Predmet.ProtustrankaFormatedWithAdressOIB>
    <izvorni_sadrzaj> CIBALAE d.o.o. za prijevoz, trgovinu i usluge, OIB 97388423540, Kanovačka 15, 32100 Vinkovci</izvorni_sadrzaj>
    <derivirana_varijabla naziv="DomainObject.Predmet.ProtustrankaFormatedWithAdressOIB_1"> CIBALAE d.o.o. za prijevoz, trgovinu i usluge, OIB 97388423540, Kanovačka 15, 32100 Vinkovci</derivirana_varijabla>
  </DomainObject.Predmet.ProtustrankaFormatedWithAdressOIB>
  <DomainObject.Predmet.ProtustrankaWithAdress>
    <izvorni_sadrzaj>CIBALAE d.o.o. za prijevoz, trgovinu i usluge Kanovačka 15, 32100 Vinkovci</izvorni_sadrzaj>
    <derivirana_varijabla naziv="DomainObject.Predmet.ProtustrankaWithAdress_1">CIBALAE d.o.o. za prijevoz, trgovinu i usluge Kanovačka 15, 32100 Vinkovci</derivirana_varijabla>
  </DomainObject.Predmet.ProtustrankaWithAdress>
  <DomainObject.Predmet.ProtustrankaWithAdressOIB>
    <izvorni_sadrzaj>CIBALAE d.o.o. za prijevoz, trgovinu i usluge, OIB 97388423540, Kanovačka 15, 32100 Vinkovci</izvorni_sadrzaj>
    <derivirana_varijabla naziv="DomainObject.Predmet.ProtustrankaWithAdressOIB_1">CIBALAE d.o.o. za prijevoz, trgovinu i usluge, OIB 97388423540, Kanovačka 15, 32100 Vinkovci</derivirana_varijabla>
  </DomainObject.Predmet.ProtustrankaWithAdressOIB>
  <DomainObject.Predmet.ProtustrankaNazivFormated>
    <izvorni_sadrzaj>CIBALAE d.o.o. za prijevoz, trgovinu i usluge</izvorni_sadrzaj>
    <derivirana_varijabla naziv="DomainObject.Predmet.ProtustrankaNazivFormated_1">CIBALAE d.o.o. za prijevoz, trgovinu i usluge</derivirana_varijabla>
  </DomainObject.Predmet.ProtustrankaNazivFormated>
  <DomainObject.Predmet.ProtustrankaNazivFormatedOIB>
    <izvorni_sadrzaj>CIBALAE d.o.o. za prijevoz, trgovinu i usluge, OIB 97388423540</izvorni_sadrzaj>
    <derivirana_varijabla naziv="DomainObject.Predmet.ProtustrankaNazivFormatedOIB_1">CIBALAE d.o.o. za prijevoz, trgovinu i usluge, OIB 97388423540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CIBALAE d.o.o. za prijevoz, trgovinu i usluge</item>
    </izvorni_sadrzaj>
    <derivirana_varijabla naziv="DomainObject.Predmet.ProtuStrankaListFormated_1">
      <item>CIBALAE d.o.o. za prijevoz, trgovinu i usluge</item>
    </derivirana_varijabla>
  </DomainObject.Predmet.ProtuStrankaListFormated>
  <DomainObject.Predmet.ProtuStrankaListFormatedOIB>
    <izvorni_sadrzaj>
      <item>CIBALAE d.o.o. za prijevoz, trgovinu i usluge, OIB 97388423540</item>
    </izvorni_sadrzaj>
    <derivirana_varijabla naziv="DomainObject.Predmet.ProtuStrankaListFormatedOIB_1">
      <item>CIBALAE d.o.o. za prijevoz, trgovinu i usluge, OIB 97388423540</item>
    </derivirana_varijabla>
  </DomainObject.Predmet.ProtuStrankaListFormatedOIB>
  <DomainObject.Predmet.ProtuStrankaListFormatedWithAdress>
    <izvorni_sadrzaj>
      <item>CIBALAE d.o.o. za prijevoz, trgovinu i usluge, Kanovačka 15, 32100 Vinkovci</item>
    </izvorni_sadrzaj>
    <derivirana_varijabla naziv="DomainObject.Predmet.ProtuStrankaListFormatedWithAdress_1">
      <item>CIBALAE d.o.o. za prijevoz, trgovinu i usluge, Kanovačka 15, 32100 Vinkovci</item>
    </derivirana_varijabla>
  </DomainObject.Predmet.ProtuStrankaListFormatedWithAdress>
  <DomainObject.Predmet.ProtuStrankaListFormatedWithAdressOIB>
    <izvorni_sadrzaj>
      <item>CIBALAE d.o.o. za prijevoz, trgovinu i usluge, OIB 97388423540, Kanovačka 15, 32100 Vinkovci</item>
    </izvorni_sadrzaj>
    <derivirana_varijabla naziv="DomainObject.Predmet.ProtuStrankaListFormatedWithAdressOIB_1">
      <item>CIBALAE d.o.o. za prijevoz, trgovinu i usluge, OIB 97388423540, Kanovačka 15, 32100 Vinkovci</item>
    </derivirana_varijabla>
  </DomainObject.Predmet.ProtuStrankaListFormatedWithAdressOIB>
  <DomainObject.Predmet.ProtuStrankaListNazivFormated>
    <izvorni_sadrzaj>
      <item>CIBALAE d.o.o. za prijevoz, trgovinu i usluge</item>
    </izvorni_sadrzaj>
    <derivirana_varijabla naziv="DomainObject.Predmet.ProtuStrankaListNazivFormated_1">
      <item>CIBALAE d.o.o. za prijevoz, trgovinu i usluge</item>
    </derivirana_varijabla>
  </DomainObject.Predmet.ProtuStrankaListNazivFormated>
  <DomainObject.Predmet.ProtuStrankaListNazivFormatedOIB>
    <izvorni_sadrzaj>
      <item>CIBALAE d.o.o. za prijevoz, trgovinu i usluge, OIB 97388423540</item>
    </izvorni_sadrzaj>
    <derivirana_varijabla naziv="DomainObject.Predmet.ProtuStrankaListNazivFormatedOIB_1">
      <item>CIBALAE d.o.o. za prijevoz, trgovinu i usluge, OIB 97388423540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CIBALAE d.o.o. za prijevoz, trgovinu i usluge</izvorni_sadrzaj>
    <derivirana_varijabla naziv="DomainObject.Predmet.ProtustrankaIDrugi_1">CIBALAE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CIBALAE d.o.o. za prijevoz, trgovinu i usluge, OIB 97388423540, Kanovačka 15, 32100 Vinkovci</izvorni_sadrzaj>
    <derivirana_varijabla naziv="DomainObject.Predmet.ProtustrankaIDrugiAdressOIB_1">CIBALAE d.o.o. za prijevoz, trgovinu i usluge, OIB 97388423540, Kanovačka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CIBALAE d.o.o. za prijevoz, trgovinu i usluge</item>
    </izvorni_sadrzaj>
    <derivirana_varijabla naziv="DomainObject.Predmet.SudioniciListNaziv_1">
      <item>FINA RC OSIJEK</item>
      <item>CIBALAE d.o.o. za prijevoz, trgovinu i usluge</item>
    </derivirana_varijabla>
  </DomainObject.Predmet.SudioniciListNaziv>
  <DomainObject.Predmet.SudioniciListAdressOIB>
    <izvorni_sadrzaj>
      <item>FINA RC OSIJEK, OIB 85821130368</item>
      <item>CIBALAE d.o.o. za prijevoz, trgovinu i usluge, OIB 97388423540, Kanovačka 15,32100 Vinkovci</item>
    </izvorni_sadrzaj>
    <derivirana_varijabla naziv="DomainObject.Predmet.SudioniciListAdressOIB_1">
      <item>FINA RC OSIJEK, OIB 85821130368</item>
      <item>CIBALAE d.o.o. za prijevoz, trgovinu i usluge, OIB 97388423540, Kanovačka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97388423540</item>
    </izvorni_sadrzaj>
    <derivirana_varijabla naziv="DomainObject.Predmet.SudioniciListNazivOIB_1">
      <item>, OIB 85821130368</item>
      <item>, OIB 97388423540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49719-7A72-424F-B19B-B09194449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493</properties:Words>
  <properties:Characters>2785</properties:Characters>
  <properties:Lines>133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2018-02-20T12:31:00Z</dcterms:created>
  <dc:creator>Blanka</dc:creator>
  <cp:lastModifiedBy>Danijela Sekulić</cp:lastModifiedBy>
  <cp:lastPrinted>2018-02-15T08:23:00Z</cp:lastPrinted>
  <dcterms:modified xmlns:xsi="http://www.w3.org/2001/XMLSchema-instance" xsi:type="dcterms:W3CDTF">2018-02-20T12:33:00Z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MIRSAD-PRETHODNI NOVO.docx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