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3221" w14:paraId="e783221" w:rsidRDefault="00A00A31" w:rsidP="00A00A31" w:rsidR="00A00A3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A31" w:rsidP="00A00A31" w:rsidR="00A00A3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00A31" w:rsidP="00A00A31" w:rsidR="00A00A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00A31" w:rsidP="00A00A31" w:rsidR="00A00A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00A31" w:rsidP="00A00A31" w:rsidR="00A00A3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00A31" w:rsidP="00A00A31" w:rsidR="00A00A3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00A31" w:rsidP="00A00A31" w:rsidR="00A00A31" w:rsidRPr="005D578C">
      <w:pPr>
        <w:jc w:val="center"/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00A31" w:rsidP="00A00A31" w:rsidR="00A00A31" w:rsidRPr="005D578C">
      <w:pPr>
        <w:rPr>
          <w:rFonts w:cs="Times New Roman" w:eastAsia="Times New Roman"/>
          <w:szCs w:val="24"/>
        </w:rPr>
      </w:pPr>
    </w:p>
    <w:p w:rsidRDefault="00A00A31" w:rsidP="00A00A31" w:rsidR="00A00A3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VITA VITALIS j. d. o. o. Rovinj, Rovinjsko Selo, Vičani 54, OIB </w:t>
      </w:r>
      <w:r w:rsidRPr="00A00A31">
        <w:rPr>
          <w:rFonts w:cs="Times New Roman" w:eastAsia="Times New Roman"/>
          <w:szCs w:val="24"/>
        </w:rPr>
        <w:t>37907342509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00A31">
        <w:rPr>
          <w:rFonts w:cs="Times New Roman" w:eastAsia="Times New Roman"/>
          <w:szCs w:val="24"/>
        </w:rPr>
        <w:t>040306966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64E26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A00A31" w:rsidP="00A00A31" w:rsidR="00A00A31" w:rsidRPr="005D578C">
      <w:pPr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00A31" w:rsidP="00A00A31" w:rsidR="00A00A31" w:rsidRPr="005D578C">
      <w:pPr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VITA VITALIS j. d. o. o. Rovinj, Rovinjsko Selo, Vičani 54, OIB </w:t>
      </w:r>
      <w:r w:rsidRPr="00A00A31">
        <w:rPr>
          <w:rFonts w:cs="Times New Roman" w:eastAsia="Times New Roman"/>
          <w:szCs w:val="24"/>
        </w:rPr>
        <w:t>37907342509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00A31">
        <w:rPr>
          <w:rFonts w:cs="Times New Roman" w:eastAsia="Times New Roman"/>
          <w:szCs w:val="24"/>
        </w:rPr>
        <w:t>040306966</w:t>
      </w:r>
      <w:r>
        <w:rPr>
          <w:rFonts w:cs="Times New Roman" w:eastAsia="Times New Roman"/>
          <w:szCs w:val="24"/>
        </w:rPr>
        <w:t>.</w:t>
      </w:r>
    </w:p>
    <w:p w:rsidRDefault="00A00A31" w:rsidP="00A00A31" w:rsidR="00A00A31" w:rsidRPr="005D578C">
      <w:pPr>
        <w:rPr>
          <w:rFonts w:cs="Times New Roman" w:eastAsia="Times New Roman"/>
          <w:szCs w:val="24"/>
        </w:rPr>
      </w:pPr>
    </w:p>
    <w:p w:rsidRDefault="00A00A31" w:rsidP="00A00A31" w:rsidR="00A00A3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7C79E8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A00A31" w:rsidP="00A00A31" w:rsidR="00A00A31">
      <w:pPr>
        <w:rPr>
          <w:rFonts w:cs="Times New Roman" w:eastAsia="Times New Roman"/>
          <w:szCs w:val="20"/>
        </w:rPr>
      </w:pPr>
    </w:p>
    <w:p w:rsidRDefault="00A00A31" w:rsidP="00A00A31" w:rsidR="00A00A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VITA VITALIS j. d. o. o. Rovinj, Rovinjsko Selo, Vičani 54, OIB </w:t>
      </w:r>
      <w:r w:rsidRPr="00A00A31">
        <w:rPr>
          <w:rFonts w:cs="Times New Roman" w:eastAsia="Times New Roman"/>
          <w:szCs w:val="24"/>
        </w:rPr>
        <w:t>37907342509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00A31">
        <w:rPr>
          <w:rFonts w:cs="Times New Roman" w:eastAsia="Times New Roman"/>
          <w:szCs w:val="24"/>
        </w:rPr>
        <w:t>040306966</w:t>
      </w:r>
      <w:r>
        <w:rPr>
          <w:rFonts w:cs="Times New Roman" w:eastAsia="Times New Roman"/>
          <w:szCs w:val="24"/>
        </w:rPr>
        <w:t>.</w:t>
      </w:r>
    </w:p>
    <w:p w:rsidRDefault="00A00A31" w:rsidP="00A00A31" w:rsidR="00A00A31">
      <w:pPr>
        <w:ind w:firstLine="709"/>
        <w:rPr>
          <w:rFonts w:cs="Times New Roman" w:eastAsia="Times New Roman"/>
          <w:szCs w:val="24"/>
        </w:rPr>
      </w:pPr>
    </w:p>
    <w:p w:rsidRDefault="00A00A31" w:rsidP="00A00A31" w:rsidR="00A00A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VITA VITALIS j. d. o. o. Rovinj, Rovinjsko Selo, Vičani 54, OIB </w:t>
      </w:r>
      <w:r w:rsidRPr="00A00A31">
        <w:rPr>
          <w:rFonts w:cs="Times New Roman" w:eastAsia="Times New Roman"/>
          <w:szCs w:val="24"/>
        </w:rPr>
        <w:t>37907342509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00A31">
        <w:rPr>
          <w:rFonts w:cs="Times New Roman" w:eastAsia="Times New Roman"/>
          <w:szCs w:val="24"/>
        </w:rPr>
        <w:t>040306966</w:t>
      </w:r>
      <w:r>
        <w:rPr>
          <w:rFonts w:cs="Times New Roman" w:eastAsia="Times New Roman"/>
          <w:szCs w:val="24"/>
        </w:rPr>
        <w:t>.</w:t>
      </w:r>
    </w:p>
    <w:p w:rsidRDefault="00A00A31" w:rsidP="00A00A31" w:rsidR="00A00A31">
      <w:pPr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00A31" w:rsidP="00A00A31" w:rsidR="00A00A31">
      <w:pPr>
        <w:ind w:firstLine="708"/>
        <w:rPr>
          <w:rFonts w:cs="Times New Roman" w:eastAsia="Times New Roman"/>
          <w:szCs w:val="24"/>
        </w:rPr>
      </w:pPr>
    </w:p>
    <w:p w:rsidRDefault="00A00A31" w:rsidP="00A00A31" w:rsidR="00A00A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VITA VITALIS j. d. o. o. Rovinj.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St-244/2016-3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00A31" w:rsidP="00A00A31" w:rsidR="00A00A3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00A31" w:rsidP="00A00A31" w:rsidR="00A00A31" w:rsidRPr="005D578C">
      <w:pPr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64E26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00A31" w:rsidP="00A00A31" w:rsidR="00A00A31">
      <w:pPr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00A31" w:rsidP="00A00A31" w:rsidR="00A00A3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273688">
        <w:rPr>
          <w:rFonts w:cs="Times New Roman" w:eastAsia="Times New Roman"/>
          <w:szCs w:val="24"/>
        </w:rPr>
        <w:t xml:space="preserve">, v. r. </w:t>
      </w:r>
    </w:p>
    <w:p w:rsidRDefault="00A00A31" w:rsidP="00A00A31" w:rsidR="00A00A31">
      <w:pPr>
        <w:jc w:val="left"/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jc w:val="left"/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00A31" w:rsidP="00A00A31" w:rsidR="00A00A3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00A31" w:rsidP="00A00A31" w:rsidR="00A00A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00A31" w:rsidP="00A00A31" w:rsidR="00A00A31">
      <w:pPr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rPr>
          <w:rFonts w:cs="Times New Roman" w:eastAsia="Times New Roman"/>
          <w:szCs w:val="24"/>
        </w:rPr>
      </w:pPr>
    </w:p>
    <w:p w:rsidRDefault="00A00A31" w:rsidP="00A00A31" w:rsidR="00A00A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00A31" w:rsidP="00A00A31" w:rsidR="00A00A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00A31" w:rsidP="00A00A31" w:rsidR="00A00A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VITA VITALIS j. d. o. o. Rovinj, Rovinjsko Selo, Vičani 54,</w:t>
      </w:r>
    </w:p>
    <w:p w:rsidRDefault="00A00A31" w:rsidP="00A00A31" w:rsidR="00A00A3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00A31" w:rsidP="00A00A31" w:rsidR="00A00A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00A31" w:rsidP="00A00A31" w:rsidR="007C79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7C79E8">
        <w:rPr>
          <w:rFonts w:cs="Times New Roman" w:eastAsia="Times New Roman"/>
          <w:szCs w:val="20"/>
        </w:rPr>
        <w:t xml:space="preserve">Radijana Trobonjača, Opatija, M. Tita 49, </w:t>
      </w:r>
    </w:p>
    <w:p w:rsidRDefault="00A00A31" w:rsidP="00A00A31" w:rsidR="00A00A3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A00A31" w:rsidP="00A00A31" w:rsidR="00A00A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00A31" w:rsidP="00A00A31" w:rsidR="00A00A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00A31" w:rsidP="00A00A31" w:rsidR="00A00A31"/>
    <w:p w:rsidRDefault="00A00A31" w:rsidP="00A00A31" w:rsidR="00A00A31"/>
    <w:p w:rsidRDefault="00A00A31" w:rsidP="00A00A31" w:rsidR="00A00A31"/>
    <w:p w:rsidRDefault="003755F1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A31" w:rsidP="00A00A31" w:rsidR="00A00A31">
      <w:r>
        <w:separator/>
      </w:r>
    </w:p>
  </w:endnote>
  <w:endnote w:id="0" w:type="continuationSeparator">
    <w:p w:rsidRDefault="00A00A31" w:rsidP="00A00A31" w:rsidR="00A00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A31" w:rsidP="00A00A31" w:rsidR="00A00A31">
      <w:r>
        <w:separator/>
      </w:r>
    </w:p>
  </w:footnote>
  <w:footnote w:id="0" w:type="continuationSeparator">
    <w:p w:rsidRDefault="00A00A31" w:rsidP="00A00A31" w:rsidR="00A00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A3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755F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St-244/2016-5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A3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St-244/2016-5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AE2"/>
    <w:rsid w:val="000D1AE2"/>
    <w:rsid w:val="00273688"/>
    <w:rsid w:val="003755F1"/>
    <w:rsid w:val="005073AD"/>
    <w:rsid w:val="00564E26"/>
    <w:rsid w:val="0075528E"/>
    <w:rsid w:val="0079403F"/>
    <w:rsid w:val="007C79E8"/>
    <w:rsid w:val="00A0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0A3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0A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00A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0A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0A3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A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A3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5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55F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55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55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0A3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0A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00A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0A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0A3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A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A3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5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55F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55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55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VITALIS j.d.o.o. ROVINJ</izvorni_sadrzaj>
    <derivirana_varijabla naziv="DomainObject.Predmet.ProtustrankaFormated_1">  VITA VITALIS j.d.o.o. ROVINJ</derivirana_varijabla>
  </DomainObject.Predmet.ProtustrankaFormated>
  <DomainObject.Predmet.ProtustrankaFormatedOIB>
    <izvorni_sadrzaj>  VITA VITALIS j.d.o.o. ROVINJ, OIB 37907342509</izvorni_sadrzaj>
    <derivirana_varijabla naziv="DomainObject.Predmet.ProtustrankaFormatedOIB_1">  VITA VITALIS j.d.o.o. ROVINJ, OIB 37907342509</derivirana_varijabla>
  </DomainObject.Predmet.ProtustrankaFormatedOIB>
  <DomainObject.Predmet.ProtustrankaFormatedWithAdress>
    <izvorni_sadrzaj> VITA VITALIS j.d.o.o. ROVINJ, Rovinjsko Selo, Vičani 54, 52210 Rovinj</izvorni_sadrzaj>
    <derivirana_varijabla naziv="DomainObject.Predmet.ProtustrankaFormatedWithAdress_1"> VITA VITALIS j.d.o.o. ROVINJ, Rovinjsko Selo, Vičani 54, 52210 Rovinj</derivirana_varijabla>
  </DomainObject.Predmet.ProtustrankaFormatedWithAdress>
  <DomainObject.Predmet.ProtustrankaFormatedWithAdressOIB>
    <izvorni_sadrzaj> VITA VITALIS j.d.o.o. ROVINJ, OIB 37907342509, Rovinjsko Selo, Vičani 54, 52210 Rovinj</izvorni_sadrzaj>
    <derivirana_varijabla naziv="DomainObject.Predmet.ProtustrankaFormatedWithAdressOIB_1"> VITA VITALIS j.d.o.o. ROVINJ, OIB 37907342509, Rovinjsko Selo, Vičani 54, 52210 Rovinj</derivirana_varijabla>
  </DomainObject.Predmet.ProtustrankaFormatedWithAdressOIB>
  <DomainObject.Predmet.ProtustrankaWithAdress>
    <izvorni_sadrzaj>VITA VITALIS j.d.o.o. ROVINJ Rovinjsko Selo, Vičani 54, 52210 Rovinj</izvorni_sadrzaj>
    <derivirana_varijabla naziv="DomainObject.Predmet.ProtustrankaWithAdress_1">VITA VITALIS j.d.o.o. ROVINJ Rovinjsko Selo, Vičani 54, 52210 Rovinj</derivirana_varijabla>
  </DomainObject.Predmet.ProtustrankaWithAdress>
  <DomainObject.Predmet.ProtustrankaWithAdressOIB>
    <izvorni_sadrzaj>VITA VITALIS j.d.o.o. ROVINJ, OIB 37907342509, Rovinjsko Selo, Vičani 54, 52210 Rovinj</izvorni_sadrzaj>
    <derivirana_varijabla naziv="DomainObject.Predmet.ProtustrankaWithAdressOIB_1">VITA VITALIS j.d.o.o. ROVINJ, OIB 37907342509, Rovinjsko Selo, Vičani 54, 52210 Rovinj</derivirana_varijabla>
  </DomainObject.Predmet.ProtustrankaWithAdressOIB>
  <DomainObject.Predmet.ProtustrankaNazivFormated>
    <izvorni_sadrzaj>VITA VITALIS j.d.o.o. ROVINJ</izvorni_sadrzaj>
    <derivirana_varijabla naziv="DomainObject.Predmet.ProtustrankaNazivFormated_1">VITA VITALIS j.d.o.o. ROVINJ</derivirana_varijabla>
  </DomainObject.Predmet.ProtustrankaNazivFormated>
  <DomainObject.Predmet.ProtustrankaNazivFormatedOIB>
    <izvorni_sadrzaj>VITA VITALIS j.d.o.o. ROVINJ, OIB 37907342509</izvorni_sadrzaj>
    <derivirana_varijabla naziv="DomainObject.Predmet.ProtustrankaNazivFormatedOIB_1">VITA VITALIS j.d.o.o. ROVINJ, OIB 37907342509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9800.35</izvorni_sadrzaj>
    <derivirana_varijabla naziv="DomainObject.Predmet.TrenutnaVrijednost_1">9800.35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 VITALIS j.d.o.o. ROVINJ</item>
    </izvorni_sadrzaj>
    <derivirana_varijabla naziv="DomainObject.Predmet.ProtuStrankaListFormated_1">
      <item>VITA VITALIS j.d.o.o. ROVINJ</item>
    </derivirana_varijabla>
  </DomainObject.Predmet.ProtuStrankaListFormated>
  <DomainObject.Predmet.ProtuStrankaListFormatedOIB>
    <izvorni_sadrzaj>
      <item>VITA VITALIS j.d.o.o. ROVINJ, OIB 37907342509</item>
    </izvorni_sadrzaj>
    <derivirana_varijabla naziv="DomainObject.Predmet.ProtuStrankaListFormatedOIB_1">
      <item>VITA VITALIS j.d.o.o. ROVINJ, OIB 37907342509</item>
    </derivirana_varijabla>
  </DomainObject.Predmet.ProtuStrankaListFormatedOIB>
  <DomainObject.Predmet.ProtuStrankaListFormatedWithAdress>
    <izvorni_sadrzaj>
      <item>VITA VITALIS j.d.o.o. ROVINJ, Rovinjsko Selo, Vičani 54, 52210 Rovinj</item>
    </izvorni_sadrzaj>
    <derivirana_varijabla naziv="DomainObject.Predmet.ProtuStrankaListFormatedWithAdress_1">
      <item>VITA VITALIS j.d.o.o. ROVINJ, Rovinjsko Selo, Vičani 54, 52210 Rovinj</item>
    </derivirana_varijabla>
  </DomainObject.Predmet.ProtuStrankaListFormatedWithAdress>
  <DomainObject.Predmet.ProtuStrankaListFormatedWithAdressOIB>
    <izvorni_sadrzaj>
      <item>VITA VITALIS j.d.o.o. ROVINJ, OIB 37907342509, Rovinjsko Selo, Vičani 54, 52210 Rovinj</item>
    </izvorni_sadrzaj>
    <derivirana_varijabla naziv="DomainObject.Predmet.ProtuStrankaListFormatedWithAdressOIB_1">
      <item>VITA VITALIS j.d.o.o. ROVINJ, OIB 37907342509, Rovinjsko Selo, Vičani 54, 52210 Rovinj</item>
    </derivirana_varijabla>
  </DomainObject.Predmet.ProtuStrankaListFormatedWithAdressOIB>
  <DomainObject.Predmet.ProtuStrankaListNazivFormated>
    <izvorni_sadrzaj>
      <item>VITA VITALIS j.d.o.o. ROVINJ</item>
    </izvorni_sadrzaj>
    <derivirana_varijabla naziv="DomainObject.Predmet.ProtuStrankaListNazivFormated_1">
      <item>VITA VITALIS j.d.o.o. ROVINJ</item>
    </derivirana_varijabla>
  </DomainObject.Predmet.ProtuStrankaListNazivFormated>
  <DomainObject.Predmet.ProtuStrankaListNazivFormatedOIB>
    <izvorni_sadrzaj>
      <item>VITA VITALIS j.d.o.o. ROVINJ, OIB 37907342509</item>
    </izvorni_sadrzaj>
    <derivirana_varijabla naziv="DomainObject.Predmet.ProtuStrankaListNazivFormatedOIB_1">
      <item>VITA VITALIS j.d.o.o. ROVINJ, OIB 37907342509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 VITALIS j.d.o.o. ROVINJ</izvorni_sadrzaj>
    <derivirana_varijabla naziv="DomainObject.Predmet.ProtustrankaIDrugi_1">VITA VITALIS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VITA VITALIS j.d.o.o. ROVINJ, OIB 37907342509, Rovinjsko Selo, Vičani 54, 52210 Rovinj</izvorni_sadrzaj>
    <derivirana_varijabla naziv="DomainObject.Predmet.ProtustrankaIDrugiAdressOIB_1">VITA VITALIS j.d.o.o. ROVINJ, OIB 37907342509, Rovinjsko Selo, Vičani 54,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 VITALIS j.d.o.o. ROVINJ</item>
    </izvorni_sadrzaj>
    <derivirana_varijabla naziv="DomainObject.Predmet.SudioniciListNaziv_1">
      <item>FINANCIJSKA AGENCIJA, RC RIJEKA, PODRUŽNICA PULA, PULA</item>
      <item>VITA VITALIS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VITA VITALIS j.d.o.o. ROVINJ, OIB 37907342509, Rovinjsko Selo, Vičani 54,52210 Rovinj</item>
    </izvorni_sadrzaj>
    <derivirana_varijabla naziv="DomainObject.Predmet.SudioniciListAdressOIB_1">
      <item>FINANCIJSKA AGENCIJA, RC RIJEKA, PODRUŽNICA PULA, PULA, OIB 85821130368, Giardini 5,52100 Pula</item>
      <item>VITA VITALIS j.d.o.o. ROVINJ, OIB 37907342509, Rovinjsko Selo, Vičani 54,52210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37907342509</item>
    </izvorni_sadrzaj>
    <derivirana_varijabla naziv="DomainObject.Predmet.SudioniciListNazivOIB_1">
      <item>, OIB 85821130368</item>
      <item>, OIB 37907342509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3035</properties:Characters>
  <properties:Lines>78</properties:Lines>
  <properties:Paragraphs>29</properties:Paragraphs>
  <properties:TotalTime>5</properties:TotalTime>
  <properties:ScaleCrop>false</properties:ScaleCrop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2016-04-15T11:17:00Z</dcterms:created>
  <dc:creator>Mihaela Kaligari</dc:creator>
  <dc:description/>
  <cp:keywords/>
  <cp:lastModifiedBy>Mihaela Kaligari</cp:lastModifiedBy>
  <cp:lastPrinted>2016-04-20T05:56:00Z</cp:lastPrinted>
  <dcterms:modified xmlns:xsi="http://www.w3.org/2001/XMLSchema-instance" xsi:type="dcterms:W3CDTF">2016-04-20T06:30:00Z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