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cbdd9" w14:paraId="05cbdd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4B0229">
        <w:rPr>
          <w:sz w:val="24"/>
          <w:szCs w:val="24"/>
        </w:rPr>
        <w:t>906</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773712">
        <w:rPr>
          <w:sz w:val="24"/>
          <w:szCs w:val="24"/>
        </w:rPr>
        <w:t>9</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773712" w:rsidP="00C63C08" w:rsidR="00E0445B" w:rsidRPr="00773712">
      <w:pPr>
        <w:tabs>
          <w:tab w:pos="2977" w:val="left"/>
        </w:tabs>
        <w:ind w:firstLine="720"/>
        <w:jc w:val="both"/>
        <w:rPr>
          <w:sz w:val="24"/>
          <w:szCs w:val="24"/>
        </w:rPr>
      </w:pPr>
      <w:r w:rsidRPr="00773712">
        <w:rPr>
          <w:sz w:val="24"/>
          <w:szCs w:val="24"/>
          <w:lang w:eastAsia="en-US" w:val="pt-BR"/>
        </w:rPr>
        <w:t xml:space="preserve">Trgovački sud u Zagrebu, po stečajnom sucu Nikolini Dorić Hadžisejdić, u stečajnom predmetu u povodu prijedloga predlagatelja </w:t>
      </w:r>
      <w:r w:rsidRPr="00773712">
        <w:rPr>
          <w:sz w:val="24"/>
          <w:szCs w:val="24"/>
          <w:lang w:val="pt-BR"/>
        </w:rPr>
        <w:t xml:space="preserve">FINANCIJSKA AGENCIJA, RC Zagreb, Podružnica Karlovac, </w:t>
      </w:r>
      <w:r>
        <w:rPr>
          <w:sz w:val="24"/>
          <w:szCs w:val="24"/>
          <w:lang w:val="pt-BR"/>
        </w:rPr>
        <w:t xml:space="preserve">Karlovac, </w:t>
      </w:r>
      <w:r w:rsidRPr="00773712">
        <w:rPr>
          <w:sz w:val="24"/>
          <w:szCs w:val="24"/>
          <w:lang w:val="pt-BR"/>
        </w:rPr>
        <w:t>Pavla Vitezovića 1</w:t>
      </w:r>
      <w:r w:rsidRPr="00773712">
        <w:rPr>
          <w:sz w:val="24"/>
          <w:szCs w:val="24"/>
        </w:rPr>
        <w:t>, OIB: 85821130368</w:t>
      </w:r>
      <w:r w:rsidRPr="00773712">
        <w:rPr>
          <w:sz w:val="24"/>
          <w:szCs w:val="24"/>
          <w:lang w:eastAsia="en-US" w:val="pt-BR"/>
        </w:rPr>
        <w:t xml:space="preserve">, za otvaranje stečajnog postupka nad dužnikom </w:t>
      </w:r>
      <w:r w:rsidRPr="00773712">
        <w:rPr>
          <w:sz w:val="24"/>
          <w:szCs w:val="24"/>
        </w:rPr>
        <w:t>DOBRA poljoprivredna zadruga, OIB: 89199288770, Nova Cesta 2, Ogulin</w:t>
      </w:r>
      <w:r w:rsidR="00BC7A4F">
        <w:rPr>
          <w:sz w:val="24"/>
          <w:szCs w:val="24"/>
        </w:rPr>
        <w:t xml:space="preserve">, </w:t>
      </w:r>
      <w:r w:rsidRPr="00773712">
        <w:rPr>
          <w:sz w:val="24"/>
          <w:szCs w:val="24"/>
        </w:rPr>
        <w:t>30</w:t>
      </w:r>
      <w:r w:rsidR="00C46D73" w:rsidRPr="00773712">
        <w:rPr>
          <w:sz w:val="24"/>
          <w:szCs w:val="24"/>
        </w:rPr>
        <w:t>. kolovoza</w:t>
      </w:r>
      <w:r w:rsidR="003752F1" w:rsidRPr="00773712">
        <w:rPr>
          <w:sz w:val="24"/>
          <w:szCs w:val="24"/>
        </w:rPr>
        <w:t xml:space="preserve"> 2017</w:t>
      </w:r>
      <w:r w:rsidR="00E0445B" w:rsidRPr="00773712">
        <w:rPr>
          <w:sz w:val="24"/>
          <w:szCs w:val="24"/>
        </w:rPr>
        <w:t>.,</w:t>
      </w:r>
    </w:p>
    <w:p w:rsidRDefault="00A828C1" w:rsidP="00B844BF" w:rsidR="00A828C1" w:rsidRPr="00773712">
      <w:pPr>
        <w:jc w:val="both"/>
        <w:rPr>
          <w:b/>
          <w:sz w:val="24"/>
          <w:szCs w:val="24"/>
        </w:rPr>
      </w:pPr>
    </w:p>
    <w:p w:rsidRDefault="00E0445B" w:rsidP="00B844BF" w:rsidR="00E0445B" w:rsidRPr="00773712">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4B0229" w:rsidRPr="00961DEF">
        <w:rPr>
          <w:sz w:val="24"/>
        </w:rPr>
        <w:t>DOBRA poljoprivredna zadruga, OIB: 89199288770, Nova Cesta 2, Ogulin</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4B0229">
        <w:rPr>
          <w:sz w:val="24"/>
          <w:szCs w:val="24"/>
        </w:rPr>
        <w:t>Ivanu Magdiću</w:t>
      </w:r>
      <w:r w:rsidR="00C46D73">
        <w:rPr>
          <w:sz w:val="24"/>
          <w:szCs w:val="24"/>
        </w:rPr>
        <w:t xml:space="preserve">, OIB: </w:t>
      </w:r>
      <w:r w:rsidR="004B0229">
        <w:rPr>
          <w:sz w:val="24"/>
          <w:szCs w:val="24"/>
        </w:rPr>
        <w:t>61129040426</w:t>
      </w:r>
      <w:r w:rsidR="00C46D73">
        <w:rPr>
          <w:sz w:val="24"/>
          <w:szCs w:val="24"/>
        </w:rPr>
        <w:t xml:space="preserve">, </w:t>
      </w:r>
      <w:r w:rsidR="004B0229">
        <w:rPr>
          <w:sz w:val="24"/>
          <w:szCs w:val="24"/>
        </w:rPr>
        <w:t>Ogulin</w:t>
      </w:r>
      <w:r w:rsidR="00C46D73">
        <w:rPr>
          <w:sz w:val="24"/>
          <w:szCs w:val="24"/>
        </w:rPr>
        <w:t xml:space="preserve">, </w:t>
      </w:r>
      <w:r w:rsidR="004B0229">
        <w:rPr>
          <w:sz w:val="24"/>
          <w:szCs w:val="24"/>
        </w:rPr>
        <w:t>Dobrina 21</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B0229" w:rsidP="007B593F" w:rsidR="007B593F" w:rsidRPr="00070D63">
      <w:pPr>
        <w:ind w:left="1003"/>
        <w:jc w:val="both"/>
        <w:rPr>
          <w:sz w:val="24"/>
          <w:szCs w:val="24"/>
        </w:rPr>
      </w:pPr>
      <w:r>
        <w:rPr>
          <w:sz w:val="24"/>
          <w:szCs w:val="24"/>
        </w:rPr>
        <w:t>28</w:t>
      </w:r>
      <w:r w:rsidR="00C46D73">
        <w:rPr>
          <w:sz w:val="24"/>
          <w:szCs w:val="24"/>
        </w:rPr>
        <w:t>. rujna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30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C46D73">
      <w:pPr>
        <w:ind w:firstLine="283" w:left="720"/>
        <w:jc w:val="both"/>
        <w:rPr>
          <w:sz w:val="24"/>
          <w:szCs w:val="24"/>
        </w:rPr>
      </w:pPr>
      <w:r>
        <w:rPr>
          <w:sz w:val="24"/>
          <w:szCs w:val="24"/>
        </w:rPr>
        <w:t>- pravna osoba ovlaštena za obavljanje pos</w:t>
      </w:r>
      <w:r w:rsidR="00C46D73">
        <w:rPr>
          <w:sz w:val="24"/>
          <w:szCs w:val="24"/>
        </w:rPr>
        <w:t>lova platnog prometa za dužnika</w:t>
      </w:r>
      <w:r w:rsidR="004B0229">
        <w:rPr>
          <w:sz w:val="24"/>
          <w:szCs w:val="24"/>
        </w:rPr>
        <w:t xml:space="preserve">- Hrvatska poštanska banka d.d.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4B0229" w:rsidRPr="00961DEF">
        <w:rPr>
          <w:sz w:val="24"/>
        </w:rPr>
        <w:t>DOBRA poljoprivredna zadruga, OIB: 89199288770, Nova Cesta 2, Ogulin</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4B0229">
        <w:rPr>
          <w:sz w:val="24"/>
          <w:szCs w:val="24"/>
        </w:rPr>
        <w:t>7078</w:t>
      </w:r>
      <w:r w:rsidRPr="00070D63">
        <w:rPr>
          <w:sz w:val="24"/>
          <w:szCs w:val="24"/>
        </w:rPr>
        <w:t xml:space="preserve"> dana, u ukupnom iznosu od </w:t>
      </w:r>
      <w:r w:rsidR="004B0229">
        <w:rPr>
          <w:sz w:val="24"/>
          <w:szCs w:val="24"/>
        </w:rPr>
        <w:t>445.747,79</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773712">
        <w:rPr>
          <w:sz w:val="24"/>
          <w:szCs w:val="24"/>
        </w:rPr>
        <w:t>30</w:t>
      </w:r>
      <w:r w:rsidR="00C46D73">
        <w:rPr>
          <w:sz w:val="24"/>
          <w:szCs w:val="24"/>
        </w:rPr>
        <w:t>. kolovoza</w:t>
      </w:r>
      <w:r w:rsidR="003752F1">
        <w:rPr>
          <w:sz w:val="24"/>
          <w:szCs w:val="24"/>
        </w:rPr>
        <w:t xml:space="preserve">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393EBB">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393EBB" w:rsidP="00C359B6" w:rsidR="00393EBB">
      <w:pPr>
        <w:pStyle w:val="Bezproreda"/>
        <w:ind w:left="4956"/>
        <w:jc w:val="right"/>
      </w:pPr>
      <w:r>
        <w:t>Za točnost otpravka - ovlašteni službenik</w:t>
      </w:r>
    </w:p>
    <w:p w:rsidRDefault="00393EBB" w:rsidP="00C359B6" w:rsidR="00393EBB">
      <w:pPr>
        <w:pStyle w:val="Bezproreda"/>
        <w:ind w:left="4956"/>
        <w:jc w:val="right"/>
      </w:pPr>
      <w:r>
        <w:t>Karmela Dolenc</w:t>
      </w: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33BF3">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4B0229">
      <w:rPr>
        <w:sz w:val="24"/>
        <w:szCs w:val="24"/>
      </w:rPr>
      <w:t>906</w:t>
    </w:r>
    <w:r w:rsidR="00294869">
      <w:rPr>
        <w:sz w:val="24"/>
        <w:szCs w:val="24"/>
      </w:rPr>
      <w:t>/16-</w:t>
    </w:r>
    <w:r w:rsidR="00773712">
      <w:rPr>
        <w:sz w:val="24"/>
        <w:szCs w:val="24"/>
      </w:rPr>
      <w:t>9</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69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3EBB"/>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B0229"/>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3712"/>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3BF3"/>
    <w:rsid w:val="00934BA2"/>
    <w:rsid w:val="00963C80"/>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C7A4F"/>
    <w:rsid w:val="00BF4BA4"/>
    <w:rsid w:val="00C05E53"/>
    <w:rsid w:val="00C356A1"/>
    <w:rsid w:val="00C36B1F"/>
    <w:rsid w:val="00C46D73"/>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479D"/>
    <w:rsid w:val="00E0445B"/>
    <w:rsid w:val="00E13BFE"/>
    <w:rsid w:val="00E13D3A"/>
    <w:rsid w:val="00E301E3"/>
    <w:rsid w:val="00E33D52"/>
    <w:rsid w:val="00E4676E"/>
    <w:rsid w:val="00E6156D"/>
    <w:rsid w:val="00E62E65"/>
    <w:rsid w:val="00E64D32"/>
    <w:rsid w:val="00E7396A"/>
    <w:rsid w:val="00E815AE"/>
    <w:rsid w:val="00E844F6"/>
    <w:rsid w:val="00E94B09"/>
    <w:rsid w:val="00E94EF5"/>
    <w:rsid w:val="00EC1564"/>
    <w:rsid w:val="00ED2A27"/>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393EBB"/>
    <w:rPr>
      <w:color w:val="808080"/>
      <w:bdr w:space="0" w:sz="0" w:color="auto" w:val="none"/>
      <w:shd w:fill="auto" w:color="auto" w:val="clear"/>
    </w:rPr>
  </w:style>
  <w:style w:customStyle="true" w:styleId="eSPISCCParagraphDefaultFont" w:type="character">
    <w:name w:val="eSPIS_CC_Paragraph Default Font"/>
    <w:basedOn w:val="Zadanifontodlomka"/>
    <w:rsid w:val="00393E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3EB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93E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3E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St-3906/2016-9</izvorni_sadrzaj>
    <derivirana_varijabla naziv="DomainObject.Oznaka_1">St-3906/2016-9</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3906</izvorni_sadrzaj>
    <derivirana_varijabla naziv="DomainObject.Predmet.Broj_1">3906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St-3906/2016</izvorni_sadrzaj>
    <derivirana_varijabla naziv="DomainObject.Predmet.OznakaBroj_1">St-3906/2016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DOBRA poljoprivredna zadruga zastupanog po punomoćniku Ivan Magdić</izvorni_sadrzaj>
    <derivirana_varijabla naziv="DomainObject.Predmet.ProtustrankaFormated_1">  DOBRA poljoprivredna zadruga zastupanog po punomoćniku Ivan Magdić</derivirana_varijabla>
  </DomainObject.Predmet.ProtustrankaFormated>
  <DomainObject.Predmet.ProtustrankaFormatedOIB>
    <izvorni_sadrzaj>  DOBRA poljoprivredna zadruga, OIB 89199288770 zastupanog po punomoćniku Ivan Magdić</izvorni_sadrzaj>
    <derivirana_varijabla naziv="DomainObject.Predmet.ProtustrankaFormatedOIB_1">  DOBRA poljoprivredna zadruga, OIB 89199288770 zastupanog po punomoćniku Ivan Magdić</derivirana_varijabla>
  </DomainObject.Predmet.ProtustrankaFormatedOIB>
  <DomainObject.Predmet.ProtustrankaFormatedWithAdress>
    <izvorni_sadrzaj> DOBRA poljoprivredna zadruga, Nova Cesta 2, 47300 Ogulin zastupanog po punomoćniku Ivan Magdić</izvorni_sadrzaj>
    <derivirana_varijabla naziv="DomainObject.Predmet.ProtustrankaFormatedWithAdress_1"> DOBRA poljoprivredna zadruga, Nova Cesta 2, 47300 Ogulin zastupanog po punomoćniku Ivan Magdić</derivirana_varijabla>
  </DomainObject.Predmet.ProtustrankaFormatedWithAdress>
  <DomainObject.Predmet.ProtustrankaFormatedWithAdressOIB>
    <izvorni_sadrzaj> DOBRA poljoprivredna zadruga, OIB 89199288770, Nova Cesta 2, 47300 Ogulin zastupanog po punomoćniku Ivan Magdić</izvorni_sadrzaj>
    <derivirana_varijabla naziv="DomainObject.Predmet.ProtustrankaFormatedWithAdressOIB_1"> DOBRA poljoprivredna zadruga, OIB 89199288770, Nova Cesta 2, 47300 Ogulin zastupanog po punomoćniku Ivan Magdić</derivirana_varijabla>
  </DomainObject.Predmet.ProtustrankaFormatedWithAdressOIB>
  <DomainObject.Predmet.ProtustrankaWithAdress>
    <izvorni_sadrzaj>DOBRA poljoprivredna zadruga Nova Cesta 2, 47300 Ogulin</izvorni_sadrzaj>
    <derivirana_varijabla naziv="DomainObject.Predmet.ProtustrankaWithAdress_1">DOBRA poljoprivredna zadruga Nova Cesta 2, 47300 Ogulin</derivirana_varijabla>
  </DomainObject.Predmet.ProtustrankaWithAdress>
  <DomainObject.Predmet.ProtustrankaWithAdressOIB>
    <izvorni_sadrzaj>DOBRA poljoprivredna zadruga, OIB 89199288770, Nova Cesta 2, 47300 Ogulin</izvorni_sadrzaj>
    <derivirana_varijabla naziv="DomainObject.Predmet.ProtustrankaWithAdressOIB_1">DOBRA poljoprivredna zadruga, OIB 89199288770, Nova Cesta 2, 47300 Ogulin</derivirana_varijabla>
  </DomainObject.Predmet.ProtustrankaWithAdressOIB>
  <DomainObject.Predmet.ProtustrankaNazivFormated>
    <izvorni_sadrzaj>DOBRA poljoprivredna zadruga</izvorni_sadrzaj>
    <derivirana_varijabla naziv="DomainObject.Predmet.ProtustrankaNazivFormated_1">DOBRA poljoprivredna zadruga</derivirana_varijabla>
  </DomainObject.Predmet.ProtustrankaNazivFormated>
  <DomainObject.Predmet.ProtustrankaNazivFormatedOIB>
    <izvorni_sadrzaj>DOBRA poljoprivredna zadruga, OIB 89199288770</izvorni_sadrzaj>
    <derivirana_varijabla naziv="DomainObject.Predmet.ProtustrankaNazivFormatedOIB_1">DOBRA poljoprivredna zadruga, OIB 89199288770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DOBRA poljoprivredna zadruga zastupanog po punomoćniku Ivan Magdić</item>
    </izvorni_sadrzaj>
    <derivirana_varijabla naziv="DomainObject.Predmet.ProtuStrankaListFormated_1">
      <item>DOBRA poljoprivredna zadruga zastupanog po punomoćniku Ivan Magdić</item>
    </derivirana_varijabla>
  </DomainObject.Predmet.ProtuStrankaListFormated>
  <DomainObject.Predmet.ProtuStrankaListFormatedOIB>
    <izvorni_sadrzaj>
      <item>DOBRA poljoprivredna zadruga, OIB 89199288770 zastupanog po punomoćniku Ivan Magdić</item>
    </izvorni_sadrzaj>
    <derivirana_varijabla naziv="DomainObject.Predmet.ProtuStrankaListFormatedOIB_1">
      <item>DOBRA poljoprivredna zadruga, OIB 89199288770 zastupanog po punomoćniku Ivan Magdić</item>
    </derivirana_varijabla>
  </DomainObject.Predmet.ProtuStrankaListFormatedOIB>
  <DomainObject.Predmet.ProtuStrankaListFormatedWithAdress>
    <izvorni_sadrzaj>
      <item>DOBRA poljoprivredna zadruga, Nova Cesta 2, 47300 Ogulin zastupanog po punomoćniku Ivan Magdić</item>
    </izvorni_sadrzaj>
    <derivirana_varijabla naziv="DomainObject.Predmet.ProtuStrankaListFormatedWithAdress_1">
      <item>DOBRA poljoprivredna zadruga, Nova Cesta 2, 47300 Ogulin zastupanog po punomoćniku Ivan Magdić</item>
    </derivirana_varijabla>
  </DomainObject.Predmet.ProtuStrankaListFormatedWithAdress>
  <DomainObject.Predmet.ProtuStrankaListFormatedWithAdressOIB>
    <izvorni_sadrzaj>
      <item>DOBRA poljoprivredna zadruga, OIB 89199288770, Nova Cesta 2, 47300 Ogulin zastupanog po punomoćniku Ivan Magdić</item>
    </izvorni_sadrzaj>
    <derivirana_varijabla naziv="DomainObject.Predmet.ProtuStrankaListFormatedWithAdressOIB_1">
      <item>DOBRA poljoprivredna zadruga, OIB 89199288770, Nova Cesta 2, 47300 Ogulin zastupanog po punomoćniku Ivan Magdić</item>
    </derivirana_varijabla>
  </DomainObject.Predmet.ProtuStrankaListFormatedWithAdressOIB>
  <DomainObject.Predmet.ProtuStrankaListNazivFormated>
    <izvorni_sadrzaj>
      <item>DOBRA poljoprivredna zadruga</item>
    </izvorni_sadrzaj>
    <derivirana_varijabla naziv="DomainObject.Predmet.ProtuStrankaListNazivFormated_1">
      <item>DOBRA poljoprivredna zadruga</item>
    </derivirana_varijabla>
  </DomainObject.Predmet.ProtuStrankaListNazivFormated>
  <DomainObject.Predmet.ProtuStrankaListNazivFormatedOIB>
    <izvorni_sadrzaj>
      <item>DOBRA poljoprivredna zadruga, OIB 89199288770</item>
    </izvorni_sadrzaj>
    <derivirana_varijabla naziv="DomainObject.Predmet.ProtuStrankaListNazivFormatedOIB_1">
      <item>DOBRA poljoprivredna zadruga, OIB 89199288770</item>
    </derivirana_varijabla>
  </DomainObject.Predmet.ProtuStrankaListNazivFormatedOIB>
  <DomainObject.Predmet.OstaliListFormated>
    <izvorni_sadrzaj>
      <item>Ivan Magdić punomoćnik sudionika u postupku DOBRA poljoprivredna zadruga</item>
      <item>HRVATSKA POŠTANSKA BANKA, dioničko društvo</item>
    </izvorni_sadrzaj>
    <derivirana_varijabla naziv="DomainObject.Predmet.OstaliListFormated_1">
      <item>Ivan Magdić punomoćnik sudionika u postupku DOBRA poljoprivredna zadruga</item>
      <item>HRVATSKA POŠTANSKA BANKA, dioničko društvo</item>
    </derivirana_varijabla>
  </DomainObject.Predmet.OstaliListFormated>
  <DomainObject.Predmet.OstaliListFormatedOIB>
    <izvorni_sadrzaj>
      <item>Ivan Magdić, OIB 61129040426 punomoćnik sudionika u postupku DOBRA poljoprivredna zadruga</item>
      <item>HRVATSKA POŠTANSKA BANKA, dioničko društvo, OIB 87939104217</item>
    </izvorni_sadrzaj>
    <derivirana_varijabla naziv="DomainObject.Predmet.OstaliListFormatedOIB_1">
      <item>Ivan Magdić, OIB 61129040426 punomoćnik sudionika u postupku DOBRA poljoprivredna zadruga</item>
      <item>HRVATSKA POŠTANSKA BANKA, dioničko društvo, OIB 87939104217</item>
    </derivirana_varijabla>
  </DomainObject.Predmet.OstaliListFormatedOIB>
  <DomainObject.Predmet.OstaliListFormatedWithAdress>
    <izvorni_sadrzaj>
      <item>Ivan Magdić, Dobrina 21, 47300 Ogulin punomoćnik sudionika u postupku DOBRA poljoprivredna zadruga</item>
      <item>HRVATSKA POŠTANSKA BANKA, dioničko društvo, Jurišićeva 4, 10000 Zagreb</item>
    </izvorni_sadrzaj>
    <derivirana_varijabla naziv="DomainObject.Predmet.OstaliListFormatedWithAdress_1">
      <item>Ivan Magdić, Dobrina 21, 47300 Ogulin punomoćnik sudionika u postupku DOBRA poljoprivredna zadruga</item>
      <item>HRVATSKA POŠTANSKA BANKA, dioničko društvo, Jurišićeva 4, 10000 Zagreb</item>
    </derivirana_varijabla>
  </DomainObject.Predmet.OstaliListFormatedWithAdress>
  <DomainObject.Predmet.OstaliListFormatedWithAdressOIB>
    <izvorni_sadrzaj>
      <item>Ivan Magdić, OIB 61129040426, Dobrina 21, 47300 Ogulin punomoćnik sudionika u postupku DOBRA poljoprivredna zadruga</item>
      <item>HRVATSKA POŠTANSKA BANKA, dioničko društvo, OIB 87939104217, Jurišićeva 4, 10000 Zagreb</item>
    </izvorni_sadrzaj>
    <derivirana_varijabla naziv="DomainObject.Predmet.OstaliListFormatedWithAdressOIB_1">
      <item>Ivan Magdić, OIB 61129040426, Dobrina 21, 47300 Ogulin punomoćnik sudionika u postupku DOBRA poljoprivredna zadruga</item>
      <item>HRVATSKA POŠTANSKA BANKA, dioničko društvo, OIB 87939104217, Jurišićeva 4, 10000 Zagreb</item>
    </derivirana_varijabla>
  </DomainObject.Predmet.OstaliListFormatedWithAdressOIB>
  <DomainObject.Predmet.OstaliListNazivFormated>
    <izvorni_sadrzaj>
      <item>Ivan Magdić</item>
      <item>HRVATSKA POŠTANSKA BANKA, dioničko društvo</item>
    </izvorni_sadrzaj>
    <derivirana_varijabla naziv="DomainObject.Predmet.OstaliListNazivFormated_1">
      <item>Ivan Magdić</item>
      <item>HRVATSKA POŠTANSKA BANKA, dioničko društvo</item>
    </derivirana_varijabla>
  </DomainObject.Predmet.OstaliListNazivFormated>
  <DomainObject.Predmet.OstaliListNazivFormatedOIB>
    <izvorni_sadrzaj>
      <item>Ivan Magdić, OIB 61129040426</item>
      <item>HRVATSKA POŠTANSKA BANKA, dioničko društvo, OIB 87939104217</item>
    </izvorni_sadrzaj>
    <derivirana_varijabla naziv="DomainObject.Predmet.OstaliListNazivFormatedOIB_1">
      <item>Ivan Magdić, OIB 61129040426</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St-3906/2016-9</izvorni_sadrzaj>
    <derivirana_varijabla naziv="DomainObject.PoslovniBrojDokumenta_1">St-3906/2016-9</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DOBRA poljoprivredna zadruga</izvorni_sadrzaj>
    <derivirana_varijabla naziv="DomainObject.Predmet.ProtustrankaIDrugi_1">DOBRA poljoprivredna zadruga</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DOBRA poljoprivredna zadruga, OIB 89199288770, Nova Cesta 2, 47300 Ogulin</izvorni_sadrzaj>
    <derivirana_varijabla naziv="DomainObject.Predmet.ProtustrankaIDrugiAdressOIB_1">DOBRA poljoprivredna zadruga, OIB 89199288770, Nova Cesta 2,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DOBRA poljoprivredna zadruga</item>
      <item>FINA Regionalni centar Zagreb, Podružnica Karlovac</item>
      <item>Ivan Magdić</item>
      <item>HRVATSKA POŠTANSKA BANKA, dioničko društvo</item>
    </izvorni_sadrzaj>
    <derivirana_varijabla naziv="DomainObject.Predmet.SudioniciListNaziv_1">
      <item>DOBRA poljoprivredna zadruga</item>
      <item>FINA Regionalni centar Zagreb, Podružnica Karlovac</item>
      <item>Ivan Magdić</item>
      <item>HRVATSKA POŠTANSKA BANKA, dioničko društvo</item>
    </derivirana_varijabla>
  </DomainObject.Predmet.SudioniciListNaziv>
  <DomainObject.Predmet.SudioniciListAdressOIB>
    <izvorni_sadrzaj>
      <item>DOBRA poljoprivredna zadruga, OIB 89199288770, Nova Cesta 2,47300 Ogulin</item>
      <item>FINA Regionalni centar Zagreb, Podružnica Karlovac, OIB 85821130368, Ulica Pavla Vitezovića 1,47000 Karlovac</item>
      <item>Ivan Magdić, OIB 61129040426, Dobrina 21,47300 Ogulin</item>
      <item>HRVATSKA POŠTANSKA BANKA, dioničko društvo, OIB 87939104217, Jurišićeva 4,10000 Zagreb</item>
    </izvorni_sadrzaj>
    <derivirana_varijabla naziv="DomainObject.Predmet.SudioniciListAdressOIB_1">
      <item>DOBRA poljoprivredna zadruga, OIB 89199288770, Nova Cesta 2,47300 Ogulin</item>
      <item>FINA Regionalni centar Zagreb, Podružnica Karlovac, OIB 85821130368, Ulica Pavla Vitezovića 1,47000 Karlovac</item>
      <item>Ivan Magdić, OIB 61129040426, Dobrina 21,47300 Ogulin</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89199288770</item>
      <item>, OIB 85821130368</item>
      <item>, OIB 61129040426</item>
      <item>, OIB 87939104217</item>
    </izvorni_sadrzaj>
    <derivirana_varijabla naziv="DomainObject.Predmet.SudioniciListNazivOIB_1">
      <item>, OIB 89199288770</item>
      <item>, OIB 85821130368</item>
      <item>, OIB 61129040426</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998CDE-427B-4F44-AA3D-58A278D656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5212</properties:Characters>
  <properties:Lines>122</properties:Lines>
  <properties:Paragraphs>43</properties:Paragraphs>
  <properties:TotalTime>418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2017-08-30T12:58:00Z</cp:lastPrinted>
  <dcterms:modified xmlns:xsi="http://www.w3.org/2001/XMLSchema-instance" xsi:type="dcterms:W3CDTF">2017-08-30T12:58:00Z</dcterms:modified>
  <cp:revision>134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St-3906/2016-9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