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dbe0" w14:paraId="364dbe0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0D14C8">
        <w:t>368</w:t>
      </w:r>
      <w:r>
        <w:t>/2018-</w:t>
      </w:r>
      <w:r w:rsidR="00AC5A9C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1505DB">
        <w:t>VOCALIS d.o.o., OIB: 98593066119, Klis, Petra Kružića 29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1505DB">
        <w:t>Joško Melvan iz Kaštel Starog, Željeznička 30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0D14C8"/>
    <w:rsid w:val="0010074F"/>
    <w:rsid w:val="00103F47"/>
    <w:rsid w:val="00110BE4"/>
    <w:rsid w:val="00132A7E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A561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36EC0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5A06"/>
    <w:rsid w:val="00E87843"/>
    <w:rsid w:val="00E9030A"/>
    <w:rsid w:val="00ED6C12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6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6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6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6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6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56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6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6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6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6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VOCALIS d.o.o. za poslovno savjetovanje</izvorni_sadrzaj>
    <derivirana_varijabla naziv="DomainObject.Predmet.ProtustrankaFormated_1">  VOCALIS d.o.o. za poslovno savjetovanje</derivirana_varijabla>
  </DomainObject.Predmet.ProtustrankaFormated>
  <DomainObject.Predmet.ProtustrankaFormatedOIB>
    <izvorni_sadrzaj>  VOCALIS d.o.o. za poslovno savjetovanje, OIB 98593066119</izvorni_sadrzaj>
    <derivirana_varijabla naziv="DomainObject.Predmet.ProtustrankaFormatedOIB_1">  VOCALIS d.o.o. za poslovno savjetovanje, OIB 98593066119</derivirana_varijabla>
  </DomainObject.Predmet.ProtustrankaFormatedOIB>
  <DomainObject.Predmet.ProtustrankaFormatedWithAdress>
    <izvorni_sadrzaj> VOCALIS d.o.o. za poslovno savjetovanje, Petra Kružića 29, 21231 Klis</izvorni_sadrzaj>
    <derivirana_varijabla naziv="DomainObject.Predmet.ProtustrankaFormatedWithAdress_1"> VOCALIS d.o.o. za poslovno savjetovanje, Petra Kružića 29, 21231 Klis</derivirana_varijabla>
  </DomainObject.Predmet.ProtustrankaFormatedWithAdress>
  <DomainObject.Predmet.ProtustrankaFormatedWithAdressOIB>
    <izvorni_sadrzaj> VOCALIS d.o.o. za poslovno savjetovanje, OIB 98593066119, Petra Kružića 29, 21231 Klis</izvorni_sadrzaj>
    <derivirana_varijabla naziv="DomainObject.Predmet.ProtustrankaFormatedWithAdressOIB_1"> VOCALIS d.o.o. za poslovno savjetovanje, OIB 98593066119, Petra Kružića 29, 21231 Klis</derivirana_varijabla>
  </DomainObject.Predmet.ProtustrankaFormatedWithAdressOIB>
  <DomainObject.Predmet.ProtustrankaWithAdress>
    <izvorni_sadrzaj>VOCALIS d.o.o. za poslovno savjetovanje Petra Kružića 29, 21231 Klis</izvorni_sadrzaj>
    <derivirana_varijabla naziv="DomainObject.Predmet.ProtustrankaWithAdress_1">VOCALIS d.o.o. za poslovno savjetovanje Petra Kružića 29, 21231 Klis</derivirana_varijabla>
  </DomainObject.Predmet.ProtustrankaWithAdress>
  <DomainObject.Predmet.ProtustrankaWithAdressOIB>
    <izvorni_sadrzaj>VOCALIS d.o.o. za poslovno savjetovanje, OIB 98593066119, Petra Kružića 29, 21231 Klis</izvorni_sadrzaj>
    <derivirana_varijabla naziv="DomainObject.Predmet.ProtustrankaWithAdressOIB_1">VOCALIS d.o.o. za poslovno savjetovanje, OIB 98593066119, Petra Kružića 29, 21231 Klis</derivirana_varijabla>
  </DomainObject.Predmet.ProtustrankaWithAdressOIB>
  <DomainObject.Predmet.ProtustrankaNazivFormated>
    <izvorni_sadrzaj>VOCALIS d.o.o. za poslovno savjetovanje</izvorni_sadrzaj>
    <derivirana_varijabla naziv="DomainObject.Predmet.ProtustrankaNazivFormated_1">VOCALIS d.o.o. za poslovno savjetovanje</derivirana_varijabla>
  </DomainObject.Predmet.ProtustrankaNazivFormated>
  <DomainObject.Predmet.ProtustrankaNazivFormatedOIB>
    <izvorni_sadrzaj>VOCALIS d.o.o. za poslovno savjetovanje, OIB 98593066119</izvorni_sadrzaj>
    <derivirana_varijabla naziv="DomainObject.Predmet.ProtustrankaNazivFormatedOIB_1">VOCALIS d.o.o. za poslovno savjetovanje, OIB 98593066119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7904.32</izvorni_sadrzaj>
    <derivirana_varijabla naziv="DomainObject.Predmet.TrenutnaVrijednost_1">7904.32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VOCALIS d.o.o. za poslovno savjetovanje</item>
    </izvorni_sadrzaj>
    <derivirana_varijabla naziv="DomainObject.Predmet.ProtuStrankaListFormated_1">
      <item>VOCALIS d.o.o. za poslovno savjetovanje</item>
    </derivirana_varijabla>
  </DomainObject.Predmet.ProtuStrankaListFormated>
  <DomainObject.Predmet.ProtuStrankaListFormatedOIB>
    <izvorni_sadrzaj>
      <item>VOCALIS d.o.o. za poslovno savjetovanje, OIB 98593066119</item>
    </izvorni_sadrzaj>
    <derivirana_varijabla naziv="DomainObject.Predmet.ProtuStrankaListFormatedOIB_1">
      <item>VOCALIS d.o.o. za poslovno savjetovanje, OIB 98593066119</item>
    </derivirana_varijabla>
  </DomainObject.Predmet.ProtuStrankaListFormatedOIB>
  <DomainObject.Predmet.ProtuStrankaListFormatedWithAdress>
    <izvorni_sadrzaj>
      <item>VOCALIS d.o.o. za poslovno savjetovanje, Petra Kružića 29, 21231 Klis</item>
    </izvorni_sadrzaj>
    <derivirana_varijabla naziv="DomainObject.Predmet.ProtuStrankaListFormatedWithAdress_1">
      <item>VOCALIS d.o.o. za poslovno savjetovanje, Petra Kružića 29, 21231 Klis</item>
    </derivirana_varijabla>
  </DomainObject.Predmet.ProtuStrankaListFormatedWithAdress>
  <DomainObject.Predmet.ProtuStrankaListFormatedWithAdressOIB>
    <izvorni_sadrzaj>
      <item>VOCALIS d.o.o. za poslovno savjetovanje, OIB 98593066119, Petra Kružića 29, 21231 Klis</item>
    </izvorni_sadrzaj>
    <derivirana_varijabla naziv="DomainObject.Predmet.ProtuStrankaListFormatedWithAdressOIB_1">
      <item>VOCALIS d.o.o. za poslovno savjetovanje, OIB 98593066119, Petra Kružića 29, 21231 Klis</item>
    </derivirana_varijabla>
  </DomainObject.Predmet.ProtuStrankaListFormatedWithAdressOIB>
  <DomainObject.Predmet.ProtuStrankaListNazivFormated>
    <izvorni_sadrzaj>
      <item>VOCALIS d.o.o. za poslovno savjetovanje</item>
    </izvorni_sadrzaj>
    <derivirana_varijabla naziv="DomainObject.Predmet.ProtuStrankaListNazivFormated_1">
      <item>VOCALIS d.o.o. za poslovno savjetovanje</item>
    </derivirana_varijabla>
  </DomainObject.Predmet.ProtuStrankaListNazivFormated>
  <DomainObject.Predmet.ProtuStrankaListNazivFormatedOIB>
    <izvorni_sadrzaj>
      <item>VOCALIS d.o.o. za poslovno savjetovanje, OIB 98593066119</item>
    </izvorni_sadrzaj>
    <derivirana_varijabla naziv="DomainObject.Predmet.ProtuStrankaListNazivFormatedOIB_1">
      <item>VOCALIS d.o.o. za poslovno savjetovanje, OIB 98593066119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VOCALIS d.o.o. za poslovno savjetovanje</izvorni_sadrzaj>
    <derivirana_varijabla naziv="DomainObject.Predmet.ProtustrankaIDrugi_1">VOCALIS d.o.o. za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VOCALIS d.o.o. za poslovno savjetovanje, OIB 98593066119, Petra Kružića 29, 21231 Klis</izvorni_sadrzaj>
    <derivirana_varijabla naziv="DomainObject.Predmet.ProtustrankaIDrugiAdressOIB_1">VOCALIS d.o.o. za poslovno savjetovanje, OIB 98593066119, Petra Kružića 29,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VOCALIS d.o.o. za poslovno savjetovanje</item>
      <item>FINANCIJSKA AGENCIJA, RC SPLIT</item>
    </izvorni_sadrzaj>
    <derivirana_varijabla naziv="DomainObject.Predmet.SudioniciListNaziv_1">
      <item>VOCALIS d.o.o. za poslovno savjetovanje</item>
      <item>FINANCIJSKA AGENCIJA, RC SPLIT</item>
    </derivirana_varijabla>
  </DomainObject.Predmet.SudioniciListNaziv>
  <DomainObject.Predmet.SudioniciListAdressOIB>
    <izvorni_sadrzaj>
      <item>VOCALIS d.o.o. za poslovno savjetovanje, OIB 98593066119, Petra Kružića 29,21231 Klis</item>
      <item>FINANCIJSKA AGENCIJA, RC SPLIT, OIB 85821130368, Mažuranićevo šetalište 24 b,21000 Split</item>
    </izvorni_sadrzaj>
    <derivirana_varijabla naziv="DomainObject.Predmet.SudioniciListAdressOIB_1">
      <item>VOCALIS d.o.o. za poslovno savjetovanje, OIB 98593066119, Petra Kružića 29,21231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98593066119</item>
      <item>, OIB 85821130368</item>
    </izvorni_sadrzaj>
    <derivirana_varijabla naziv="DomainObject.Predmet.SudioniciListNazivOIB_1">
      <item>, OIB 98593066119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662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2018-10-24T09:59:00Z</dcterms:created>
  <dc:creator>Marija Elez</dc:creator>
  <cp:lastModifiedBy>Marija Elez</cp:lastModifiedBy>
  <cp:lastPrinted>2018-10-24T10:01:00Z</cp:lastPrinted>
  <dcterms:modified xmlns:xsi="http://www.w3.org/2001/XMLSchema-instance" xsi:type="dcterms:W3CDTF">2018-10-24T10:01:00Z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368.docx)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