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323d" w14:paraId="f8d323d" w:rsidRDefault="00152C66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SLAV.BRODU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E40DB8">
        <w:rPr>
          <w:sz w:val="24"/>
        </w:rPr>
        <w:t>1210</w:t>
      </w:r>
      <w:r w:rsidR="00826B59">
        <w:rPr>
          <w:sz w:val="24"/>
        </w:rPr>
        <w:t>/2016-7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826B59">
        <w:rPr>
          <w:sz w:val="24"/>
        </w:rPr>
        <w:t>povodom prijedloga</w:t>
      </w:r>
      <w:r w:rsidR="00CE381D">
        <w:rPr>
          <w:sz w:val="24"/>
        </w:rPr>
        <w:t xml:space="preserve"> vjerovnika RH Ministarstvo financija za otvaranje stečajnog postupka nad dužnikom </w:t>
      </w:r>
      <w:r w:rsidR="00830F68" w:rsidRPr="00CC0D55">
        <w:rPr>
          <w:sz w:val="24"/>
          <w:szCs w:val="24"/>
        </w:rPr>
        <w:t>VANJA d.o.o za trgovinu, ugostiteljstvo i promet Požega, Kralja Krešimira 9 A, OIB 56766963601</w:t>
      </w:r>
      <w:r w:rsidR="00B5219D">
        <w:rPr>
          <w:sz w:val="24"/>
        </w:rPr>
        <w:t xml:space="preserve">, dana </w:t>
      </w:r>
      <w:r w:rsidR="00826B59">
        <w:rPr>
          <w:sz w:val="24"/>
        </w:rPr>
        <w:t>12.srpnja</w:t>
      </w:r>
      <w:r w:rsidR="00D43DE6">
        <w:rPr>
          <w:sz w:val="24"/>
        </w:rPr>
        <w:t xml:space="preserve"> 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DE57CC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DE57CC" w:rsidP="00DE57CC" w:rsidR="00DE57CC">
      <w:pPr>
        <w:jc w:val="both"/>
        <w:rPr>
          <w:sz w:val="24"/>
        </w:rPr>
      </w:pPr>
      <w:r>
        <w:rPr>
          <w:sz w:val="24"/>
        </w:rPr>
        <w:tab/>
        <w:t xml:space="preserve">Ročište radi očitovanja o prijedlogu za otvaranje stečajnog postupka zakazuje se na dan  </w:t>
      </w:r>
      <w:r w:rsidR="002E7143">
        <w:rPr>
          <w:b/>
          <w:sz w:val="24"/>
        </w:rPr>
        <w:t>22.rujna</w:t>
      </w:r>
      <w:r w:rsidR="00C4356E">
        <w:rPr>
          <w:sz w:val="24"/>
        </w:rPr>
        <w:t xml:space="preserve"> </w:t>
      </w:r>
      <w:r>
        <w:rPr>
          <w:b/>
          <w:sz w:val="24"/>
        </w:rPr>
        <w:t xml:space="preserve">2016.u </w:t>
      </w:r>
      <w:r w:rsidR="00C4356E">
        <w:rPr>
          <w:b/>
          <w:sz w:val="24"/>
        </w:rPr>
        <w:t>1</w:t>
      </w:r>
      <w:r w:rsidR="002E7143">
        <w:rPr>
          <w:b/>
          <w:sz w:val="24"/>
        </w:rPr>
        <w:t>2,30</w:t>
      </w:r>
      <w:r>
        <w:rPr>
          <w:b/>
          <w:sz w:val="24"/>
        </w:rPr>
        <w:t xml:space="preserve"> 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DE57CC" w:rsidP="00DE57CC" w:rsidR="00DE57CC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DE57CC" w:rsidP="00DE57CC" w:rsidR="00DE57CC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DE57CC" w:rsidP="00DE57CC" w:rsidR="002E7143">
      <w:pPr>
        <w:jc w:val="both"/>
        <w:rPr>
          <w:sz w:val="24"/>
        </w:rPr>
      </w:pPr>
      <w:r>
        <w:rPr>
          <w:sz w:val="24"/>
        </w:rPr>
        <w:t xml:space="preserve">            - </w:t>
      </w:r>
      <w:r w:rsidR="002E7143">
        <w:rPr>
          <w:sz w:val="24"/>
        </w:rPr>
        <w:t>z.z.</w:t>
      </w:r>
      <w:r>
        <w:rPr>
          <w:sz w:val="24"/>
        </w:rPr>
        <w:t>dužnik</w:t>
      </w:r>
      <w:r w:rsidR="002E7143">
        <w:rPr>
          <w:sz w:val="24"/>
        </w:rPr>
        <w:t>a</w:t>
      </w:r>
      <w:r>
        <w:rPr>
          <w:sz w:val="24"/>
        </w:rPr>
        <w:t xml:space="preserve"> </w:t>
      </w:r>
    </w:p>
    <w:p w:rsidRDefault="002E7143" w:rsidP="00DE57CC" w:rsidR="00DE57CC">
      <w:pPr>
        <w:jc w:val="both"/>
      </w:pPr>
      <w:r>
        <w:rPr>
          <w:sz w:val="24"/>
        </w:rPr>
        <w:tab/>
        <w:t>- pun.dužnika.</w:t>
      </w:r>
      <w:r w:rsidR="00DE57CC">
        <w:rPr>
          <w:sz w:val="24"/>
        </w:rPr>
        <w:tab/>
      </w:r>
    </w:p>
    <w:p w:rsidRDefault="00DE57CC" w:rsidP="006A74F4" w:rsidR="00DE57CC">
      <w:pPr>
        <w:jc w:val="both"/>
        <w:rPr>
          <w:sz w:val="24"/>
        </w:rPr>
      </w:pPr>
    </w:p>
    <w:p w:rsidRDefault="00DE57CC" w:rsidP="00DE57CC" w:rsidR="00DE57CC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2E7143">
        <w:rPr>
          <w:sz w:val="24"/>
        </w:rPr>
        <w:t>12.srpnja</w:t>
      </w:r>
      <w:r>
        <w:rPr>
          <w:sz w:val="24"/>
        </w:rPr>
        <w:t xml:space="preserve"> 2016. </w:t>
      </w:r>
    </w:p>
    <w:p w:rsidRDefault="00DE57CC" w:rsidP="00DE57CC" w:rsidR="00DE57CC">
      <w:pPr>
        <w:rPr>
          <w:sz w:val="24"/>
        </w:rPr>
      </w:pPr>
    </w:p>
    <w:p w:rsidRDefault="00DE57CC" w:rsidP="00DE57CC" w:rsidR="00DE57C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DE57CC" w:rsidP="00DE57CC" w:rsidR="00DE57CC">
      <w:pPr>
        <w:rPr>
          <w:sz w:val="24"/>
        </w:rPr>
      </w:pPr>
    </w:p>
    <w:p w:rsidRDefault="00DE57CC" w:rsidP="00DE57CC" w:rsidR="00DE57C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DE57CC" w:rsidP="00DE57CC" w:rsidR="00DE57CC">
      <w:pPr>
        <w:rPr>
          <w:sz w:val="24"/>
        </w:rPr>
      </w:pPr>
    </w:p>
    <w:p w:rsidRDefault="00DE57CC" w:rsidP="002E7143" w:rsidR="00DE57CC">
      <w:pPr>
        <w:rPr>
          <w:b/>
        </w:rPr>
      </w:pPr>
      <w:r w:rsidRPr="00643476">
        <w:t xml:space="preserve"> </w:t>
      </w:r>
    </w:p>
    <w:p w:rsidRDefault="00DE57CC" w:rsidP="00DE57CC" w:rsidR="00DE57CC">
      <w:pPr>
        <w:rPr>
          <w:b/>
        </w:rPr>
      </w:pPr>
    </w:p>
    <w:p w:rsidRDefault="00DE57CC" w:rsidP="00DE57CC" w:rsidR="00DE57CC">
      <w:pPr>
        <w:rPr>
          <w:b/>
        </w:rPr>
      </w:pPr>
    </w:p>
    <w:p w:rsidRDefault="00DE57CC" w:rsidP="00DE57CC" w:rsidR="00DE57CC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DE57CC" w:rsidP="00DE57CC" w:rsidR="00DE57CC">
      <w:pPr>
        <w:rPr>
          <w:sz w:val="24"/>
        </w:rPr>
      </w:pPr>
      <w:r>
        <w:rPr>
          <w:sz w:val="24"/>
        </w:rPr>
        <w:t>predlagatelju</w:t>
      </w:r>
    </w:p>
    <w:p w:rsidRDefault="00DE57CC" w:rsidP="00DE57CC" w:rsidR="00DE57CC">
      <w:pPr>
        <w:rPr>
          <w:sz w:val="24"/>
        </w:rPr>
      </w:pPr>
      <w:r>
        <w:rPr>
          <w:sz w:val="24"/>
        </w:rPr>
        <w:t xml:space="preserve">- RH MF putem ŽDO Građ.upravni odjel Sl.Brod </w:t>
      </w:r>
    </w:p>
    <w:p w:rsidRDefault="00DE57CC" w:rsidP="00DE57CC" w:rsidR="00DE57CC">
      <w:pPr>
        <w:rPr>
          <w:sz w:val="24"/>
        </w:rPr>
      </w:pPr>
    </w:p>
    <w:p w:rsidRDefault="00DE57CC" w:rsidP="00DE57CC" w:rsidR="00DE57CC">
      <w:pPr>
        <w:rPr>
          <w:sz w:val="24"/>
        </w:rPr>
      </w:pPr>
      <w:r>
        <w:rPr>
          <w:sz w:val="24"/>
        </w:rPr>
        <w:t xml:space="preserve">dužniku, </w:t>
      </w:r>
    </w:p>
    <w:p w:rsidRDefault="002E7143" w:rsidP="00DE57CC" w:rsidR="002E7143">
      <w:pPr>
        <w:rPr>
          <w:sz w:val="24"/>
        </w:rPr>
      </w:pPr>
      <w:r>
        <w:rPr>
          <w:sz w:val="24"/>
        </w:rPr>
        <w:t>pun.dužnika</w:t>
      </w:r>
    </w:p>
    <w:p w:rsidRDefault="00E70741" w:rsidP="009A21F5" w:rsidR="00E70741">
      <w:pPr>
        <w:jc w:val="both"/>
        <w:rPr>
          <w:sz w:val="24"/>
        </w:rPr>
      </w:pP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17"/>
    <w:rsid w:val="00016404"/>
    <w:rsid w:val="000164B0"/>
    <w:rsid w:val="00031219"/>
    <w:rsid w:val="000349ED"/>
    <w:rsid w:val="00057B0E"/>
    <w:rsid w:val="0007036E"/>
    <w:rsid w:val="00072127"/>
    <w:rsid w:val="000759D5"/>
    <w:rsid w:val="000A289C"/>
    <w:rsid w:val="000A5BA7"/>
    <w:rsid w:val="000B407B"/>
    <w:rsid w:val="000B4C24"/>
    <w:rsid w:val="000C5EDD"/>
    <w:rsid w:val="000C7C38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52C66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A559F"/>
    <w:rsid w:val="002B35A8"/>
    <w:rsid w:val="002C3622"/>
    <w:rsid w:val="002C417E"/>
    <w:rsid w:val="002C5C00"/>
    <w:rsid w:val="002E0205"/>
    <w:rsid w:val="002E1909"/>
    <w:rsid w:val="002E7143"/>
    <w:rsid w:val="002F1BF0"/>
    <w:rsid w:val="002F2CE0"/>
    <w:rsid w:val="002F5E6D"/>
    <w:rsid w:val="003202C5"/>
    <w:rsid w:val="00344861"/>
    <w:rsid w:val="00344E23"/>
    <w:rsid w:val="0035179C"/>
    <w:rsid w:val="00361CAC"/>
    <w:rsid w:val="003647E3"/>
    <w:rsid w:val="00371FB7"/>
    <w:rsid w:val="0037201D"/>
    <w:rsid w:val="003742A1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28DB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B4EE3"/>
    <w:rsid w:val="005C1811"/>
    <w:rsid w:val="005C3B79"/>
    <w:rsid w:val="005D05BE"/>
    <w:rsid w:val="005D3F5E"/>
    <w:rsid w:val="005E3414"/>
    <w:rsid w:val="005E50A5"/>
    <w:rsid w:val="005F0F85"/>
    <w:rsid w:val="005F1246"/>
    <w:rsid w:val="006033C9"/>
    <w:rsid w:val="0061295C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A74F4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55EF8"/>
    <w:rsid w:val="00786666"/>
    <w:rsid w:val="00790E07"/>
    <w:rsid w:val="007965D9"/>
    <w:rsid w:val="007B1A28"/>
    <w:rsid w:val="007B3CD6"/>
    <w:rsid w:val="007B623F"/>
    <w:rsid w:val="007E034B"/>
    <w:rsid w:val="007F56F1"/>
    <w:rsid w:val="00800159"/>
    <w:rsid w:val="008031FA"/>
    <w:rsid w:val="00803AB4"/>
    <w:rsid w:val="0080454C"/>
    <w:rsid w:val="00807FB8"/>
    <w:rsid w:val="00810BED"/>
    <w:rsid w:val="008123B2"/>
    <w:rsid w:val="008127F9"/>
    <w:rsid w:val="00816C31"/>
    <w:rsid w:val="00826ADF"/>
    <w:rsid w:val="00826B59"/>
    <w:rsid w:val="00830F68"/>
    <w:rsid w:val="00836D84"/>
    <w:rsid w:val="0084492D"/>
    <w:rsid w:val="00846BD7"/>
    <w:rsid w:val="00862BC6"/>
    <w:rsid w:val="008655AC"/>
    <w:rsid w:val="008770B0"/>
    <w:rsid w:val="0089398F"/>
    <w:rsid w:val="008A28A8"/>
    <w:rsid w:val="008B126E"/>
    <w:rsid w:val="008D61F3"/>
    <w:rsid w:val="008D63E1"/>
    <w:rsid w:val="008D6BC4"/>
    <w:rsid w:val="008F2185"/>
    <w:rsid w:val="00906CDA"/>
    <w:rsid w:val="00910768"/>
    <w:rsid w:val="00914DE3"/>
    <w:rsid w:val="00932563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22E8"/>
    <w:rsid w:val="009F40EC"/>
    <w:rsid w:val="009F6B8B"/>
    <w:rsid w:val="00A0682E"/>
    <w:rsid w:val="00A137F1"/>
    <w:rsid w:val="00A302ED"/>
    <w:rsid w:val="00A60490"/>
    <w:rsid w:val="00A60CA2"/>
    <w:rsid w:val="00A66934"/>
    <w:rsid w:val="00A7130B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1371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67E40"/>
    <w:rsid w:val="00B81D90"/>
    <w:rsid w:val="00B8634E"/>
    <w:rsid w:val="00B87528"/>
    <w:rsid w:val="00B92462"/>
    <w:rsid w:val="00BA0180"/>
    <w:rsid w:val="00BA10E5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11685"/>
    <w:rsid w:val="00C23FE4"/>
    <w:rsid w:val="00C259FB"/>
    <w:rsid w:val="00C27625"/>
    <w:rsid w:val="00C35C29"/>
    <w:rsid w:val="00C40606"/>
    <w:rsid w:val="00C4356E"/>
    <w:rsid w:val="00C55D81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381D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B07EB"/>
    <w:rsid w:val="00DB106C"/>
    <w:rsid w:val="00DB5C2C"/>
    <w:rsid w:val="00DC5055"/>
    <w:rsid w:val="00DC6142"/>
    <w:rsid w:val="00DE279C"/>
    <w:rsid w:val="00DE57CC"/>
    <w:rsid w:val="00E003C6"/>
    <w:rsid w:val="00E26B10"/>
    <w:rsid w:val="00E40DB8"/>
    <w:rsid w:val="00E433E1"/>
    <w:rsid w:val="00E43DE9"/>
    <w:rsid w:val="00E573D1"/>
    <w:rsid w:val="00E60C3F"/>
    <w:rsid w:val="00E615AF"/>
    <w:rsid w:val="00E67085"/>
    <w:rsid w:val="00E70061"/>
    <w:rsid w:val="00E70741"/>
    <w:rsid w:val="00E87F78"/>
    <w:rsid w:val="00E933C4"/>
    <w:rsid w:val="00EA60EA"/>
    <w:rsid w:val="00EB1B5D"/>
    <w:rsid w:val="00EB435B"/>
    <w:rsid w:val="00EC148B"/>
    <w:rsid w:val="00EC36B1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615C9"/>
    <w:rsid w:val="00F75D60"/>
    <w:rsid w:val="00F765CB"/>
    <w:rsid w:val="00F8430D"/>
    <w:rsid w:val="00FC4F11"/>
    <w:rsid w:val="00FC6DBA"/>
    <w:rsid w:val="00FD1297"/>
    <w:rsid w:val="00FD2F78"/>
    <w:rsid w:val="00FD5FD3"/>
    <w:rsid w:val="00FE7E9B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2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42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2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2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2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2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42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2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2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2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St-1210/2016</izvorni_sadrzaj>
    <derivirana_varijabla naziv="DomainObject.Predmet.OznakaBroj_1">St-1210/2016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VANJA d.o.o. za trgovinu, ugostiteljstvo i promet</izvorni_sadrzaj>
    <derivirana_varijabla naziv="DomainObject.Predmet.ProtustrankaFormated_1">  VANJA d.o.o. za trgovinu, ugostiteljstvo i promet</derivirana_varijabla>
  </DomainObject.Predmet.ProtustrankaFormated>
  <DomainObject.Predmet.ProtustrankaFormatedOIB>
    <izvorni_sadrzaj>  VANJA d.o.o. za trgovinu, ugostiteljstvo i promet, OIB 56766963601</izvorni_sadrzaj>
    <derivirana_varijabla naziv="DomainObject.Predmet.ProtustrankaFormatedOIB_1">  VANJA d.o.o. za trgovinu, ugostiteljstvo i promet, OIB 56766963601</derivirana_varijabla>
  </DomainObject.Predmet.ProtustrankaFormatedOIB>
  <DomainObject.Predmet.ProtustrankaFormatedWithAdress>
    <izvorni_sadrzaj> VANJA d.o.o. za trgovinu, ugostiteljstvo i promet, Kralja Krešimira 9 A, 34000 Požega</izvorni_sadrzaj>
    <derivirana_varijabla naziv="DomainObject.Predmet.ProtustrankaFormatedWithAdress_1"> VANJA d.o.o. za trgovinu, ugostiteljstvo i promet, Kralja Krešimira 9 A, 34000 Požega</derivirana_varijabla>
  </DomainObject.Predmet.ProtustrankaFormatedWithAdress>
  <DomainObject.Predmet.ProtustrankaFormatedWithAdressOIB>
    <izvorni_sadrzaj> VANJA d.o.o. za trgovinu, ugostiteljstvo i promet, OIB 56766963601, Kralja Krešimira 9 A, 34000 Požega</izvorni_sadrzaj>
    <derivirana_varijabla naziv="DomainObject.Predmet.ProtustrankaFormatedWithAdressOIB_1"> VANJA d.o.o. za trgovinu, ugostiteljstvo i promet, OIB 56766963601, Kralja Krešimira 9 A, 34000 Požega</derivirana_varijabla>
  </DomainObject.Predmet.ProtustrankaFormatedWithAdressOIB>
  <DomainObject.Predmet.ProtustrankaWithAdress>
    <izvorni_sadrzaj>VANJA d.o.o. za trgovinu, ugostiteljstvo i promet Kralja Krešimira 9 A, 34000 Požega</izvorni_sadrzaj>
    <derivirana_varijabla naziv="DomainObject.Predmet.ProtustrankaWithAdress_1">VANJA d.o.o. za trgovinu, ugostiteljstvo i promet Kralja Krešimira 9 A, 34000 Požega</derivirana_varijabla>
  </DomainObject.Predmet.ProtustrankaWithAdress>
  <DomainObject.Predmet.ProtustrankaWithAdressOIB>
    <izvorni_sadrzaj>VANJA d.o.o. za trgovinu, ugostiteljstvo i promet, OIB 56766963601, Kralja Krešimira 9 A, 34000 Požega</izvorni_sadrzaj>
    <derivirana_varijabla naziv="DomainObject.Predmet.ProtustrankaWithAdressOIB_1">VANJA d.o.o. za trgovinu, ugostiteljstvo i promet, OIB 56766963601, Kralja Krešimira 9 A, 34000 Požega</derivirana_varijabla>
  </DomainObject.Predmet.ProtustrankaWithAdressOIB>
  <DomainObject.Predmet.ProtustrankaNazivFormated>
    <izvorni_sadrzaj>VANJA d.o.o. za trgovinu, ugostiteljstvo i promet</izvorni_sadrzaj>
    <derivirana_varijabla naziv="DomainObject.Predmet.ProtustrankaNazivFormated_1">VANJA d.o.o. za trgovinu, ugostiteljstvo i promet</derivirana_varijabla>
  </DomainObject.Predmet.ProtustrankaNazivFormated>
  <DomainObject.Predmet.ProtustrankaNazivFormatedOIB>
    <izvorni_sadrzaj>VANJA d.o.o. za trgovinu, ugostiteljstvo i promet, OIB 56766963601</izvorni_sadrzaj>
    <derivirana_varijabla naziv="DomainObject.Predmet.ProtustrankaNazivFormatedOIB_1">VANJA d.o.o. za trgovinu, ugostiteljstvo i promet, OIB 56766963601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</izvorni_sadrzaj>
    <derivirana_varijabla naziv="DomainObject.Predmet.StrankaFormatedOIB_1">  MINISTARSTVO FINANCIJA POREZNA UPRAVA</derivirana_varijabla>
  </DomainObject.Predmet.StrankaFormatedOIB>
  <DomainObject.Predmet.StrankaFormatedWithAdress>
    <izvorni_sadrzaj> MINISTARSTVO FINANCIJA POREZNA UPRAVA, katančićeva 5 a, 34000 Požega</izvorni_sadrzaj>
    <derivirana_varijabla naziv="DomainObject.Predmet.StrankaFormatedWithAdress_1"> MINISTARSTVO FINANCIJA POREZNA UPRAVA, katančićeva 5 a, 34000 Požega</derivirana_varijabla>
  </DomainObject.Predmet.StrankaFormatedWithAdress>
  <DomainObject.Predmet.StrankaFormatedWithAdressOIB>
    <izvorni_sadrzaj> MINISTARSTVO FINANCIJA POREZNA UPRAVA, katančićeva 5 a, 34000 Požega</izvorni_sadrzaj>
    <derivirana_varijabla naziv="DomainObject.Predmet.StrankaFormatedWithAdressOIB_1"> MINISTARSTVO FINANCIJA POREZNA UPRAVA, katančićeva 5 a, 34000 Požega</derivirana_varijabla>
  </DomainObject.Predmet.StrankaFormatedWithAdressOIB>
  <DomainObject.Predmet.StrankaWithAdress>
    <izvorni_sadrzaj>MINISTARSTVO FINANCIJA POREZNA UPRAVA katančićeva 5 a,34000 Požega</izvorni_sadrzaj>
    <derivirana_varijabla naziv="DomainObject.Predmet.StrankaWithAdress_1">MINISTARSTVO FINANCIJA POREZNA UPRAVA katančićeva 5 a,34000 Požega</derivirana_varijabla>
  </DomainObject.Predmet.StrankaWithAdress>
  <DomainObject.Predmet.StrankaWithAdressOIB>
    <izvorni_sadrzaj>MINISTARSTVO FINANCIJA POREZNA UPRAVA, katančićeva 5 a,34000 Požega</izvorni_sadrzaj>
    <derivirana_varijabla naziv="DomainObject.Predmet.StrankaWithAdressOIB_1">MINISTARSTVO FINANCIJA POREZNA UPRAVA, katančićeva 5 a,34000 Požega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</izvorni_sadrzaj>
    <derivirana_varijabla naziv="DomainObject.Predmet.StrankaNazivFormatedOIB_1">MINISTARSTVO FINANCIJA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</item>
    </izvorni_sadrzaj>
    <derivirana_varijabla naziv="DomainObject.Predmet.StrankaListFormatedOIB_1">
      <item>MINISTARSTVO FINANCIJA POREZNA UPRAVA</item>
    </derivirana_varijabla>
  </DomainObject.Predmet.StrankaListFormatedOIB>
  <DomainObject.Predmet.StrankaListFormatedWithAdress>
    <izvorni_sadrzaj>
      <item>MINISTARSTVO FINANCIJA POREZNA UPRAVA, katančićeva 5 a, 34000 Požega</item>
    </izvorni_sadrzaj>
    <derivirana_varijabla naziv="DomainObject.Predmet.StrankaListFormatedWithAdress_1">
      <item>MINISTARSTVO FINANCIJA POREZNA UPRAVA, katančićeva 5 a, 34000 Požega</item>
    </derivirana_varijabla>
  </DomainObject.Predmet.StrankaListFormatedWithAdress>
  <DomainObject.Predmet.StrankaListFormatedWithAdressOIB>
    <izvorni_sadrzaj>
      <item>MINISTARSTVO FINANCIJA POREZNA UPRAVA, katančićeva 5 a, 34000 Požega</item>
    </izvorni_sadrzaj>
    <derivirana_varijabla naziv="DomainObject.Predmet.StrankaListFormatedWithAdressOIB_1">
      <item>MINISTARSTVO FINANCIJA POREZNA UPRAVA, katančićeva 5 a, 34000 Požega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</item>
    </izvorni_sadrzaj>
    <derivirana_varijabla naziv="DomainObject.Predmet.StrankaListNazivFormatedOIB_1">
      <item>MINISTARSTVO FINANCIJA POREZNA UPRAVA</item>
    </derivirana_varijabla>
  </DomainObject.Predmet.StrankaListNazivFormatedOIB>
  <DomainObject.Predmet.ProtuStrankaListFormated>
    <izvorni_sadrzaj>
      <item>VANJA d.o.o. za trgovinu, ugostiteljstvo i promet</item>
    </izvorni_sadrzaj>
    <derivirana_varijabla naziv="DomainObject.Predmet.ProtuStrankaListFormated_1">
      <item>VANJA d.o.o. za trgovinu, ugostiteljstvo i promet</item>
    </derivirana_varijabla>
  </DomainObject.Predmet.ProtuStrankaListFormated>
  <DomainObject.Predmet.ProtuStrankaListFormatedOIB>
    <izvorni_sadrzaj>
      <item>VANJA d.o.o. za trgovinu, ugostiteljstvo i promet, OIB 56766963601</item>
    </izvorni_sadrzaj>
    <derivirana_varijabla naziv="DomainObject.Predmet.ProtuStrankaListFormatedOIB_1">
      <item>VANJA d.o.o. za trgovinu, ugostiteljstvo i promet, OIB 56766963601</item>
    </derivirana_varijabla>
  </DomainObject.Predmet.ProtuStrankaListFormatedOIB>
  <DomainObject.Predmet.ProtuStrankaListFormatedWithAdress>
    <izvorni_sadrzaj>
      <item>VANJA d.o.o. za trgovinu, ugostiteljstvo i promet, Kralja Krešimira 9 A, 34000 Požega</item>
    </izvorni_sadrzaj>
    <derivirana_varijabla naziv="DomainObject.Predmet.ProtuStrankaListFormatedWithAdress_1">
      <item>VANJA d.o.o. za trgovinu, ugostiteljstvo i promet, Kralja Krešimira 9 A, 34000 Požega</item>
    </derivirana_varijabla>
  </DomainObject.Predmet.ProtuStrankaListFormatedWithAdress>
  <DomainObject.Predmet.ProtuStrankaListFormatedWithAdressOIB>
    <izvorni_sadrzaj>
      <item>VANJA d.o.o. za trgovinu, ugostiteljstvo i promet, OIB 56766963601, Kralja Krešimira 9 A, 34000 Požega</item>
    </izvorni_sadrzaj>
    <derivirana_varijabla naziv="DomainObject.Predmet.ProtuStrankaListFormatedWithAdressOIB_1">
      <item>VANJA d.o.o. za trgovinu, ugostiteljstvo i promet, OIB 56766963601, Kralja Krešimira 9 A, 34000 Požega</item>
    </derivirana_varijabla>
  </DomainObject.Predmet.ProtuStrankaListFormatedWithAdressOIB>
  <DomainObject.Predmet.ProtuStrankaListNazivFormated>
    <izvorni_sadrzaj>
      <item>VANJA d.o.o. za trgovinu, ugostiteljstvo i promet</item>
    </izvorni_sadrzaj>
    <derivirana_varijabla naziv="DomainObject.Predmet.ProtuStrankaListNazivFormated_1">
      <item>VANJA d.o.o. za trgovinu, ugostiteljstvo i promet</item>
    </derivirana_varijabla>
  </DomainObject.Predmet.ProtuStrankaListNazivFormated>
  <DomainObject.Predmet.ProtuStrankaListNazivFormatedOIB>
    <izvorni_sadrzaj>
      <item>VANJA d.o.o. za trgovinu, ugostiteljstvo i promet, OIB 56766963601</item>
    </izvorni_sadrzaj>
    <derivirana_varijabla naziv="DomainObject.Predmet.ProtuStrankaListNazivFormatedOIB_1">
      <item>VANJA d.o.o. za trgovinu, ugostiteljstvo i promet, OIB 56766963601</item>
    </derivirana_varijabla>
  </DomainObject.Predmet.ProtuStrankaListNazivFormatedOIB>
  <DomainObject.Predmet.OstaliListFormated>
    <izvorni_sadrzaj>
      <item>ŽUPANIJSKO DRŽAVNO ODVJETNIŠTVO U SLAVONSKOM BRODU</item>
      <item>Vanja Dodiković</item>
      <item>Vesna Lazarić</item>
      <item>Željko Damjanac</item>
    </izvorni_sadrzaj>
    <derivirana_varijabla naziv="DomainObject.Predmet.OstaliListFormated_1">
      <item>ŽUPANIJSKO DRŽAVNO ODVJETNIŠTVO U SLAVONSKOM BRODU</item>
      <item>Vanja Dodiković</item>
      <item>Vesna Lazarić</item>
      <item>Željko Damjanac</item>
    </derivirana_varijabla>
  </DomainObject.Predmet.OstaliListFormated>
  <DomainObject.Predmet.OstaliListFormatedOIB>
    <izvorni_sadrzaj>
      <item>ŽUPANIJSKO DRŽAVNO ODVJETNIŠTVO U SLAVONSKOM BRODU</item>
      <item>Vanja Dodiković, OIB 82230622321</item>
      <item>Vesna Lazarić</item>
      <item>Željko Damjanac</item>
    </izvorni_sadrzaj>
    <derivirana_varijabla naziv="DomainObject.Predmet.OstaliListFormatedOIB_1">
      <item>ŽUPANIJSKO DRŽAVNO ODVJETNIŠTVO U SLAVONSKOM BRODU</item>
      <item>Vanja Dodiković, OIB 82230622321</item>
      <item>Vesna Lazarić</item>
      <item>Željko Damjanac</item>
    </derivirana_varijabla>
  </DomainObject.Predmet.OstaliListFormatedOIB>
  <DomainObject.Predmet.OstaliListFormatedWithAdress>
    <izvorni_sadrzaj>
      <item>ŽUPANIJSKO DRŽAVNO ODVJETNIŠTVO U SLAVONSKOM BRODU, Starčevićeva bb, 35000 Slavonski Brod</item>
      <item>Vanja Dodiković, Kralja Tomislava 22, 34000 Požega</item>
      <item>Vesna Lazarić</item>
      <item>Željko Damjanac, Sv.Florijana 9, 34000 Požega</item>
    </izvorni_sadrzaj>
    <derivirana_varijabla naziv="DomainObject.Predmet.OstaliListFormatedWithAdress_1">
      <item>ŽUPANIJSKO DRŽAVNO ODVJETNIŠTVO U SLAVONSKOM BRODU, Starčevićeva bb, 35000 Slavonski Brod</item>
      <item>Vanja Dodiković, Kralja Tomislava 22, 34000 Požega</item>
      <item>Vesna Lazarić</item>
      <item>Željko Damjanac, Sv.Florijana 9, 34000 Požega</item>
    </derivirana_varijabla>
  </DomainObject.Predmet.OstaliListFormatedWithAdress>
  <DomainObject.Predmet.OstaliListFormatedWithAdressOIB>
    <izvorni_sadrzaj>
      <item>ŽUPANIJSKO DRŽAVNO ODVJETNIŠTVO U SLAVONSKOM BRODU, Starčevićeva bb, 35000 Slavonski Brod</item>
      <item>Vanja Dodiković, OIB 82230622321, Kralja Tomislava 22, 34000 Požega</item>
      <item>Vesna Lazarić</item>
      <item>Željko Damjanac, Sv.Florijana 9, 34000 Požega</item>
    </izvorni_sadrzaj>
    <derivirana_varijabla naziv="DomainObject.Predmet.OstaliListFormatedWithAdressOIB_1">
      <item>ŽUPANIJSKO DRŽAVNO ODVJETNIŠTVO U SLAVONSKOM BRODU, Starčevićeva bb, 35000 Slavonski Brod</item>
      <item>Vanja Dodiković, OIB 82230622321, Kralja Tomislava 22, 34000 Požega</item>
      <item>Vesna Lazarić</item>
      <item>Željko Damjanac, Sv.Florijana 9, 34000 Požega</item>
    </derivirana_varijabla>
  </DomainObject.Predmet.OstaliListFormatedWithAdressOIB>
  <DomainObject.Predmet.OstaliListNazivFormated>
    <izvorni_sadrzaj>
      <item>ŽUPANIJSKO DRŽAVNO ODVJETNIŠTVO U SLAVONSKOM BRODU</item>
      <item>Vanja Dodiković</item>
      <item>Vesna Lazarić</item>
      <item>Željko Damjanac</item>
    </izvorni_sadrzaj>
    <derivirana_varijabla naziv="DomainObject.Predmet.OstaliListNazivFormated_1">
      <item>ŽUPANIJSKO DRŽAVNO ODVJETNIŠTVO U SLAVONSKOM BRODU</item>
      <item>Vanja Dodiković</item>
      <item>Vesna Lazarić</item>
      <item>Željko Damjanac</item>
    </derivirana_varijabla>
  </DomainObject.Predmet.OstaliListNazivFormated>
  <DomainObject.Predmet.OstaliListNazivFormatedOIB>
    <izvorni_sadrzaj>
      <item>ŽUPANIJSKO DRŽAVNO ODVJETNIŠTVO U SLAVONSKOM BRODU</item>
      <item>Vanja Dodiković, OIB 82230622321</item>
      <item>Vesna Lazarić</item>
      <item>Željko Damjanac</item>
    </izvorni_sadrzaj>
    <derivirana_varijabla naziv="DomainObject.Predmet.OstaliListNazivFormatedOIB_1">
      <item>ŽUPANIJSKO DRŽAVNO ODVJETNIŠTVO U SLAVONSKOM BRODU</item>
      <item>Vanja Dodiković, OIB 82230622321</item>
      <item>Vesna Lazarić</item>
      <item>Željko Damjanac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VANJA d.o.o. za trgovinu, ugostiteljstvo i promet</izvorni_sadrzaj>
    <derivirana_varijabla naziv="DomainObject.Predmet.ProtustrankaIDrugi_1">VANJA d.o.o. za trgovinu, ugostiteljstvo i promet</derivirana_varijabla>
  </DomainObject.Predmet.ProtustrankaIDrugi>
  <DomainObject.Predmet.StrankaIDrugiAdressOIB>
    <izvorni_sadrzaj>MINISTARSTVO FINANCIJA POREZNA UPRAVA, katančićeva 5 a, 34000 Požega</izvorni_sadrzaj>
    <derivirana_varijabla naziv="DomainObject.Predmet.StrankaIDrugiAdressOIB_1">MINISTARSTVO FINANCIJA POREZNA UPRAVA, katančićeva 5 a, 34000 Požega</derivirana_varijabla>
  </DomainObject.Predmet.StrankaIDrugiAdressOIB>
  <DomainObject.Predmet.ProtustrankaIDrugiAdressOIB>
    <izvorni_sadrzaj>VANJA d.o.o. za trgovinu, ugostiteljstvo i promet, OIB 56766963601, Kralja Krešimira 9 A, 34000 Požega</izvorni_sadrzaj>
    <derivirana_varijabla naziv="DomainObject.Predmet.ProtustrankaIDrugiAdressOIB_1">VANJA d.o.o. za trgovinu, ugostiteljstvo i promet, OIB 56766963601, Kralja Krešimira 9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VANJA d.o.o. za trgovinu, ugostiteljstvo i promet</item>
      <item>MINISTARSTVO FINANCIJA POREZNA UPRAVA</item>
      <item>ŽUPANIJSKO DRŽAVNO ODVJETNIŠTVO U SLAVONSKOM BRODU</item>
      <item>Vanja Dodiković</item>
      <item>Vesna Lazarić</item>
      <item>Željko Damjanac</item>
    </izvorni_sadrzaj>
    <derivirana_varijabla naziv="DomainObject.Predmet.SudioniciListNaziv_1">
      <item>VANJA d.o.o. za trgovinu, ugostiteljstvo i promet</item>
      <item>MINISTARSTVO FINANCIJA POREZNA UPRAVA</item>
      <item>ŽUPANIJSKO DRŽAVNO ODVJETNIŠTVO U SLAVONSKOM BRODU</item>
      <item>Vanja Dodiković</item>
      <item>Vesna Lazarić</item>
      <item>Željko Damjanac</item>
    </derivirana_varijabla>
  </DomainObject.Predmet.SudioniciListNaziv>
  <DomainObject.Predmet.SudioniciListAdressOIB>
    <izvorni_sadrzaj>
      <item>VANJA d.o.o. za trgovinu, ugostiteljstvo i promet, OIB 56766963601, Kralja Krešimira 9 A,34000 Požega</item>
      <item>MINISTARSTVO FINANCIJA POREZNA UPRAVA, katančićeva 5 a,34000 Požega</item>
      <item>ŽUPANIJSKO DRŽAVNO ODVJETNIŠTVO U SLAVONSKOM BRODU, Starčevićeva bb,35000 Slavonski Brod</item>
      <item>Vanja Dodiković, OIB 82230622321, Kralja Tomislava 22,34000 Požega</item>
      <item>Vesna Lazarić</item>
      <item>Željko Damjanac, Sv.Florijana 9,34000 Požega</item>
    </izvorni_sadrzaj>
    <derivirana_varijabla naziv="DomainObject.Predmet.SudioniciListAdressOIB_1">
      <item>VANJA d.o.o. za trgovinu, ugostiteljstvo i promet, OIB 56766963601, Kralja Krešimira 9 A,34000 Požega</item>
      <item>MINISTARSTVO FINANCIJA POREZNA UPRAVA, katančićeva 5 a,34000 Požega</item>
      <item>ŽUPANIJSKO DRŽAVNO ODVJETNIŠTVO U SLAVONSKOM BRODU, Starčevićeva bb,35000 Slavonski Brod</item>
      <item>Vanja Dodiković, OIB 82230622321, Kralja Tomislava 22,34000 Požega</item>
      <item>Vesna Lazarić</item>
      <item>Željko Damjanac, Sv.Florijana 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56766963601</item>
      <item>, OIB null</item>
      <item>, OIB null</item>
      <item>, OIB 82230622321</item>
      <item>, OIB null</item>
      <item>, OIB null</item>
    </izvorni_sadrzaj>
    <derivirana_varijabla naziv="DomainObject.Predmet.SudioniciListNazivOIB_1">
      <item>, OIB 56766963601</item>
      <item>, OIB null</item>
      <item>, OIB null</item>
      <item>, OIB 82230622321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161</properties:Words>
  <properties:Characters>804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2016-07-12T07:15:00Z</dcterms:created>
  <dc:creator>Trgovacki sud</dc:creator>
  <cp:lastModifiedBy>wsadmin</cp:lastModifiedBy>
  <cp:lastPrinted>2016-07-12T07:15:00Z</cp:lastPrinted>
  <dcterms:modified xmlns:xsi="http://www.w3.org/2001/XMLSchema-instance" xsi:type="dcterms:W3CDTF">2016-07-12T07:16:00Z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