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76b3a" w14:paraId="6376b3a" w:rsidRDefault="0039305B" w:rsidP="005218AE" w:rsidR="0027603E" w:rsidRPr="0027603E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27603E">
        <w:rPr>
          <w:sz w:val="22"/>
          <w:szCs w:val="22"/>
        </w:rPr>
        <w:t xml:space="preserve"> </w:t>
      </w:r>
      <w:r w:rsidR="0042118A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name="Slika 1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03E" w:rsidP="005218AE" w:rsidR="0027603E" w:rsidRPr="0027603E">
      <w:pPr>
        <w:rPr>
          <w:b/>
          <w:sz w:val="22"/>
          <w:szCs w:val="22"/>
        </w:rPr>
      </w:pPr>
      <w:r w:rsidRPr="0027603E">
        <w:rPr>
          <w:color w:val="000000"/>
          <w:sz w:val="22"/>
          <w:szCs w:val="22"/>
        </w:rPr>
        <w:t xml:space="preserve">        </w:t>
      </w:r>
      <w:r w:rsidRPr="0027603E">
        <w:rPr>
          <w:b/>
          <w:sz w:val="22"/>
          <w:szCs w:val="22"/>
        </w:rPr>
        <w:t>REPUBLIKA HRVATSKA</w:t>
      </w:r>
    </w:p>
    <w:p w:rsidRDefault="0027603E" w:rsidP="005218AE" w:rsidR="0027603E" w:rsidRPr="0027603E">
      <w:pPr>
        <w:rPr>
          <w:b/>
          <w:sz w:val="22"/>
          <w:szCs w:val="22"/>
        </w:rPr>
      </w:pPr>
      <w:r w:rsidRPr="0027603E">
        <w:rPr>
          <w:b/>
          <w:sz w:val="22"/>
          <w:szCs w:val="22"/>
        </w:rPr>
        <w:t xml:space="preserve">     TRGOVAČKI SUD U SPLITU</w:t>
      </w:r>
    </w:p>
    <w:p w:rsidRDefault="0027603E" w:rsidP="005218AE" w:rsidR="0027603E" w:rsidRPr="0027603E">
      <w:pPr>
        <w:rPr>
          <w:b/>
          <w:sz w:val="22"/>
          <w:szCs w:val="22"/>
        </w:rPr>
      </w:pPr>
      <w:r w:rsidRPr="0027603E">
        <w:rPr>
          <w:b/>
          <w:sz w:val="22"/>
          <w:szCs w:val="22"/>
        </w:rPr>
        <w:t xml:space="preserve">   STALNA SLUŽBA DUBROVNIK</w:t>
      </w:r>
    </w:p>
    <w:p w:rsidRDefault="0027603E" w:rsidP="005218AE" w:rsidR="0027603E" w:rsidRPr="0027603E">
      <w:pPr>
        <w:rPr>
          <w:b/>
          <w:sz w:val="22"/>
          <w:szCs w:val="22"/>
        </w:rPr>
      </w:pPr>
      <w:r w:rsidRPr="0027603E">
        <w:rPr>
          <w:b/>
          <w:sz w:val="22"/>
          <w:szCs w:val="22"/>
        </w:rPr>
        <w:t xml:space="preserve">     Dr. A. Starčevića 23, Dubrovnik</w:t>
      </w:r>
    </w:p>
    <w:p w:rsidRDefault="0027603E" w:rsidP="0027603E" w:rsidR="00754D36" w:rsidRPr="0027603E">
      <w:pPr>
        <w:jc w:val="right"/>
        <w:rPr>
          <w:b/>
          <w:sz w:val="22"/>
          <w:szCs w:val="22"/>
        </w:rPr>
      </w:pPr>
      <w:r w:rsidRPr="0027603E">
        <w:rPr>
          <w:sz w:val="22"/>
          <w:szCs w:val="22"/>
        </w:rPr>
        <w:t xml:space="preserve"> </w:t>
      </w:r>
      <w:proofErr w:type="spellStart"/>
      <w:r w:rsidRPr="0027603E">
        <w:rPr>
          <w:b/>
          <w:sz w:val="22"/>
          <w:szCs w:val="22"/>
        </w:rPr>
        <w:t>Posl</w:t>
      </w:r>
      <w:proofErr w:type="spellEnd"/>
      <w:r w:rsidRPr="0027603E">
        <w:rPr>
          <w:b/>
          <w:sz w:val="22"/>
          <w:szCs w:val="22"/>
        </w:rPr>
        <w:t>. br. 7 St. 443/13</w:t>
      </w:r>
    </w:p>
    <w:p w:rsidRDefault="00754D36" w:rsidP="00754D36" w:rsidR="00754D36" w:rsidRPr="0027603E">
      <w:pPr>
        <w:rPr>
          <w:sz w:val="22"/>
          <w:szCs w:val="22"/>
        </w:rPr>
      </w:pPr>
    </w:p>
    <w:p w:rsidRDefault="00754D36" w:rsidP="00754D36" w:rsidR="00754D36">
      <w:pPr>
        <w:rPr>
          <w:sz w:val="22"/>
          <w:szCs w:val="22"/>
        </w:rPr>
      </w:pPr>
    </w:p>
    <w:p w:rsidRDefault="0027603E" w:rsidP="00754D36" w:rsidR="0027603E" w:rsidRPr="0027603E">
      <w:pPr>
        <w:rPr>
          <w:sz w:val="22"/>
          <w:szCs w:val="22"/>
        </w:rPr>
      </w:pPr>
    </w:p>
    <w:p w:rsidRDefault="0027603E" w:rsidP="0027603E" w:rsidR="0027603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REPUBLIKA HRVATSKA</w:t>
      </w:r>
    </w:p>
    <w:p w:rsidRDefault="00754D36" w:rsidP="0027603E" w:rsidR="00754D36" w:rsidRPr="0027603E">
      <w:pPr>
        <w:jc w:val="center"/>
        <w:rPr>
          <w:b/>
          <w:sz w:val="22"/>
          <w:szCs w:val="22"/>
        </w:rPr>
      </w:pPr>
      <w:r w:rsidRPr="0027603E">
        <w:rPr>
          <w:b/>
          <w:sz w:val="22"/>
          <w:szCs w:val="22"/>
        </w:rPr>
        <w:t>R J E Š E N J E</w:t>
      </w:r>
    </w:p>
    <w:p w:rsidRDefault="0027603E" w:rsidP="0027603E" w:rsidR="0027603E" w:rsidRPr="0027603E">
      <w:pPr>
        <w:jc w:val="both"/>
        <w:rPr>
          <w:sz w:val="22"/>
          <w:szCs w:val="22"/>
        </w:rPr>
      </w:pPr>
    </w:p>
    <w:p w:rsidRDefault="0027603E" w:rsidP="0027603E" w:rsidR="0027603E" w:rsidRPr="0027603E">
      <w:pPr>
        <w:ind w:firstLine="720"/>
        <w:jc w:val="both"/>
        <w:rPr>
          <w:sz w:val="22"/>
          <w:szCs w:val="22"/>
        </w:rPr>
      </w:pPr>
      <w:r w:rsidRPr="0027603E">
        <w:rPr>
          <w:sz w:val="22"/>
          <w:szCs w:val="22"/>
        </w:rPr>
        <w:t xml:space="preserve">Trgovački sud u Splitu, Stalna služba u Dubrovniku, u ime Republike Hrvatske, po sucu tog suda Diani Butigan Granić, kao sucu pojedincu, u stečajnom postupku nad dužnikom VULIX d.o.o. u stečaju iz Dubrovnika, </w:t>
      </w:r>
      <w:proofErr w:type="spellStart"/>
      <w:r w:rsidRPr="0027603E">
        <w:rPr>
          <w:sz w:val="22"/>
          <w:szCs w:val="22"/>
        </w:rPr>
        <w:t>Brsečinska</w:t>
      </w:r>
      <w:proofErr w:type="spellEnd"/>
      <w:r w:rsidRPr="0027603E">
        <w:rPr>
          <w:sz w:val="22"/>
          <w:szCs w:val="22"/>
        </w:rPr>
        <w:t xml:space="preserve"> 2A, OIB: 21097758020 zastupanog po stečajnom upravitelju </w:t>
      </w:r>
      <w:proofErr w:type="spellStart"/>
      <w:r w:rsidRPr="0027603E">
        <w:rPr>
          <w:sz w:val="22"/>
          <w:szCs w:val="22"/>
        </w:rPr>
        <w:t>Maroju</w:t>
      </w:r>
      <w:proofErr w:type="spellEnd"/>
      <w:r w:rsidRPr="0027603E">
        <w:rPr>
          <w:sz w:val="22"/>
          <w:szCs w:val="22"/>
        </w:rPr>
        <w:t xml:space="preserve"> </w:t>
      </w:r>
      <w:proofErr w:type="spellStart"/>
      <w:r w:rsidRPr="0027603E">
        <w:rPr>
          <w:sz w:val="22"/>
          <w:szCs w:val="22"/>
        </w:rPr>
        <w:t>Stjepoviću</w:t>
      </w:r>
      <w:proofErr w:type="spellEnd"/>
      <w:r w:rsidRPr="0027603E">
        <w:rPr>
          <w:sz w:val="22"/>
          <w:szCs w:val="22"/>
        </w:rPr>
        <w:t xml:space="preserve"> iz Dubrovnika, dana 16. veljače 2016. godine </w:t>
      </w:r>
    </w:p>
    <w:p w:rsidRDefault="0027603E" w:rsidP="0027603E" w:rsidR="0027603E" w:rsidRPr="0027603E">
      <w:pPr>
        <w:ind w:right="-2"/>
        <w:jc w:val="both"/>
        <w:rPr>
          <w:sz w:val="22"/>
          <w:szCs w:val="22"/>
        </w:rPr>
      </w:pPr>
    </w:p>
    <w:p w:rsidRDefault="005E7BB1" w:rsidP="005E7BB1" w:rsidR="00754D36" w:rsidRPr="0027603E">
      <w:pPr>
        <w:ind w:firstLine="708" w:left="2124"/>
        <w:rPr>
          <w:b/>
          <w:sz w:val="22"/>
          <w:szCs w:val="22"/>
        </w:rPr>
      </w:pPr>
      <w:r w:rsidRPr="0027603E">
        <w:rPr>
          <w:b/>
          <w:sz w:val="22"/>
          <w:szCs w:val="22"/>
        </w:rPr>
        <w:t xml:space="preserve">              </w:t>
      </w:r>
      <w:r w:rsidR="00754D36" w:rsidRPr="0027603E">
        <w:rPr>
          <w:b/>
          <w:sz w:val="22"/>
          <w:szCs w:val="22"/>
        </w:rPr>
        <w:t>r i j e š i o    j e</w:t>
      </w:r>
    </w:p>
    <w:p w:rsidRDefault="00754D36" w:rsidP="005E7BB1" w:rsidR="00754D36" w:rsidRPr="0027603E">
      <w:pPr>
        <w:jc w:val="both"/>
        <w:rPr>
          <w:sz w:val="22"/>
          <w:szCs w:val="22"/>
        </w:rPr>
      </w:pPr>
    </w:p>
    <w:p w:rsidRDefault="00754D36" w:rsidP="005E7BB1" w:rsidR="00754D36" w:rsidRPr="0027603E">
      <w:pPr>
        <w:ind w:firstLine="708"/>
        <w:jc w:val="both"/>
        <w:rPr>
          <w:sz w:val="22"/>
          <w:szCs w:val="22"/>
        </w:rPr>
      </w:pPr>
      <w:r w:rsidRPr="0027603E">
        <w:rPr>
          <w:sz w:val="22"/>
          <w:szCs w:val="22"/>
        </w:rPr>
        <w:t>Odr</w:t>
      </w:r>
      <w:r w:rsidR="00897DD4" w:rsidRPr="0027603E">
        <w:rPr>
          <w:sz w:val="22"/>
          <w:szCs w:val="22"/>
        </w:rPr>
        <w:t xml:space="preserve">eđuje se da će se vjerovnicima kod prve djelomične </w:t>
      </w:r>
      <w:r w:rsidRPr="0027603E">
        <w:rPr>
          <w:sz w:val="22"/>
          <w:szCs w:val="22"/>
        </w:rPr>
        <w:t xml:space="preserve"> diobe, isplatiti 10</w:t>
      </w:r>
      <w:r w:rsidR="00897DD4" w:rsidRPr="0027603E">
        <w:rPr>
          <w:sz w:val="22"/>
          <w:szCs w:val="22"/>
        </w:rPr>
        <w:t>0</w:t>
      </w:r>
      <w:r w:rsidRPr="0027603E">
        <w:rPr>
          <w:sz w:val="22"/>
          <w:szCs w:val="22"/>
        </w:rPr>
        <w:t xml:space="preserve"> % njihovih priznatih tražbina u I višem isplatnom redu odnosno iznos od </w:t>
      </w:r>
      <w:r w:rsidR="00606F9B" w:rsidRPr="0027603E">
        <w:rPr>
          <w:sz w:val="22"/>
          <w:szCs w:val="22"/>
        </w:rPr>
        <w:t>340.373,14 kuna.</w:t>
      </w:r>
      <w:r w:rsidRPr="0027603E">
        <w:rPr>
          <w:sz w:val="22"/>
          <w:szCs w:val="22"/>
        </w:rPr>
        <w:t xml:space="preserve"> </w:t>
      </w:r>
    </w:p>
    <w:p w:rsidRDefault="00897DD4" w:rsidP="005E7BB1" w:rsidR="00897DD4" w:rsidRPr="0027603E">
      <w:pPr>
        <w:jc w:val="both"/>
        <w:rPr>
          <w:sz w:val="22"/>
          <w:szCs w:val="22"/>
        </w:rPr>
      </w:pPr>
    </w:p>
    <w:p w:rsidRDefault="00754D36" w:rsidP="005E7BB1" w:rsidR="00754D36" w:rsidRPr="0027603E">
      <w:pPr>
        <w:jc w:val="both"/>
        <w:rPr>
          <w:b/>
          <w:sz w:val="22"/>
          <w:szCs w:val="22"/>
        </w:rPr>
      </w:pPr>
      <w:r w:rsidRPr="0027603E">
        <w:rPr>
          <w:sz w:val="22"/>
          <w:szCs w:val="22"/>
        </w:rPr>
        <w:t xml:space="preserve">                                        </w:t>
      </w:r>
      <w:r w:rsidR="005E7BB1" w:rsidRPr="0027603E">
        <w:rPr>
          <w:sz w:val="22"/>
          <w:szCs w:val="22"/>
        </w:rPr>
        <w:tab/>
      </w:r>
      <w:r w:rsidR="005E7BB1" w:rsidRPr="0027603E">
        <w:rPr>
          <w:b/>
          <w:sz w:val="22"/>
          <w:szCs w:val="22"/>
        </w:rPr>
        <w:tab/>
        <w:t xml:space="preserve">   </w:t>
      </w:r>
      <w:r w:rsidRPr="0027603E">
        <w:rPr>
          <w:b/>
          <w:sz w:val="22"/>
          <w:szCs w:val="22"/>
        </w:rPr>
        <w:t xml:space="preserve"> Obrazloženje</w:t>
      </w:r>
    </w:p>
    <w:p w:rsidRDefault="00754D36" w:rsidP="005E7BB1" w:rsidR="00754D36" w:rsidRPr="0027603E">
      <w:pPr>
        <w:jc w:val="both"/>
        <w:rPr>
          <w:sz w:val="22"/>
          <w:szCs w:val="22"/>
        </w:rPr>
      </w:pPr>
    </w:p>
    <w:p w:rsidRDefault="00754D36" w:rsidP="005E7BB1" w:rsidR="00754D36" w:rsidRPr="0027603E">
      <w:pPr>
        <w:ind w:firstLine="708"/>
        <w:jc w:val="both"/>
        <w:rPr>
          <w:sz w:val="22"/>
          <w:szCs w:val="22"/>
        </w:rPr>
      </w:pPr>
      <w:r w:rsidRPr="0027603E">
        <w:rPr>
          <w:sz w:val="22"/>
          <w:szCs w:val="22"/>
        </w:rPr>
        <w:t xml:space="preserve">Rješenjem ovog suda </w:t>
      </w:r>
      <w:proofErr w:type="spellStart"/>
      <w:r w:rsidRPr="0027603E">
        <w:rPr>
          <w:sz w:val="22"/>
          <w:szCs w:val="22"/>
        </w:rPr>
        <w:t>posl</w:t>
      </w:r>
      <w:proofErr w:type="spellEnd"/>
      <w:r w:rsidRPr="0027603E">
        <w:rPr>
          <w:sz w:val="22"/>
          <w:szCs w:val="22"/>
        </w:rPr>
        <w:t xml:space="preserve">. br. 7 St. </w:t>
      </w:r>
      <w:r w:rsidR="00606F9B" w:rsidRPr="0027603E">
        <w:rPr>
          <w:sz w:val="22"/>
          <w:szCs w:val="22"/>
        </w:rPr>
        <w:t>443</w:t>
      </w:r>
      <w:r w:rsidRPr="0027603E">
        <w:rPr>
          <w:sz w:val="22"/>
          <w:szCs w:val="22"/>
        </w:rPr>
        <w:t>/</w:t>
      </w:r>
      <w:r w:rsidR="00606F9B" w:rsidRPr="0027603E">
        <w:rPr>
          <w:sz w:val="22"/>
          <w:szCs w:val="22"/>
        </w:rPr>
        <w:t>2013</w:t>
      </w:r>
      <w:r w:rsidR="00897DD4" w:rsidRPr="0027603E">
        <w:rPr>
          <w:sz w:val="22"/>
          <w:szCs w:val="22"/>
        </w:rPr>
        <w:t xml:space="preserve"> od </w:t>
      </w:r>
      <w:r w:rsidR="00606F9B" w:rsidRPr="0027603E">
        <w:rPr>
          <w:sz w:val="22"/>
          <w:szCs w:val="22"/>
        </w:rPr>
        <w:t>19</w:t>
      </w:r>
      <w:r w:rsidRPr="0027603E">
        <w:rPr>
          <w:sz w:val="22"/>
          <w:szCs w:val="22"/>
        </w:rPr>
        <w:t xml:space="preserve">. </w:t>
      </w:r>
      <w:r w:rsidR="00606F9B" w:rsidRPr="0027603E">
        <w:rPr>
          <w:sz w:val="22"/>
          <w:szCs w:val="22"/>
        </w:rPr>
        <w:t>siječnja 2016</w:t>
      </w:r>
      <w:r w:rsidRPr="0027603E">
        <w:rPr>
          <w:sz w:val="22"/>
          <w:szCs w:val="22"/>
        </w:rPr>
        <w:t xml:space="preserve">. godine dana je suglasnost stečajnom upravitelju stečajnog dužnika na diobu stečajne mase radi isplate </w:t>
      </w:r>
      <w:r w:rsidR="00606F9B" w:rsidRPr="0027603E">
        <w:rPr>
          <w:sz w:val="22"/>
          <w:szCs w:val="22"/>
        </w:rPr>
        <w:t>340</w:t>
      </w:r>
      <w:r w:rsidR="00897DD4" w:rsidRPr="0027603E">
        <w:rPr>
          <w:sz w:val="22"/>
          <w:szCs w:val="22"/>
        </w:rPr>
        <w:t>.</w:t>
      </w:r>
      <w:r w:rsidR="00606F9B" w:rsidRPr="0027603E">
        <w:rPr>
          <w:sz w:val="22"/>
          <w:szCs w:val="22"/>
        </w:rPr>
        <w:t>373,14</w:t>
      </w:r>
      <w:r w:rsidRPr="0027603E">
        <w:rPr>
          <w:sz w:val="22"/>
          <w:szCs w:val="22"/>
        </w:rPr>
        <w:t xml:space="preserve"> kuna priznatih tražbina vjerovnicima I</w:t>
      </w:r>
      <w:r w:rsidR="00606F9B" w:rsidRPr="0027603E">
        <w:rPr>
          <w:sz w:val="22"/>
          <w:szCs w:val="22"/>
        </w:rPr>
        <w:t>.</w:t>
      </w:r>
      <w:r w:rsidRPr="0027603E">
        <w:rPr>
          <w:sz w:val="22"/>
          <w:szCs w:val="22"/>
        </w:rPr>
        <w:t xml:space="preserve"> višeg isplatnog reda. </w:t>
      </w:r>
    </w:p>
    <w:p w:rsidRDefault="00754D36" w:rsidP="005E7BB1" w:rsidR="00754D36" w:rsidRPr="0027603E">
      <w:pPr>
        <w:jc w:val="both"/>
        <w:rPr>
          <w:sz w:val="22"/>
          <w:szCs w:val="22"/>
        </w:rPr>
      </w:pPr>
    </w:p>
    <w:p w:rsidRDefault="00606F9B" w:rsidP="00087970" w:rsidR="00754D36" w:rsidRPr="0027603E">
      <w:pPr>
        <w:ind w:firstLine="708"/>
        <w:jc w:val="both"/>
        <w:rPr>
          <w:sz w:val="22"/>
          <w:szCs w:val="22"/>
        </w:rPr>
      </w:pPr>
      <w:r w:rsidRPr="0027603E">
        <w:rPr>
          <w:sz w:val="22"/>
          <w:szCs w:val="22"/>
        </w:rPr>
        <w:t>Navedeno rješenje je oglašeno na e-oglasnoj ploči ovog suda dana 19. siječnja 2016. godine.</w:t>
      </w:r>
    </w:p>
    <w:p w:rsidRDefault="00754D36" w:rsidP="005E7BB1" w:rsidR="00754D36" w:rsidRPr="0027603E">
      <w:pPr>
        <w:jc w:val="both"/>
        <w:rPr>
          <w:sz w:val="22"/>
          <w:szCs w:val="22"/>
        </w:rPr>
      </w:pPr>
      <w:r w:rsidRPr="0027603E">
        <w:rPr>
          <w:sz w:val="22"/>
          <w:szCs w:val="22"/>
        </w:rPr>
        <w:t xml:space="preserve"> </w:t>
      </w:r>
    </w:p>
    <w:p w:rsidRDefault="00754D36" w:rsidP="00087970" w:rsidR="00754D36" w:rsidRPr="0027603E">
      <w:pPr>
        <w:ind w:firstLine="708"/>
        <w:jc w:val="both"/>
        <w:rPr>
          <w:sz w:val="22"/>
          <w:szCs w:val="22"/>
        </w:rPr>
      </w:pPr>
      <w:r w:rsidRPr="0027603E">
        <w:rPr>
          <w:sz w:val="22"/>
          <w:szCs w:val="22"/>
        </w:rPr>
        <w:t xml:space="preserve">Budući su istekli rokovi iz čl. 185. i 186. Stečajnog zakona (NN br. 44/96, 29/99, 129/00, 123/03 i 82/06 - nastavno: SZ), a vjerovnici nisu podnijeli u roku od 8 dana nakon isteka roka iz čl. 185. st. 1. SZ-a prigovor stečajnom sucu, stečajni sudac je temeljem čl. 191. SZ-a, odlučio kao u izreci ovog rješenja. </w:t>
      </w:r>
    </w:p>
    <w:p w:rsidRDefault="00754D36" w:rsidP="005E7BB1" w:rsidR="00754D36" w:rsidRPr="0027603E">
      <w:pPr>
        <w:jc w:val="both"/>
        <w:rPr>
          <w:sz w:val="22"/>
          <w:szCs w:val="22"/>
        </w:rPr>
      </w:pPr>
      <w:r w:rsidRPr="0027603E">
        <w:rPr>
          <w:sz w:val="22"/>
          <w:szCs w:val="22"/>
        </w:rPr>
        <w:t xml:space="preserve"> </w:t>
      </w:r>
    </w:p>
    <w:p w:rsidRDefault="00754D36" w:rsidP="004938C8" w:rsidR="00754D36" w:rsidRPr="0027603E">
      <w:pPr>
        <w:jc w:val="center"/>
        <w:rPr>
          <w:b/>
          <w:sz w:val="22"/>
          <w:szCs w:val="22"/>
        </w:rPr>
      </w:pPr>
      <w:r w:rsidRPr="0027603E">
        <w:rPr>
          <w:b/>
          <w:sz w:val="22"/>
          <w:szCs w:val="22"/>
        </w:rPr>
        <w:t xml:space="preserve">U Dubrovniku, </w:t>
      </w:r>
      <w:r w:rsidR="0027603E" w:rsidRPr="0027603E">
        <w:rPr>
          <w:b/>
          <w:sz w:val="22"/>
          <w:szCs w:val="22"/>
        </w:rPr>
        <w:t>16. veljače 2016.</w:t>
      </w:r>
      <w:r w:rsidRPr="0027603E">
        <w:rPr>
          <w:b/>
          <w:sz w:val="22"/>
          <w:szCs w:val="22"/>
        </w:rPr>
        <w:t xml:space="preserve"> godine</w:t>
      </w:r>
    </w:p>
    <w:p w:rsidRDefault="00754D36" w:rsidP="005E7BB1" w:rsidR="00754D36">
      <w:pPr>
        <w:jc w:val="both"/>
        <w:rPr>
          <w:sz w:val="22"/>
          <w:szCs w:val="22"/>
        </w:rPr>
      </w:pPr>
    </w:p>
    <w:p w:rsidRDefault="0027603E" w:rsidP="005E7BB1" w:rsidR="0027603E" w:rsidRPr="0027603E">
      <w:pPr>
        <w:jc w:val="both"/>
        <w:rPr>
          <w:sz w:val="22"/>
          <w:szCs w:val="22"/>
        </w:rPr>
      </w:pPr>
    </w:p>
    <w:p w:rsidRDefault="005E7BB1" w:rsidP="005E7BB1" w:rsidR="00754D36" w:rsidRPr="0027603E">
      <w:pPr>
        <w:jc w:val="both"/>
        <w:rPr>
          <w:b/>
          <w:sz w:val="22"/>
          <w:szCs w:val="22"/>
        </w:rPr>
      </w:pPr>
      <w:r w:rsidRPr="0027603E">
        <w:rPr>
          <w:sz w:val="22"/>
          <w:szCs w:val="22"/>
        </w:rPr>
        <w:t xml:space="preserve">                                                                                              </w:t>
      </w:r>
      <w:r w:rsidR="00754D36" w:rsidRPr="0027603E">
        <w:rPr>
          <w:sz w:val="22"/>
          <w:szCs w:val="22"/>
        </w:rPr>
        <w:t xml:space="preserve"> </w:t>
      </w:r>
      <w:r w:rsidR="00754D36" w:rsidRPr="0027603E">
        <w:rPr>
          <w:b/>
          <w:sz w:val="22"/>
          <w:szCs w:val="22"/>
        </w:rPr>
        <w:t>Stečajni sudac:</w:t>
      </w:r>
    </w:p>
    <w:p w:rsidRDefault="00754D36" w:rsidP="005E7BB1" w:rsidR="00754D36" w:rsidRPr="0027603E">
      <w:pPr>
        <w:jc w:val="both"/>
        <w:rPr>
          <w:b/>
          <w:sz w:val="22"/>
          <w:szCs w:val="22"/>
        </w:rPr>
      </w:pPr>
    </w:p>
    <w:p w:rsidRDefault="00754D36" w:rsidP="005E7BB1" w:rsidR="00754D36" w:rsidRPr="0027603E">
      <w:pPr>
        <w:jc w:val="both"/>
        <w:rPr>
          <w:b/>
          <w:sz w:val="22"/>
          <w:szCs w:val="22"/>
        </w:rPr>
      </w:pPr>
      <w:r w:rsidRPr="0027603E">
        <w:rPr>
          <w:b/>
          <w:sz w:val="22"/>
          <w:szCs w:val="22"/>
        </w:rPr>
        <w:t xml:space="preserve"> </w:t>
      </w:r>
      <w:r w:rsidR="005E7BB1" w:rsidRPr="0027603E">
        <w:rPr>
          <w:b/>
          <w:sz w:val="22"/>
          <w:szCs w:val="22"/>
        </w:rPr>
        <w:tab/>
      </w:r>
      <w:r w:rsidR="005E7BB1" w:rsidRPr="0027603E">
        <w:rPr>
          <w:b/>
          <w:sz w:val="22"/>
          <w:szCs w:val="22"/>
        </w:rPr>
        <w:tab/>
      </w:r>
      <w:r w:rsidR="005E7BB1" w:rsidRPr="0027603E">
        <w:rPr>
          <w:b/>
          <w:sz w:val="22"/>
          <w:szCs w:val="22"/>
        </w:rPr>
        <w:tab/>
      </w:r>
      <w:r w:rsidR="005E7BB1" w:rsidRPr="0027603E">
        <w:rPr>
          <w:b/>
          <w:sz w:val="22"/>
          <w:szCs w:val="22"/>
        </w:rPr>
        <w:tab/>
      </w:r>
      <w:r w:rsidR="005E7BB1" w:rsidRPr="0027603E">
        <w:rPr>
          <w:b/>
          <w:sz w:val="22"/>
          <w:szCs w:val="22"/>
        </w:rPr>
        <w:tab/>
      </w:r>
      <w:r w:rsidR="005E7BB1" w:rsidRPr="0027603E">
        <w:rPr>
          <w:b/>
          <w:sz w:val="22"/>
          <w:szCs w:val="22"/>
        </w:rPr>
        <w:tab/>
      </w:r>
      <w:r w:rsidR="005E7BB1" w:rsidRPr="0027603E">
        <w:rPr>
          <w:b/>
          <w:sz w:val="22"/>
          <w:szCs w:val="22"/>
        </w:rPr>
        <w:tab/>
      </w:r>
      <w:r w:rsidR="005E7BB1" w:rsidRPr="0027603E">
        <w:rPr>
          <w:b/>
          <w:sz w:val="22"/>
          <w:szCs w:val="22"/>
        </w:rPr>
        <w:tab/>
      </w:r>
      <w:r w:rsidR="004F7BA2" w:rsidRPr="0027603E">
        <w:rPr>
          <w:b/>
          <w:sz w:val="22"/>
          <w:szCs w:val="22"/>
        </w:rPr>
        <w:t xml:space="preserve"> </w:t>
      </w:r>
      <w:r w:rsidR="00C54169" w:rsidRPr="0027603E">
        <w:rPr>
          <w:b/>
          <w:sz w:val="22"/>
          <w:szCs w:val="22"/>
        </w:rPr>
        <w:t>Diana Butigan Granić</w:t>
      </w:r>
    </w:p>
    <w:p w:rsidRDefault="004938C8" w:rsidP="005E7BB1" w:rsidR="004938C8" w:rsidRPr="0027603E">
      <w:pPr>
        <w:jc w:val="both"/>
        <w:rPr>
          <w:sz w:val="22"/>
          <w:szCs w:val="22"/>
        </w:rPr>
      </w:pPr>
    </w:p>
    <w:p w:rsidRDefault="00754D36" w:rsidP="005E7BB1" w:rsidR="00754D36" w:rsidRPr="0027603E">
      <w:pPr>
        <w:jc w:val="both"/>
        <w:rPr>
          <w:b/>
          <w:sz w:val="22"/>
          <w:szCs w:val="22"/>
        </w:rPr>
      </w:pPr>
      <w:r w:rsidRPr="0027603E">
        <w:rPr>
          <w:b/>
          <w:sz w:val="22"/>
          <w:szCs w:val="22"/>
        </w:rPr>
        <w:t>POUKA O PRAVNOM LIJEKU:</w:t>
      </w:r>
    </w:p>
    <w:p w:rsidRDefault="00754D36" w:rsidP="005E7BB1" w:rsidR="00754D36" w:rsidRPr="0027603E">
      <w:pPr>
        <w:jc w:val="both"/>
        <w:rPr>
          <w:sz w:val="22"/>
          <w:szCs w:val="22"/>
        </w:rPr>
      </w:pPr>
      <w:r w:rsidRPr="0027603E">
        <w:rPr>
          <w:sz w:val="22"/>
          <w:szCs w:val="22"/>
        </w:rPr>
        <w:t>Protiv ovog rješenja stečajni upravitelj i vjerovnici mogu izjaviti žalbu Visokom trgovačkom sudu u Zagrebu u roku od 8 dana od dana objave. Žalba se podnosi u tri primjerka putem ovog suda.</w:t>
      </w:r>
    </w:p>
    <w:p w:rsidRDefault="00754D36" w:rsidP="005E7BB1" w:rsidR="00754D36" w:rsidRPr="0027603E">
      <w:pPr>
        <w:jc w:val="both"/>
        <w:rPr>
          <w:sz w:val="22"/>
          <w:szCs w:val="22"/>
        </w:rPr>
      </w:pPr>
    </w:p>
    <w:p w:rsidRDefault="005E7BB1" w:rsidP="005E7BB1" w:rsidR="005E7BB1" w:rsidRPr="0027603E">
      <w:pPr>
        <w:jc w:val="both"/>
        <w:rPr>
          <w:sz w:val="22"/>
          <w:szCs w:val="22"/>
        </w:rPr>
      </w:pPr>
    </w:p>
    <w:p w:rsidRDefault="00754D36" w:rsidP="005E7BB1" w:rsidR="00754D36" w:rsidRPr="0027603E">
      <w:pPr>
        <w:jc w:val="both"/>
        <w:rPr>
          <w:b/>
          <w:sz w:val="22"/>
          <w:szCs w:val="22"/>
        </w:rPr>
      </w:pPr>
      <w:r w:rsidRPr="0027603E">
        <w:rPr>
          <w:b/>
          <w:sz w:val="22"/>
          <w:szCs w:val="22"/>
        </w:rPr>
        <w:t>DN-a:</w:t>
      </w:r>
    </w:p>
    <w:p w:rsidRDefault="00754D36" w:rsidP="005E7BB1" w:rsidR="00754D36" w:rsidRPr="0027603E">
      <w:pPr>
        <w:jc w:val="both"/>
        <w:rPr>
          <w:sz w:val="22"/>
          <w:szCs w:val="22"/>
        </w:rPr>
      </w:pPr>
      <w:r w:rsidRPr="0027603E">
        <w:rPr>
          <w:sz w:val="22"/>
          <w:szCs w:val="22"/>
        </w:rPr>
        <w:t>-</w:t>
      </w:r>
      <w:r w:rsidR="0027603E">
        <w:rPr>
          <w:sz w:val="22"/>
          <w:szCs w:val="22"/>
        </w:rPr>
        <w:t xml:space="preserve"> </w:t>
      </w:r>
      <w:r w:rsidRPr="0027603E">
        <w:rPr>
          <w:sz w:val="22"/>
          <w:szCs w:val="22"/>
        </w:rPr>
        <w:t>stečajnom upravitelju</w:t>
      </w:r>
      <w:r w:rsidR="00127FBC">
        <w:rPr>
          <w:sz w:val="22"/>
          <w:szCs w:val="22"/>
        </w:rPr>
        <w:t xml:space="preserve"> – e-oglasna ploča suda</w:t>
      </w:r>
      <w:r w:rsidRPr="0027603E">
        <w:rPr>
          <w:sz w:val="22"/>
          <w:szCs w:val="22"/>
        </w:rPr>
        <w:t xml:space="preserve"> </w:t>
      </w:r>
    </w:p>
    <w:p w:rsidRDefault="00754D36" w:rsidP="005E7BB1" w:rsidR="00754D36" w:rsidRPr="0027603E">
      <w:pPr>
        <w:jc w:val="both"/>
        <w:rPr>
          <w:sz w:val="22"/>
          <w:szCs w:val="22"/>
        </w:rPr>
      </w:pPr>
      <w:r w:rsidRPr="0027603E">
        <w:rPr>
          <w:sz w:val="22"/>
          <w:szCs w:val="22"/>
        </w:rPr>
        <w:t>-</w:t>
      </w:r>
      <w:r w:rsidR="00127FBC">
        <w:rPr>
          <w:sz w:val="22"/>
          <w:szCs w:val="22"/>
        </w:rPr>
        <w:t xml:space="preserve"> e-</w:t>
      </w:r>
      <w:r w:rsidRPr="0027603E">
        <w:rPr>
          <w:sz w:val="22"/>
          <w:szCs w:val="22"/>
        </w:rPr>
        <w:t xml:space="preserve">oglasna ploča suda </w:t>
      </w:r>
    </w:p>
    <w:p w:rsidRDefault="0039305B" w:rsidP="005E7BB1" w:rsidR="0039305B" w:rsidRPr="0027603E">
      <w:pPr>
        <w:jc w:val="both"/>
        <w:rPr>
          <w:sz w:val="22"/>
          <w:szCs w:val="22"/>
        </w:rPr>
      </w:pPr>
    </w:p>
    <w:sectPr w:rsidSect="001A01B6" w:rsidR="0039305B" w:rsidRPr="0027603E">
      <w:headerReference w:type="even" r:id="rId12"/>
      <w:headerReference w:type="default" r:id="rId13"/>
      <w:pgSz w:h="16838" w:w="11906"/>
      <w:pgMar w:gutter="0" w:footer="709" w:header="709" w:left="1260" w:bottom="1258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75DA" w:rsidR="00C875DA">
      <w:r>
        <w:separator/>
      </w:r>
    </w:p>
  </w:endnote>
  <w:endnote w:id="0" w:type="continuationSeparator">
    <w:p w:rsidRDefault="00C875DA" w:rsidR="00C875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75DA" w:rsidR="00C875DA">
      <w:r>
        <w:separator/>
      </w:r>
    </w:p>
  </w:footnote>
  <w:footnote w:id="0" w:type="continuationSeparator">
    <w:p w:rsidRDefault="00C875DA" w:rsidR="00C875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D08" w:rsidP="004C027A" w:rsidR="00F02D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2D08" w:rsidR="00F02D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D08" w:rsidP="004C027A" w:rsidR="00F02D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38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2D08" w:rsidP="00F47118" w:rsidR="00F02D08">
    <w:pPr>
      <w:pStyle w:val="Zaglavlje"/>
      <w:jc w:val="right"/>
    </w:pPr>
    <w:proofErr w:type="spellStart"/>
    <w:r>
      <w:t>Posl</w:t>
    </w:r>
    <w:proofErr w:type="spellEnd"/>
    <w:r>
      <w:t xml:space="preserve">. br. </w:t>
    </w:r>
    <w:smartTag w:element="metricconverter" w:uri="urn:schemas-microsoft-com:office:smarttags">
      <w:smartTagPr>
        <w:attr w:val="7 St" w:name="ProductID"/>
      </w:smartTagPr>
      <w:r>
        <w:t>7 St</w:t>
      </w:r>
    </w:smartTag>
    <w:r w:rsidR="007A77AF">
      <w:t xml:space="preserve">. </w:t>
    </w:r>
    <w:r w:rsidR="0027603E">
      <w:t>443/13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7C3BE2"/>
    <w:multiLevelType w:val="hybridMultilevel"/>
    <w:tmpl w:val="22A6C2E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C612F84"/>
    <w:multiLevelType w:val="hybridMultilevel"/>
    <w:tmpl w:val="D43EFF72"/>
    <w:lvl w:tplc="B718AD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3125D"/>
    <w:rsid w:val="00037288"/>
    <w:rsid w:val="00044043"/>
    <w:rsid w:val="00054842"/>
    <w:rsid w:val="00064853"/>
    <w:rsid w:val="0008375F"/>
    <w:rsid w:val="00087970"/>
    <w:rsid w:val="000C651D"/>
    <w:rsid w:val="00112CDD"/>
    <w:rsid w:val="00127FBC"/>
    <w:rsid w:val="00130E2D"/>
    <w:rsid w:val="00136E70"/>
    <w:rsid w:val="001468CB"/>
    <w:rsid w:val="00152086"/>
    <w:rsid w:val="00190688"/>
    <w:rsid w:val="00195207"/>
    <w:rsid w:val="001A01B6"/>
    <w:rsid w:val="001B2DC8"/>
    <w:rsid w:val="001C2F56"/>
    <w:rsid w:val="0020408F"/>
    <w:rsid w:val="0024172E"/>
    <w:rsid w:val="002517C8"/>
    <w:rsid w:val="00265435"/>
    <w:rsid w:val="0027603E"/>
    <w:rsid w:val="002777CA"/>
    <w:rsid w:val="00287A84"/>
    <w:rsid w:val="002A4166"/>
    <w:rsid w:val="002A472F"/>
    <w:rsid w:val="002B2616"/>
    <w:rsid w:val="002D3948"/>
    <w:rsid w:val="00331B22"/>
    <w:rsid w:val="00331BE8"/>
    <w:rsid w:val="0036702D"/>
    <w:rsid w:val="003707F0"/>
    <w:rsid w:val="0037253A"/>
    <w:rsid w:val="00380458"/>
    <w:rsid w:val="0039305B"/>
    <w:rsid w:val="00396986"/>
    <w:rsid w:val="003A1FD0"/>
    <w:rsid w:val="003B18AD"/>
    <w:rsid w:val="003C21FF"/>
    <w:rsid w:val="003D15E1"/>
    <w:rsid w:val="003E38F6"/>
    <w:rsid w:val="00417D49"/>
    <w:rsid w:val="0042118A"/>
    <w:rsid w:val="00440B0F"/>
    <w:rsid w:val="00445848"/>
    <w:rsid w:val="0045133B"/>
    <w:rsid w:val="0046071C"/>
    <w:rsid w:val="00460C1B"/>
    <w:rsid w:val="00470677"/>
    <w:rsid w:val="004732C4"/>
    <w:rsid w:val="004903BA"/>
    <w:rsid w:val="004938C8"/>
    <w:rsid w:val="00495018"/>
    <w:rsid w:val="004A31FE"/>
    <w:rsid w:val="004B068A"/>
    <w:rsid w:val="004B5ACC"/>
    <w:rsid w:val="004C027A"/>
    <w:rsid w:val="004C1B08"/>
    <w:rsid w:val="004E5E34"/>
    <w:rsid w:val="004F30BB"/>
    <w:rsid w:val="004F74C5"/>
    <w:rsid w:val="004F7BA2"/>
    <w:rsid w:val="00500EB8"/>
    <w:rsid w:val="00553DCF"/>
    <w:rsid w:val="0055583A"/>
    <w:rsid w:val="00563B01"/>
    <w:rsid w:val="00576A09"/>
    <w:rsid w:val="00580DC6"/>
    <w:rsid w:val="00595C37"/>
    <w:rsid w:val="00595DD7"/>
    <w:rsid w:val="005A1029"/>
    <w:rsid w:val="005C6B3B"/>
    <w:rsid w:val="005E1862"/>
    <w:rsid w:val="005E7BB1"/>
    <w:rsid w:val="00606F9B"/>
    <w:rsid w:val="0063042F"/>
    <w:rsid w:val="00655DEB"/>
    <w:rsid w:val="0066719F"/>
    <w:rsid w:val="006760F4"/>
    <w:rsid w:val="006C5857"/>
    <w:rsid w:val="006C6F56"/>
    <w:rsid w:val="006D4884"/>
    <w:rsid w:val="006E79AC"/>
    <w:rsid w:val="006F0A18"/>
    <w:rsid w:val="006F77F4"/>
    <w:rsid w:val="007051A0"/>
    <w:rsid w:val="007141F3"/>
    <w:rsid w:val="0072071F"/>
    <w:rsid w:val="007243B6"/>
    <w:rsid w:val="00742868"/>
    <w:rsid w:val="00754D36"/>
    <w:rsid w:val="00765898"/>
    <w:rsid w:val="0077284C"/>
    <w:rsid w:val="007A77AF"/>
    <w:rsid w:val="007C488F"/>
    <w:rsid w:val="007D36F7"/>
    <w:rsid w:val="007E2F81"/>
    <w:rsid w:val="007F0974"/>
    <w:rsid w:val="008003D9"/>
    <w:rsid w:val="008350B5"/>
    <w:rsid w:val="00847624"/>
    <w:rsid w:val="0085128B"/>
    <w:rsid w:val="008530F8"/>
    <w:rsid w:val="00862BC0"/>
    <w:rsid w:val="00877606"/>
    <w:rsid w:val="00897DD4"/>
    <w:rsid w:val="008C2E79"/>
    <w:rsid w:val="00922670"/>
    <w:rsid w:val="00951377"/>
    <w:rsid w:val="00960C27"/>
    <w:rsid w:val="009808EE"/>
    <w:rsid w:val="00980C8A"/>
    <w:rsid w:val="00990017"/>
    <w:rsid w:val="00995DB3"/>
    <w:rsid w:val="009C6A14"/>
    <w:rsid w:val="009E33B6"/>
    <w:rsid w:val="00A15FE1"/>
    <w:rsid w:val="00A57866"/>
    <w:rsid w:val="00AB339D"/>
    <w:rsid w:val="00AE012E"/>
    <w:rsid w:val="00B00705"/>
    <w:rsid w:val="00B179AD"/>
    <w:rsid w:val="00B221EC"/>
    <w:rsid w:val="00B3174E"/>
    <w:rsid w:val="00B40A05"/>
    <w:rsid w:val="00B73944"/>
    <w:rsid w:val="00B74574"/>
    <w:rsid w:val="00BA00E0"/>
    <w:rsid w:val="00BE1F5A"/>
    <w:rsid w:val="00C1011B"/>
    <w:rsid w:val="00C144AC"/>
    <w:rsid w:val="00C20A0A"/>
    <w:rsid w:val="00C242D3"/>
    <w:rsid w:val="00C24597"/>
    <w:rsid w:val="00C54169"/>
    <w:rsid w:val="00C641D3"/>
    <w:rsid w:val="00C842F6"/>
    <w:rsid w:val="00C875DA"/>
    <w:rsid w:val="00CE3168"/>
    <w:rsid w:val="00CE3D58"/>
    <w:rsid w:val="00CF19E7"/>
    <w:rsid w:val="00D31419"/>
    <w:rsid w:val="00D409E0"/>
    <w:rsid w:val="00D61BC0"/>
    <w:rsid w:val="00D77F27"/>
    <w:rsid w:val="00D8127D"/>
    <w:rsid w:val="00DA3E14"/>
    <w:rsid w:val="00DB0147"/>
    <w:rsid w:val="00DB7CC2"/>
    <w:rsid w:val="00E277AE"/>
    <w:rsid w:val="00E50533"/>
    <w:rsid w:val="00E74029"/>
    <w:rsid w:val="00E828AD"/>
    <w:rsid w:val="00EC22BA"/>
    <w:rsid w:val="00EC5BBD"/>
    <w:rsid w:val="00F003B0"/>
    <w:rsid w:val="00F02D08"/>
    <w:rsid w:val="00F3406B"/>
    <w:rsid w:val="00F373B9"/>
    <w:rsid w:val="00F434A0"/>
    <w:rsid w:val="00F47118"/>
    <w:rsid w:val="00FB1D3D"/>
    <w:rsid w:val="00FB452B"/>
    <w:rsid w:val="00FD7DE0"/>
    <w:rsid w:val="00FE5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471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47118"/>
  </w:style>
  <w:style w:styleId="Podnoje" w:type="paragraph">
    <w:name w:val="footer"/>
    <w:basedOn w:val="Normal"/>
    <w:rsid w:val="00F4711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728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09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09E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09E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09E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09E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471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47118"/>
  </w:style>
  <w:style w:styleId="Podnoje" w:type="paragraph">
    <w:name w:val="footer"/>
    <w:basedOn w:val="Normal"/>
    <w:rsid w:val="00F4711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728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09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09E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09E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9E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9E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8482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1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Vulix d.o.o. Dubrovnik</izvorni_sadrzaj>
    <derivirana_varijabla naziv="DomainObject.Predmet.ProtustrankaFormated_1">  Vulix d.o.o. Dubrovnik</derivirana_varijabla>
  </DomainObject.Predmet.ProtustrankaFormated>
  <DomainObject.Predmet.ProtustrankaFormatedOIB>
    <izvorni_sadrzaj>  Vulix d.o.o. Dubrovnik, OIB 21097758020</izvorni_sadrzaj>
    <derivirana_varijabla naziv="DomainObject.Predmet.ProtustrankaFormatedOIB_1">  Vulix d.o.o. Dubrovnik, OIB 21097758020</derivirana_varijabla>
  </DomainObject.Predmet.ProtustrankaFormatedOIB>
  <DomainObject.Predmet.ProtustrankaFormatedWithAdress>
    <izvorni_sadrzaj> Vulix d.o.o. Dubrovnik, Brsečinska 2A, 20000 Dubrovnik</izvorni_sadrzaj>
    <derivirana_varijabla naziv="DomainObject.Predmet.ProtustrankaFormatedWithAdress_1"> Vulix d.o.o. Dubrovnik, Brsečinska 2A, 20000 Dubrovnik</derivirana_varijabla>
  </DomainObject.Predmet.ProtustrankaFormatedWithAdress>
  <DomainObject.Predmet.ProtustrankaFormatedWithAdressOIB>
    <izvorni_sadrzaj> Vulix d.o.o. Dubrovnik, OIB 21097758020, Brsečinska 2A, 20000 Dubrovnik</izvorni_sadrzaj>
    <derivirana_varijabla naziv="DomainObject.Predmet.ProtustrankaFormatedWithAdressOIB_1"> Vulix d.o.o. Dubrovnik, OIB 21097758020, Brsečinska 2A, 20000 Dubrovnik</derivirana_varijabla>
  </DomainObject.Predmet.ProtustrankaFormatedWithAdressOIB>
  <DomainObject.Predmet.ProtustrankaWithAdress>
    <izvorni_sadrzaj>Vulix d.o.o. Dubrovnik Brsečinska 2A, 20000 Dubrovnik</izvorni_sadrzaj>
    <derivirana_varijabla naziv="DomainObject.Predmet.ProtustrankaWithAdress_1">Vulix d.o.o. Dubrovnik Brsečinska 2A, 20000 Dubrovnik</derivirana_varijabla>
  </DomainObject.Predmet.ProtustrankaWithAdress>
  <DomainObject.Predmet.ProtustrankaWithAdressOIB>
    <izvorni_sadrzaj>Vulix d.o.o. Dubrovnik, OIB 21097758020, Brsečinska 2A, 20000 Dubrovnik</izvorni_sadrzaj>
    <derivirana_varijabla naziv="DomainObject.Predmet.ProtustrankaWithAdressOIB_1">Vulix d.o.o. Dubrovnik, OIB 21097758020, Brsečinska 2A, 20000 Dubrovnik</derivirana_varijabla>
  </DomainObject.Predmet.ProtustrankaWithAdressOIB>
  <DomainObject.Predmet.ProtustrankaNazivFormated>
    <izvorni_sadrzaj>Vulix d.o.o. Dubrovnik</izvorni_sadrzaj>
    <derivirana_varijabla naziv="DomainObject.Predmet.ProtustrankaNazivFormated_1">Vulix d.o.o. Dubrovnik</derivirana_varijabla>
  </DomainObject.Predmet.ProtustrankaNazivFormated>
  <DomainObject.Predmet.ProtustrankaNazivFormatedOIB>
    <izvorni_sadrzaj>Vulix d.o.o. Dubrovnik, OIB 21097758020</izvorni_sadrzaj>
    <derivirana_varijabla naziv="DomainObject.Predmet.ProtustrankaNazivFormatedOIB_1">Vulix d.o.o. Dubrovnik,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</izvorni_sadrzaj>
    <derivirana_varijabla naziv="DomainObject.Predmet.StrankaFormatedOIB_1">  FINA,Regionalni centar Zagreb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Ilica 307, 10000 Zagreb</izvorni_sadrzaj>
    <derivirana_varijabla naziv="DomainObject.Predmet.StrankaFormatedWithAdressOIB_1"> FINA,Regionalni centar Zagreb,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Ilica 307,10000 Zagreb</izvorni_sadrzaj>
    <derivirana_varijabla naziv="DomainObject.Predmet.StrankaWithAdressOIB_1">FINA,Regionalni centar Zagreb,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</izvorni_sadrzaj>
    <derivirana_varijabla naziv="DomainObject.Predmet.StrankaNazivFormatedOIB_1">FINA,Regionalni centar Zagreb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</item>
    </izvorni_sadrzaj>
    <derivirana_varijabla naziv="DomainObject.Predmet.StrankaListFormatedOIB_1">
      <item>FINA,Regionalni centar Zagreb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Ilica 307, 10000 Zagreb</item>
    </izvorni_sadrzaj>
    <derivirana_varijabla naziv="DomainObject.Predmet.StrankaListFormatedWithAdressOIB_1">
      <item>FINA,Regionalni centar Zagreb,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</item>
    </izvorni_sadrzaj>
    <derivirana_varijabla naziv="DomainObject.Predmet.StrankaListNazivFormatedOIB_1">
      <item>FINA,Regionalni centar Zagreb</item>
    </derivirana_varijabla>
  </DomainObject.Predmet.StrankaListNazivFormatedOIB>
  <DomainObject.Predmet.ProtuStrankaListFormated>
    <izvorni_sadrzaj>
      <item>Vulix d.o.o. Dubrovnik</item>
    </izvorni_sadrzaj>
    <derivirana_varijabla naziv="DomainObject.Predmet.ProtuStrankaListFormated_1">
      <item>Vulix d.o.o. Dubrovnik</item>
    </derivirana_varijabla>
  </DomainObject.Predmet.ProtuStrankaListFormated>
  <DomainObject.Predmet.ProtuStrankaListFormatedOIB>
    <izvorni_sadrzaj>
      <item>Vulix d.o.o. Dubrovnik, OIB 21097758020</item>
    </izvorni_sadrzaj>
    <derivirana_varijabla naziv="DomainObject.Predmet.ProtuStrankaListFormatedOIB_1">
      <item>Vulix d.o.o. Dubrovnik, OIB 21097758020</item>
    </derivirana_varijabla>
  </DomainObject.Predmet.ProtuStrankaListFormatedOIB>
  <DomainObject.Predmet.ProtuStrankaListFormatedWithAdress>
    <izvorni_sadrzaj>
      <item>Vulix d.o.o. Dubrovnik, Brsečinska 2A, 20000 Dubrovnik</item>
    </izvorni_sadrzaj>
    <derivirana_varijabla naziv="DomainObject.Predmet.ProtuStrankaListFormatedWithAdress_1">
      <item>Vulix d.o.o. Dubrovnik, Brsečinska 2A, 20000 Dubrovnik</item>
    </derivirana_varijabla>
  </DomainObject.Predmet.ProtuStrankaListFormatedWithAdress>
  <DomainObject.Predmet.ProtuStrankaListFormatedWithAdressOIB>
    <izvorni_sadrzaj>
      <item>Vulix d.o.o. Dubrovnik, OIB 21097758020, Brsečinska 2A, 20000 Dubrovnik</item>
    </izvorni_sadrzaj>
    <derivirana_varijabla naziv="DomainObject.Predmet.ProtuStrankaListFormatedWithAdressOIB_1">
      <item>Vulix d.o.o. Dubrovnik, OIB 21097758020, Brsečinska 2A, 20000 Dubrovnik</item>
    </derivirana_varijabla>
  </DomainObject.Predmet.ProtuStrankaListFormatedWithAdressOIB>
  <DomainObject.Predmet.ProtuStrankaListNazivFormated>
    <izvorni_sadrzaj>
      <item>Vulix d.o.o. Dubrovnik</item>
    </izvorni_sadrzaj>
    <derivirana_varijabla naziv="DomainObject.Predmet.ProtuStrankaListNazivFormated_1">
      <item>Vulix d.o.o. Dubrovnik</item>
    </derivirana_varijabla>
  </DomainObject.Predmet.ProtuStrankaListNazivFormated>
  <DomainObject.Predmet.ProtuStrankaListNazivFormatedOIB>
    <izvorni_sadrzaj>
      <item>Vulix d.o.o. Dubrovnik, OIB 21097758020</item>
    </izvorni_sadrzaj>
    <derivirana_varijabla naziv="DomainObject.Predmet.ProtuStrankaListNazivFormatedOIB_1">
      <item>Vulix d.o.o. Dubrovnik,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Dubrovnik</izvorni_sadrzaj>
    <derivirana_varijabla naziv="DomainObject.Predmet.ProtustrankaIDrugi_1">Vulix d.o.o. Dubrovnik</derivirana_varijabla>
  </DomainObject.Predmet.ProtustrankaIDrugi>
  <DomainObject.Predmet.StrankaIDrugiAdressOIB>
    <izvorni_sadrzaj>FINA,Regionalni centar Zagreb, Ilica 307, 10000 Zagreb</izvorni_sadrzaj>
    <derivirana_varijabla naziv="DomainObject.Predmet.StrankaIDrugiAdressOIB_1">FINA,Regionalni centar Zagreb, Ilica 307, 10000 Zagreb</derivirana_varijabla>
  </DomainObject.Predmet.StrankaIDrugiAdressOIB>
  <DomainObject.Predmet.ProtustrankaIDrugiAdressOIB>
    <izvorni_sadrzaj>Vulix d.o.o. Dubrovnik, OIB 21097758020, Brsečinska 2A, 20000 Dubrovnik</izvorni_sadrzaj>
    <derivirana_varijabla naziv="DomainObject.Predmet.ProtustrankaIDrugiAdressOIB_1">Vulix d.o.o. Dubrovnik, OIB 21097758020, Brsečinska 2A,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</izvorni_sadrzaj>
    <derivirana_varijabla naziv="DomainObject.Predmet.SudioniciListNaziv_1"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</derivirana_varijabla>
  </DomainObject.Predmet.SudioniciListNaziv>
  <DomainObject.Predmet.SudioniciListAdressOIB>
    <izvorni_sadrzaj>
      <item>FINA,Regionalni centar Zagreb,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</izvorni_sadrzaj>
    <derivirana_varijabla naziv="DomainObject.Predmet.SudioniciListAdressOIB_1">
      <item>FINA,Regionalni centar Zagreb,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</izvorni_sadrzaj>
    <derivirana_varijabla naziv="DomainObject.Predmet.SudioniciListNazivOIB_1">
      <item>, OIB null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550039-97D7-44BB-8748-ED949A462E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278</properties:Words>
  <properties:Characters>1426</properties:Characters>
  <properties:Lines>51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2016-02-16T08:05:00Z</dcterms:created>
  <dc:creator>RH-TDU</dc:creator>
  <cp:lastModifiedBy>Mara Marčinko</cp:lastModifiedBy>
  <cp:lastPrinted>2016-02-16T08:04:00Z</cp:lastPrinted>
  <dcterms:modified xmlns:xsi="http://www.w3.org/2001/XMLSchema-instance" xsi:type="dcterms:W3CDTF">2016-02-16T08:29:00Z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