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656AB" w14:paraId="1FED1374" w:rsidRDefault="00F71CE6" w:rsidP="00F71CE6" w:rsidR="00F71CE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5101737" w:rsidRDefault="00F71CE6" w:rsidP="00F71CE6" w:rsidR="00F71CE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5577D29" w:rsidRDefault="00F71CE6" w:rsidP="00F71CE6" w:rsidR="00F71CE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869621C" w:rsidRDefault="00F71CE6" w:rsidP="00F71CE6" w:rsidR="00F71CE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DE5D2AA" w:rsidRDefault="00F71CE6" w:rsidP="00F71CE6" w:rsidR="00F71CE6">
      <w:pPr>
        <w:tabs>
          <w:tab w:pos="709" w:val="left"/>
        </w:tabs>
        <w:jc w:val="right"/>
      </w:pPr>
      <w:r>
        <w:t xml:space="preserve">42. St-2059/2017    </w:t>
      </w:r>
    </w:p>
    <w:p w14:textId="77777777" w14:paraId="74CFC5C1" w:rsidRDefault="00F71CE6" w:rsidP="00F71CE6" w:rsidR="00F71CE6">
      <w:pPr>
        <w:tabs>
          <w:tab w:pos="709" w:val="left"/>
        </w:tabs>
        <w:jc w:val="right"/>
      </w:pPr>
    </w:p>
    <w:p w14:textId="77777777" w14:paraId="61E28302" w:rsidRDefault="00F71CE6" w:rsidP="00F71CE6" w:rsidR="00F71CE6">
      <w:pPr>
        <w:tabs>
          <w:tab w:pos="709" w:val="left"/>
        </w:tabs>
        <w:jc w:val="right"/>
      </w:pPr>
    </w:p>
    <w:p w14:textId="77777777" w14:paraId="49C8D458" w:rsidRDefault="00F71CE6" w:rsidP="00F71CE6" w:rsidR="00F71CE6">
      <w:pPr>
        <w:tabs>
          <w:tab w:pos="709" w:val="left"/>
        </w:tabs>
        <w:jc w:val="center"/>
      </w:pPr>
      <w:r>
        <w:t>R E P U B L I K A   H R V A T S K A</w:t>
      </w:r>
    </w:p>
    <w:p w14:textId="77777777" w14:paraId="38870E09" w:rsidRDefault="00F71CE6" w:rsidP="00F71CE6" w:rsidR="00F71CE6">
      <w:pPr>
        <w:tabs>
          <w:tab w:pos="709" w:val="left"/>
        </w:tabs>
        <w:jc w:val="center"/>
      </w:pPr>
    </w:p>
    <w:p w14:textId="77777777" w14:paraId="30322F7C" w:rsidRDefault="00F71CE6" w:rsidP="00F71CE6" w:rsidR="00F71CE6">
      <w:pPr>
        <w:tabs>
          <w:tab w:pos="709" w:val="left"/>
        </w:tabs>
        <w:jc w:val="center"/>
      </w:pPr>
      <w:r>
        <w:t>R J E Š E N J E</w:t>
      </w:r>
    </w:p>
    <w:p w14:textId="77777777" w14:paraId="10547514" w:rsidRDefault="00F71CE6" w:rsidP="00F71CE6" w:rsidR="00F71CE6">
      <w:pPr>
        <w:tabs>
          <w:tab w:pos="709" w:val="left"/>
        </w:tabs>
        <w:jc w:val="both"/>
      </w:pPr>
    </w:p>
    <w:p w14:textId="77777777" w14:paraId="131C2941" w:rsidRDefault="00F71CE6" w:rsidP="00F71CE6" w:rsidR="00F71CE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GourNet društvo s ograničenom odgovornošću za trgovinu i usluge, Zagreb, Zagreb, Crvenog križa 33, OIB: 32429334584, dana 6. prosinca 2017.g. </w:t>
      </w:r>
    </w:p>
    <w:p w14:textId="77777777" w14:paraId="3A6763CD" w:rsidRDefault="00F71CE6" w:rsidP="00F71CE6" w:rsidR="00F71CE6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2B6C8A5D" w:rsidRDefault="00F71CE6" w:rsidP="00F71CE6" w:rsidR="00F71CE6">
      <w:pPr>
        <w:tabs>
          <w:tab w:pos="709" w:val="left"/>
        </w:tabs>
        <w:jc w:val="center"/>
      </w:pPr>
      <w:r>
        <w:t>r i j e š i o   j e</w:t>
      </w:r>
    </w:p>
    <w:p w14:textId="77777777" w14:paraId="7E04D1EC" w:rsidRDefault="00F71CE6" w:rsidP="00F71CE6" w:rsidR="00F71CE6">
      <w:pPr>
        <w:tabs>
          <w:tab w:pos="709" w:val="left"/>
        </w:tabs>
        <w:jc w:val="center"/>
      </w:pPr>
    </w:p>
    <w:p w14:textId="77777777" w14:paraId="19F63729" w:rsidRDefault="00F71CE6" w:rsidP="00F71CE6" w:rsidR="00F71CE6">
      <w:pPr>
        <w:tabs>
          <w:tab w:pos="709" w:val="left"/>
        </w:tabs>
        <w:jc w:val="both"/>
      </w:pPr>
    </w:p>
    <w:p w14:textId="77777777" w14:paraId="15AECD14" w:rsidRDefault="00F71CE6" w:rsidP="00F71CE6" w:rsidR="00F71CE6">
      <w:pPr>
        <w:ind w:firstLine="708"/>
        <w:jc w:val="both"/>
      </w:pPr>
      <w:r>
        <w:t xml:space="preserve">I   Otvara se stečajni postupak nad dužnikom GourNet društvo s ograničenom odgovornošću za trgovinu i usluge, Zagreb, Zagreb, Crvenog križa 33, OIB: 32429334584. </w:t>
      </w:r>
    </w:p>
    <w:p w14:textId="77777777" w14:paraId="6DFE400B" w:rsidRDefault="00F71CE6" w:rsidP="00F71CE6" w:rsidR="00F71CE6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4DEBE6A6" w:rsidRDefault="00F71CE6" w:rsidP="00F71CE6" w:rsidR="00F71CE6">
      <w:pPr>
        <w:ind w:firstLine="708"/>
        <w:jc w:val="both"/>
      </w:pPr>
      <w:r>
        <w:t xml:space="preserve">  </w:t>
      </w:r>
    </w:p>
    <w:p w14:textId="77777777" w14:paraId="6DFC437F" w:rsidRDefault="00F71CE6" w:rsidP="00F71CE6" w:rsidR="00F71CE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 Pinjuh Stjepović, Zagreb, Draškovićeva 4a, pp 544, OIB: 60842552274. </w:t>
      </w:r>
    </w:p>
    <w:p w14:textId="77777777" w14:paraId="01B64D23" w:rsidRDefault="00F71CE6" w:rsidP="00F71CE6" w:rsidR="00F71CE6">
      <w:pPr>
        <w:ind w:firstLine="708"/>
        <w:jc w:val="both"/>
      </w:pPr>
    </w:p>
    <w:p w14:textId="77777777" w14:paraId="49B9DDB4" w:rsidRDefault="00F71CE6" w:rsidP="00F71CE6" w:rsidR="00F71CE6">
      <w:pPr>
        <w:ind w:firstLine="708"/>
        <w:jc w:val="both"/>
      </w:pPr>
      <w:r>
        <w:t>III  Zaključuje se stečajni postupak nad dužnikom GourNet društvo s ograničenom odgovornošću za trgovinu i usluge, Zagreb, Zagreb, Crvenog križa 33, OIB: 32429334584.</w:t>
      </w:r>
    </w:p>
    <w:p w14:textId="77777777" w14:paraId="7A7B1FC0" w:rsidRDefault="00F71CE6" w:rsidP="00F71CE6" w:rsidR="00F71CE6">
      <w:pPr>
        <w:ind w:firstLine="708"/>
        <w:jc w:val="both"/>
      </w:pPr>
      <w:r>
        <w:tab/>
      </w:r>
    </w:p>
    <w:p w14:textId="77777777" w14:paraId="607E0607" w:rsidRDefault="00F71CE6" w:rsidP="00F71CE6" w:rsidR="00F71CE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DBA2F5B" w:rsidRDefault="00F71CE6" w:rsidP="00F71CE6" w:rsidR="00F71CE6">
      <w:pPr>
        <w:ind w:firstLine="708"/>
        <w:jc w:val="both"/>
      </w:pPr>
    </w:p>
    <w:p w14:textId="77777777" w14:paraId="4AB796B7" w:rsidRDefault="00F71CE6" w:rsidP="00F71CE6" w:rsidR="00F71CE6">
      <w:pPr>
        <w:ind w:firstLine="708"/>
        <w:jc w:val="both"/>
      </w:pPr>
    </w:p>
    <w:p w14:textId="77777777" w14:paraId="001DD076" w:rsidRDefault="00F71CE6" w:rsidP="00F71CE6" w:rsidR="00F71CE6">
      <w:pPr>
        <w:jc w:val="center"/>
      </w:pPr>
      <w:r>
        <w:t>Obrazloženje</w:t>
      </w:r>
    </w:p>
    <w:p w14:textId="77777777" w14:paraId="12D2FA83" w:rsidRDefault="00F71CE6" w:rsidP="00F71CE6" w:rsidR="00F71CE6">
      <w:pPr>
        <w:jc w:val="center"/>
      </w:pPr>
    </w:p>
    <w:p w14:textId="77777777" w14:paraId="42E13D8C" w:rsidRDefault="00F71CE6" w:rsidP="00F71CE6" w:rsidR="00F71CE6">
      <w:pPr>
        <w:jc w:val="center"/>
      </w:pPr>
    </w:p>
    <w:p w14:textId="77777777" w14:paraId="5602F06B" w:rsidRDefault="00F71CE6" w:rsidP="00F71CE6" w:rsidR="00F71CE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9CE0CA4" w:rsidRDefault="00F71CE6" w:rsidP="00F71CE6" w:rsidR="00F71CE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0C7CC45" w:rsidRDefault="00F71CE6" w:rsidP="00F71CE6" w:rsidR="00F71CE6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0BF41AA2" w:rsidRDefault="00F71CE6" w:rsidP="00F71CE6" w:rsidR="00F71CE6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2EAE68BC" w:rsidRDefault="00F71CE6" w:rsidP="00F71CE6" w:rsidR="00F71CE6">
      <w:pPr>
        <w:tabs>
          <w:tab w:pos="1080" w:val="left"/>
          <w:tab w:pos="5940" w:val="left"/>
        </w:tabs>
        <w:jc w:val="center"/>
      </w:pPr>
    </w:p>
    <w:p w14:textId="77777777" w14:paraId="73F4B5E5" w:rsidRDefault="00F71CE6" w:rsidP="00F71CE6" w:rsidR="00F71CE6">
      <w:pPr>
        <w:tabs>
          <w:tab w:pos="1080" w:val="left"/>
          <w:tab w:pos="5940" w:val="left"/>
        </w:tabs>
        <w:jc w:val="center"/>
      </w:pPr>
    </w:p>
    <w:p w14:textId="77777777" w14:paraId="0DF3003A" w:rsidRDefault="00F71CE6" w:rsidP="00F71CE6" w:rsidR="00F71CE6">
      <w:pPr>
        <w:tabs>
          <w:tab w:pos="1080" w:val="left"/>
          <w:tab w:pos="5940" w:val="left"/>
        </w:tabs>
      </w:pPr>
    </w:p>
    <w:p w14:textId="77777777" w14:paraId="3E5C6DB0" w:rsidRDefault="00F71CE6" w:rsidP="00F71CE6" w:rsidR="00F71CE6">
      <w:pPr>
        <w:tabs>
          <w:tab w:pos="1080" w:val="left"/>
          <w:tab w:pos="5940" w:val="left"/>
        </w:tabs>
        <w:jc w:val="center"/>
      </w:pPr>
      <w:r>
        <w:t>-   2   -</w:t>
      </w:r>
    </w:p>
    <w:p w14:textId="77777777" w14:paraId="7AE8D0C0" w:rsidRDefault="00F71CE6" w:rsidP="00F71CE6" w:rsidR="00F71CE6">
      <w:pPr>
        <w:tabs>
          <w:tab w:pos="1080" w:val="left"/>
          <w:tab w:pos="5940" w:val="left"/>
        </w:tabs>
      </w:pPr>
    </w:p>
    <w:p w14:textId="77777777" w14:paraId="509D5175" w:rsidRDefault="00F71CE6" w:rsidP="00F71CE6" w:rsidR="00F71CE6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4E62717" w:rsidTr="00F71CE6" w:rsidR="00F71CE6">
        <w:tc>
          <w:tcPr>
            <w:tcW w:type="dxa" w:w="2346"/>
          </w:tcPr>
          <w:p w14:textId="77777777" w14:paraId="3E4ACB26" w:rsidRDefault="00F71CE6" w:rsidR="00F71CE6">
            <w:pPr>
              <w:tabs>
                <w:tab w:pos="709" w:val="left"/>
              </w:tabs>
              <w:jc w:val="right"/>
            </w:pPr>
            <w:r>
              <w:t>42. St-2059/2017</w:t>
            </w:r>
          </w:p>
          <w:p w14:textId="77777777" w14:paraId="56603BE2" w:rsidRDefault="00F71CE6" w:rsidR="00F71CE6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4C767CF7" w:rsidRDefault="00F71CE6" w:rsidP="00F71CE6" w:rsidR="00F71CE6">
      <w:pPr>
        <w:jc w:val="both"/>
      </w:pPr>
    </w:p>
    <w:p w14:textId="77777777" w14:paraId="78A4E0E0" w:rsidRDefault="00F71CE6" w:rsidP="00F71CE6" w:rsidR="00F71CE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853E6B6" w:rsidRDefault="00F71CE6" w:rsidP="00F71CE6" w:rsidR="00F71CE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5C6BF30" w:rsidRDefault="00F71CE6" w:rsidP="00F71CE6" w:rsidR="00F71CE6">
      <w:pPr>
        <w:jc w:val="both"/>
      </w:pPr>
      <w:r>
        <w:tab/>
        <w:t>Stoga je odlučeno kao u izreci ovog rješenja sukladno odredbi čl. 431 SZ.</w:t>
      </w:r>
    </w:p>
    <w:p w14:textId="77777777" w14:paraId="64A183EE" w:rsidRDefault="00F71CE6" w:rsidP="00F71CE6" w:rsidR="00F71CE6">
      <w:pPr>
        <w:jc w:val="both"/>
      </w:pPr>
      <w:r>
        <w:tab/>
        <w:t>Izbor stečajnog upravitelja odabran je primjenom odredbe čl. 432 SZ.</w:t>
      </w:r>
    </w:p>
    <w:p w14:textId="77777777" w14:paraId="234F2617" w:rsidRDefault="00F71CE6" w:rsidP="00F71CE6" w:rsidR="00F71CE6">
      <w:pPr>
        <w:jc w:val="both"/>
      </w:pPr>
      <w:r>
        <w:tab/>
      </w:r>
    </w:p>
    <w:p w14:textId="77777777" w14:paraId="2E751806" w:rsidRDefault="00F71CE6" w:rsidP="00F71CE6" w:rsidR="00F71CE6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5D276596" w:rsidRDefault="00F71CE6" w:rsidP="00F71CE6" w:rsidR="00F71CE6">
      <w:pPr>
        <w:tabs>
          <w:tab w:pos="709" w:val="left"/>
        </w:tabs>
        <w:jc w:val="center"/>
      </w:pPr>
    </w:p>
    <w:p w14:textId="77777777" w14:paraId="4B71094D" w:rsidRDefault="00F71CE6" w:rsidP="00F71CE6" w:rsidR="00F71CE6">
      <w:pPr>
        <w:tabs>
          <w:tab w:pos="709" w:val="left"/>
        </w:tabs>
      </w:pPr>
    </w:p>
    <w:p w14:textId="77777777" w14:paraId="4A7EB8B2" w:rsidRDefault="00F71CE6" w:rsidP="00F71CE6" w:rsidR="00F71CE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A8069D0" w:rsidRDefault="00F71CE6" w:rsidP="00F71CE6" w:rsidR="00F71CE6">
      <w:pPr>
        <w:tabs>
          <w:tab w:pos="709" w:val="left"/>
        </w:tabs>
      </w:pPr>
    </w:p>
    <w:p w14:textId="77777777" w14:paraId="2B685902" w:rsidRDefault="00F71CE6" w:rsidP="00F71CE6" w:rsidR="00F71CE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D2B72B9" w:rsidRDefault="00F71CE6" w:rsidP="00F71CE6" w:rsidR="00F71CE6">
      <w:pPr>
        <w:tabs>
          <w:tab w:pos="709" w:val="left"/>
        </w:tabs>
      </w:pPr>
    </w:p>
    <w:p w14:textId="77777777" w14:paraId="66DD0A9B" w:rsidRDefault="00F71CE6" w:rsidP="00F71CE6" w:rsidR="00F71CE6">
      <w:pPr>
        <w:tabs>
          <w:tab w:pos="720" w:val="left"/>
        </w:tabs>
        <w:ind w:right="-422"/>
      </w:pPr>
      <w:r>
        <w:t>UPUTA O PRAVNOM LIJEKU:</w:t>
      </w:r>
    </w:p>
    <w:p w14:textId="77777777" w14:paraId="48ECCF9F" w:rsidRDefault="00F71CE6" w:rsidP="00F71CE6" w:rsidR="00F71CE6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3FE5F582" w:rsidRDefault="00F71CE6" w:rsidP="00F71CE6" w:rsidR="00F71CE6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74084188" w:rsidRDefault="00F71CE6" w:rsidP="00F71CE6" w:rsidR="00F71CE6">
      <w:pPr>
        <w:tabs>
          <w:tab w:pos="720" w:val="left"/>
        </w:tabs>
        <w:ind w:right="-422"/>
        <w:jc w:val="both"/>
      </w:pPr>
    </w:p>
    <w:p w14:textId="77777777" w14:paraId="7BC6FF48" w:rsidRDefault="00F71CE6" w:rsidP="00F71CE6" w:rsidR="00F71CE6">
      <w:pPr>
        <w:tabs>
          <w:tab w:pos="720" w:val="left"/>
        </w:tabs>
        <w:ind w:right="-422"/>
        <w:jc w:val="both"/>
      </w:pPr>
    </w:p>
    <w:p w14:textId="77777777" w14:paraId="1C3C572F" w:rsidRDefault="00F71CE6" w:rsidP="00F71CE6" w:rsidR="00F71CE6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51E95A73" w:rsidRDefault="00F71CE6" w:rsidP="00F71CE6" w:rsidR="00F71CE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003FC659" w:rsidRDefault="00F71CE6" w:rsidP="00F71CE6" w:rsidR="00F71CE6">
      <w:pPr>
        <w:tabs>
          <w:tab w:pos="720" w:val="left"/>
        </w:tabs>
        <w:ind w:right="-422"/>
        <w:jc w:val="both"/>
      </w:pPr>
    </w:p>
    <w:p w14:textId="77777777" w14:paraId="29A8EC45" w:rsidRDefault="00F71CE6" w:rsidP="00F71CE6" w:rsidR="00F71CE6">
      <w:pPr>
        <w:jc w:val="both"/>
      </w:pPr>
    </w:p>
    <w:p w14:textId="77777777" w14:paraId="507CE5CA" w:rsidRDefault="00F71CE6" w:rsidP="00F71CE6" w:rsidR="00F71CE6">
      <w:pPr>
        <w:jc w:val="both"/>
      </w:pPr>
    </w:p>
    <w:p w14:textId="77777777" w14:paraId="62884CA0" w:rsidRDefault="00F71CE6" w:rsidP="00F71CE6" w:rsidR="00F71CE6">
      <w:pPr>
        <w:jc w:val="both"/>
      </w:pPr>
    </w:p>
    <w:p w14:textId="77777777" w14:paraId="21F07297" w:rsidRDefault="00F71CE6" w:rsidP="00F71CE6" w:rsidR="00F71CE6">
      <w:pPr>
        <w:jc w:val="both"/>
      </w:pPr>
    </w:p>
    <w:p w14:textId="77777777" w14:paraId="2068C3E1" w:rsidRDefault="00F71CE6" w:rsidP="00F71CE6" w:rsidR="00F71CE6">
      <w:pPr>
        <w:jc w:val="both"/>
      </w:pPr>
    </w:p>
    <w:p w14:textId="0A49417C" w14:paraId="0A49417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71CE6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71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71CE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71CE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71CE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F71CE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71C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CE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71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71CE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71CE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71CE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F71CE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71C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CE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95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St-2059/2017</izvorni_sadrzaj>
    <derivirana_varijabla naziv="DomainObject.Predmet.OznakaBroj_1">St-2059/2017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GourNet društvo s ograničenom odgovornošću za trgovinu i usluge</izvorni_sadrzaj>
    <derivirana_varijabla naziv="DomainObject.Predmet.ProtustrankaFormated_1">  GourNet društvo s ograničenom odgovornošću za trgovinu i usluge</derivirana_varijabla>
  </DomainObject.Predmet.ProtustrankaFormated>
  <DomainObject.Predmet.ProtustrankaFormatedOIB>
    <izvorni_sadrzaj>  GourNet društvo s ograničenom odgovornošću za trgovinu i usluge, OIB 32429334584</izvorni_sadrzaj>
    <derivirana_varijabla naziv="DomainObject.Predmet.ProtustrankaFormatedOIB_1">  GourNet društvo s ograničenom odgovornošću za trgovinu i usluge, OIB 32429334584</derivirana_varijabla>
  </DomainObject.Predmet.ProtustrankaFormatedOIB>
  <DomainObject.Predmet.ProtustrankaFormatedWithAdress>
    <izvorni_sadrzaj> GourNet društvo s ograničenom odgovornošću za trgovinu i usluge, Crvenog križa 33, 10000 Zagreb</izvorni_sadrzaj>
    <derivirana_varijabla naziv="DomainObject.Predmet.ProtustrankaFormatedWithAdress_1"> GourNet društvo s ograničenom odgovornošću za trgovinu i usluge, Crvenog križa 33, 10000 Zagreb</derivirana_varijabla>
  </DomainObject.Predmet.ProtustrankaFormatedWithAdress>
  <DomainObject.Predmet.ProtustrankaFormatedWithAdressOIB>
    <izvorni_sadrzaj> GourNet društvo s ograničenom odgovornošću za trgovinu i usluge, OIB 32429334584, Crvenog križa 33, 10000 Zagreb</izvorni_sadrzaj>
    <derivirana_varijabla naziv="DomainObject.Predmet.ProtustrankaFormatedWithAdressOIB_1"> GourNet društvo s ograničenom odgovornošću za trgovinu i usluge, OIB 32429334584, Crvenog križa 33, 10000 Zagreb</derivirana_varijabla>
  </DomainObject.Predmet.ProtustrankaFormatedWithAdressOIB>
  <DomainObject.Predmet.ProtustrankaWithAdress>
    <izvorni_sadrzaj>GourNet društvo s ograničenom odgovornošću za trgovinu i usluge Crvenog križa 33, 10000 Zagreb</izvorni_sadrzaj>
    <derivirana_varijabla naziv="DomainObject.Predmet.ProtustrankaWithAdress_1">GourNet društvo s ograničenom odgovornošću za trgovinu i usluge Crvenog križa 33, 10000 Zagreb</derivirana_varijabla>
  </DomainObject.Predmet.ProtustrankaWithAdress>
  <DomainObject.Predmet.ProtustrankaWithAdressOIB>
    <izvorni_sadrzaj>GourNet društvo s ograničenom odgovornošću za trgovinu i usluge, OIB 32429334584, Crvenog križa 33, 10000 Zagreb</izvorni_sadrzaj>
    <derivirana_varijabla naziv="DomainObject.Predmet.ProtustrankaWithAdressOIB_1">GourNet društvo s ograničenom odgovornošću za trgovinu i usluge, OIB 32429334584, Crvenog križa 33, 10000 Zagreb</derivirana_varijabla>
  </DomainObject.Predmet.ProtustrankaWithAdressOIB>
  <DomainObject.Predmet.ProtustrankaNazivFormated>
    <izvorni_sadrzaj>GourNet društvo s ograničenom odgovornošću za trgovinu i usluge</izvorni_sadrzaj>
    <derivirana_varijabla naziv="DomainObject.Predmet.ProtustrankaNazivFormated_1">GourNet društvo s ograničenom odgovornošću za trgovinu i usluge</derivirana_varijabla>
  </DomainObject.Predmet.ProtustrankaNazivFormated>
  <DomainObject.Predmet.ProtustrankaNazivFormatedOIB>
    <izvorni_sadrzaj>GourNet društvo s ograničenom odgovornošću za trgovinu i usluge, OIB 32429334584</izvorni_sadrzaj>
    <derivirana_varijabla naziv="DomainObject.Predmet.ProtustrankaNazivFormatedOIB_1">GourNet društvo s ograničenom odgovornošću za trgovinu i usluge, OIB 32429334584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GourNet društvo s ograničenom odgovornošću za trgovinu i usluge</item>
    </izvorni_sadrzaj>
    <derivirana_varijabla naziv="DomainObject.Predmet.ProtuStrankaListFormated_1">
      <item>GourNet društvo s ograničenom odgovornošću za trgovinu i usluge</item>
    </derivirana_varijabla>
  </DomainObject.Predmet.ProtuStrankaListFormated>
  <DomainObject.Predmet.ProtuStrankaListFormatedOIB>
    <izvorni_sadrzaj>
      <item>GourNet društvo s ograničenom odgovornošću za trgovinu i usluge, OIB 32429334584</item>
    </izvorni_sadrzaj>
    <derivirana_varijabla naziv="DomainObject.Predmet.ProtuStrankaListFormatedOIB_1">
      <item>GourNet društvo s ograničenom odgovornošću za trgovinu i usluge, OIB 32429334584</item>
    </derivirana_varijabla>
  </DomainObject.Predmet.ProtuStrankaListFormatedOIB>
  <DomainObject.Predmet.ProtuStrankaListFormatedWithAdress>
    <izvorni_sadrzaj>
      <item>GourNet društvo s ograničenom odgovornošću za trgovinu i usluge, Crvenog križa 33, 10000 Zagreb</item>
    </izvorni_sadrzaj>
    <derivirana_varijabla naziv="DomainObject.Predmet.ProtuStrankaListFormatedWithAdress_1">
      <item>GourNet društvo s ograničenom odgovornošću za trgovinu i usluge, Crvenog križa 33, 10000 Zagreb</item>
    </derivirana_varijabla>
  </DomainObject.Predmet.ProtuStrankaListFormatedWithAdress>
  <DomainObject.Predmet.ProtuStrankaListFormatedWithAdressOIB>
    <izvorni_sadrzaj>
      <item>GourNet društvo s ograničenom odgovornošću za trgovinu i usluge, OIB 32429334584, Crvenog križa 33, 10000 Zagreb</item>
    </izvorni_sadrzaj>
    <derivirana_varijabla naziv="DomainObject.Predmet.ProtuStrankaListFormatedWithAdressOIB_1">
      <item>GourNet društvo s ograničenom odgovornošću za trgovinu i usluge, OIB 32429334584, Crvenog križa 33, 10000 Zagreb</item>
    </derivirana_varijabla>
  </DomainObject.Predmet.ProtuStrankaListFormatedWithAdressOIB>
  <DomainObject.Predmet.ProtuStrankaListNazivFormated>
    <izvorni_sadrzaj>
      <item>GourNet društvo s ograničenom odgovornošću za trgovinu i usluge</item>
    </izvorni_sadrzaj>
    <derivirana_varijabla naziv="DomainObject.Predmet.ProtuStrankaListNazivFormated_1">
      <item>GourNet društvo s ograničenom odgovornošću za trgovinu i usluge</item>
    </derivirana_varijabla>
  </DomainObject.Predmet.ProtuStrankaListNazivFormated>
  <DomainObject.Predmet.ProtuStrankaListNazivFormatedOIB>
    <izvorni_sadrzaj>
      <item>GourNet društvo s ograničenom odgovornošću za trgovinu i usluge, OIB 32429334584</item>
    </izvorni_sadrzaj>
    <derivirana_varijabla naziv="DomainObject.Predmet.ProtuStrankaListNazivFormatedOIB_1">
      <item>GourNet društvo s ograničenom odgovornošću za trgovinu i usluge, OIB 32429334584</item>
    </derivirana_varijabla>
  </DomainObject.Predmet.ProtuStrankaListNazivFormatedOIB>
  <DomainObject.Predmet.OstaliListFormated>
    <izvorni_sadrzaj>
      <item>Robert Romac</item>
      <item>HRVATSKI ZAVOD ZA MIROVINSKO OSIGURANJE</item>
      <item>ŽUPANIJSKO DRŽAVNO ODVJETNIŠTVO U ZAGREBU</item>
    </izvorni_sadrzaj>
    <derivirana_varijabla naziv="DomainObject.Predmet.OstaliListFormated_1">
      <item>Robert Romac</item>
      <item>HRVATSKI ZAVOD ZA MIROVINSKO OSIGURANJE</item>
      <item>ŽUPANIJSKO DRŽAVNO ODVJETNIŠTVO U ZAGREBU</item>
    </derivirana_varijabla>
  </DomainObject.Predmet.OstaliListFormated>
  <DomainObject.Predmet.OstaliListFormatedOIB>
    <izvorni_sadrzaj>
      <item>Robert Romac, OIB 55453454464</item>
      <item>HRVATSKI ZAVOD ZA MIROVINSKO OSIGURANJE, OIB 84397956623</item>
      <item>ŽUPANIJSKO DRŽAVNO ODVJETNIŠTVO U ZAGREBU, OIB 16488001145</item>
    </izvorni_sadrzaj>
    <derivirana_varijabla naziv="DomainObject.Predmet.OstaliListFormatedOIB_1">
      <item>Robert Romac, OIB 55453454464</item>
      <item>HRVATSKI ZAVOD ZA MIROVINSKO OSIGURANJE, OIB 84397956623</item>
      <item>ŽUPANIJSKO DRŽAVNO ODVJETNIŠTVO U ZAGREBU, OIB 16488001145</item>
    </derivirana_varijabla>
  </DomainObject.Predmet.OstaliListFormatedOIB>
  <DomainObject.Predmet.OstaliListFormatedWithAdress>
    <izvorni_sadrzaj>
      <item>Robert Romac, Gosposvetska 2, 10000 Zagreb</item>
      <item>HRVATSKI ZAVOD ZA MIROVINSKO OSIGURANJE, Trpimirova 4, 10000 Zagreb</item>
      <item>ŽUPANIJSKO DRŽAVNO ODVJETNIŠTVO U ZAGREBU, Savska Cesta 41, 10000 Zagreb</item>
    </izvorni_sadrzaj>
    <derivirana_varijabla naziv="DomainObject.Predmet.OstaliListFormatedWithAdress_1">
      <item>Robert Romac, Gosposvetska 2, 10000 Zagreb</item>
      <item>HRVATSKI ZAVOD ZA MIROVINSKO OSIGURANJE, Trpimirova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Robert Romac, OIB 55453454464, Gosposvetska 2, 10000 Zagreb</item>
      <item>HRVATSKI ZAVOD ZA MIROVINSKO OSIGURANJE, OIB 84397956623, Trpimirova 4, 10000 Zagreb</item>
      <item>ŽUPANIJSKO DRŽAVNO ODVJETNIŠTVO U ZAGREBU, OIB 16488001145, Savska Cesta 41, 10000 Zagreb</item>
    </izvorni_sadrzaj>
    <derivirana_varijabla naziv="DomainObject.Predmet.OstaliListFormatedWithAdressOIB_1">
      <item>Robert Romac, OIB 55453454464, Gosposvetska 2, 10000 Zagreb</item>
      <item>HRVATSKI ZAVOD ZA MIROVINSKO OSIGURANJE, OIB 84397956623, Trpimirova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Robert Romac</item>
      <item>HRVATSKI ZAVOD ZA MIROVINSKO OSIGURANJE</item>
      <item>ŽUPANIJSKO DRŽAVNO ODVJETNIŠTVO U ZAGREBU</item>
    </izvorni_sadrzaj>
    <derivirana_varijabla naziv="DomainObject.Predmet.OstaliListNazivFormated_1">
      <item>Robert Romac</item>
      <item>HRVATSKI ZAVOD ZA MIROVINSKO OSIGURANJE</item>
      <item>ŽUPANIJSKO DRŽAVNO ODVJETNIŠTVO U ZAGREBU</item>
    </derivirana_varijabla>
  </DomainObject.Predmet.OstaliListNazivFormated>
  <DomainObject.Predmet.OstaliListNazivFormatedOIB>
    <izvorni_sadrzaj>
      <item>Robert Romac, OIB 55453454464</item>
      <item>HRVATSKI ZAVOD ZA MIROVINSKO OSIGURANJE, OIB 84397956623</item>
      <item>ŽUPANIJSKO DRŽAVNO ODVJETNIŠTVO U ZAGREBU, OIB 16488001145</item>
    </izvorni_sadrzaj>
    <derivirana_varijabla naziv="DomainObject.Predmet.OstaliListNazivFormatedOIB_1">
      <item>Robert Romac, OIB 55453454464</item>
      <item>HRVATSKI ZAVOD ZA MIROVINSKO OSIGURANJE, OIB 84397956623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GourNet društvo s ograničenom odgovornošću za trgovinu i usluge</izvorni_sadrzaj>
    <derivirana_varijabla naziv="DomainObject.Predmet.ProtustrankaIDrugi_1">GourNet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GourNet društvo s ograničenom odgovornošću za trgovinu i usluge, OIB 32429334584, Crvenog križa 33, 10000 Zagreb</izvorni_sadrzaj>
    <derivirana_varijabla naziv="DomainObject.Predmet.ProtustrankaIDrugiAdressOIB_1">GourNet društvo s ograničenom odgovornošću za trgovinu i usluge, OIB 32429334584,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GourNet društvo s ograničenom odgovornošću za trgovinu i usluge</item>
      <item>Robert Romac</item>
      <item>HRVATSKI ZAVOD ZA MIROVINSKO OSIGURANJE</item>
      <item>ŽUPANIJSKO DRŽAVNO ODVJETNIŠTVO U ZAGREBU</item>
    </izvorni_sadrzaj>
    <derivirana_varijabla naziv="DomainObject.Predmet.SudioniciListNaziv_1">
      <item>FINA Regionalni centar Zagreb</item>
      <item>GourNet društvo s ograničenom odgovornošću za trgovinu i usluge</item>
      <item>Robert Romac</item>
      <item>HRVATSKI ZAVOD ZA MIROVINSKO OSIGURANJE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GourNet društvo s ograničenom odgovornošću za trgovinu i usluge, OIB 32429334584, Crvenog križa 33,10000 Zagreb</item>
      <item>Robert Romac, OIB 55453454464, Gosposvetska 2,10000 Zagreb</item>
      <item>HRVATSKI ZAVOD ZA MIROVINSKO OSIGURANJE, OIB 84397956623, Trpimirova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GourNet društvo s ograničenom odgovornošću za trgovinu i usluge, OIB 32429334584, Crvenog križa 33,10000 Zagreb</item>
      <item>Robert Romac, OIB 55453454464, Gosposvetska 2,10000 Zagreb</item>
      <item>HRVATSKI ZAVOD ZA MIROVINSKO OSIGURANJE, OIB 84397956623, Trpimirova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32429334584</item>
      <item>, OIB 55453454464</item>
      <item>, OIB 84397956623</item>
      <item>, OIB 16488001145</item>
    </izvorni_sadrzaj>
    <derivirana_varijabla naziv="DomainObject.Predmet.SudioniciListNazivOIB_1">
      <item>, OIB 85821130368</item>
      <item>, OIB 32429334584</item>
      <item>, OIB 55453454464</item>
      <item>, OIB 84397956623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2085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