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342d" w14:paraId="be4342d" w:rsidRDefault="0013613B" w:rsidP="0013613B" w:rsidR="0013613B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13B" w:rsidP="0013613B" w:rsidR="0013613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13613B" w:rsidP="0013613B" w:rsidR="0013613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13613B" w:rsidP="0013613B" w:rsidR="0013613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13613B" w:rsidP="0013613B" w:rsidR="0013613B">
      <w:pPr>
        <w:rPr>
          <w:rFonts w:eastAsia="Calibri"/>
          <w:szCs w:val="24"/>
          <w:lang w:eastAsia="en-US"/>
        </w:rPr>
      </w:pP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ŠULJ j.d.o.o., Sveta Marija, Ivana Žbulja 15, OIB: 36975694604, dana 23. ožujka 2016. </w:t>
      </w:r>
    </w:p>
    <w:p w:rsidRDefault="0013613B" w:rsidP="0013613B" w:rsidR="0013613B">
      <w:pPr>
        <w:jc w:val="both"/>
      </w:pPr>
    </w:p>
    <w:p w:rsidRDefault="0013613B" w:rsidP="0013613B" w:rsidR="0013613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ŠULJ j.d.o.o., Sveta Marija, Ivana Žbulja 15, OIB: 36975694604,</w:t>
      </w:r>
      <w:r>
        <w:rPr>
          <w:szCs w:val="24"/>
        </w:rPr>
        <w:t xml:space="preserve"> s danom 23. ožujka 2016. u 15,00 sati.</w:t>
      </w:r>
    </w:p>
    <w:p w:rsidRDefault="0013613B" w:rsidP="0013613B" w:rsidR="0013613B">
      <w:pPr>
        <w:jc w:val="both"/>
        <w:rPr>
          <w:szCs w:val="24"/>
        </w:rPr>
      </w:pPr>
    </w:p>
    <w:p w:rsidRDefault="0013613B" w:rsidP="0013613B" w:rsidR="0013613B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ŠULJ j.d.o.o., Sveta Marija, Ivana Žbulja 15, OIB: 36975694604.</w:t>
      </w:r>
    </w:p>
    <w:p w:rsidRDefault="0013613B" w:rsidP="0013613B" w:rsidR="0013613B">
      <w:pPr>
        <w:jc w:val="both"/>
      </w:pPr>
    </w:p>
    <w:p w:rsidRDefault="0013613B" w:rsidP="0013613B" w:rsidR="0013613B">
      <w:pPr>
        <w:ind w:firstLine="708"/>
        <w:jc w:val="both"/>
      </w:pPr>
      <w:r>
        <w:t>III/ Za stečajnog upravitelja imenuje se Miljenko Marinić, Zagreb, Lopudska 1a, OIB: 34668485052.</w:t>
      </w:r>
    </w:p>
    <w:p w:rsidRDefault="0013613B" w:rsidP="0013613B" w:rsidR="0013613B">
      <w:pPr>
        <w:jc w:val="both"/>
        <w:rPr>
          <w:color w:val="FF0000"/>
        </w:rPr>
      </w:pPr>
    </w:p>
    <w:p w:rsidRDefault="0013613B" w:rsidP="0013613B" w:rsidR="0013613B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13613B" w:rsidP="0013613B" w:rsidR="0013613B">
      <w:pPr>
        <w:jc w:val="both"/>
        <w:rPr>
          <w:szCs w:val="24"/>
        </w:rPr>
      </w:pPr>
    </w:p>
    <w:p w:rsidRDefault="0013613B" w:rsidP="0013613B" w:rsidR="0013613B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ŠULJ j.d.o.o., Sveta Marija, Ivana Žbulja 15, OIB: 36975694604,</w:t>
      </w:r>
      <w:r>
        <w:rPr>
          <w:szCs w:val="24"/>
        </w:rPr>
        <w:t xml:space="preserve"> biti će brisan iz sudskog registra.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jc w:val="both"/>
        <w:rPr>
          <w:szCs w:val="24"/>
        </w:rPr>
      </w:pPr>
      <w:r>
        <w:rPr>
          <w:szCs w:val="24"/>
        </w:rPr>
        <w:tab/>
        <w:t>Predlagatelj je dana 23.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13613B" w:rsidP="0013613B" w:rsidR="0013613B">
      <w:pPr>
        <w:jc w:val="center"/>
        <w:rPr>
          <w:szCs w:val="24"/>
        </w:rPr>
      </w:pPr>
    </w:p>
    <w:p w:rsidRDefault="0013613B" w:rsidP="0013613B" w:rsidR="0013613B">
      <w:pPr>
        <w:jc w:val="center"/>
        <w:rPr>
          <w:szCs w:val="24"/>
        </w:rPr>
      </w:pPr>
    </w:p>
    <w:p w:rsidRDefault="0013613B" w:rsidP="0013613B" w:rsidR="0013613B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13613B" w:rsidP="0013613B" w:rsidR="0013613B">
      <w:pPr>
        <w:ind w:left="4956"/>
        <w:jc w:val="center"/>
        <w:rPr>
          <w:szCs w:val="24"/>
        </w:rPr>
      </w:pPr>
    </w:p>
    <w:p w:rsidRDefault="0013613B" w:rsidP="0013613B" w:rsidR="0013613B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13613B" w:rsidP="0013613B" w:rsidR="0013613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13613B" w:rsidP="0013613B" w:rsidR="0013613B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13613B" w:rsidP="0013613B" w:rsidR="0013613B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13613B" w:rsidP="0013613B" w:rsidR="0013613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13613B" w:rsidP="0013613B" w:rsidR="0013613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rPr>
          <w:szCs w:val="24"/>
        </w:rPr>
      </w:pPr>
    </w:p>
    <w:p w:rsidRDefault="0013613B" w:rsidP="0013613B" w:rsidR="0013613B">
      <w:pPr>
        <w:rPr>
          <w:szCs w:val="24"/>
        </w:rPr>
      </w:pPr>
      <w:r>
        <w:rPr>
          <w:szCs w:val="24"/>
        </w:rPr>
        <w:t>DNA:</w:t>
      </w:r>
    </w:p>
    <w:p w:rsidRDefault="0013613B" w:rsidP="0013613B" w:rsidR="0013613B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13613B" w:rsidP="0013613B" w:rsidR="0013613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3613B" w:rsidP="0013613B" w:rsidR="0013613B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ŠULJ j.d.o.o., Sveta Marija, Ivana Žbulja 15</w:t>
      </w:r>
    </w:p>
    <w:p w:rsidRDefault="0013613B" w:rsidP="0013613B" w:rsidR="0013613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13613B" w:rsidP="0013613B" w:rsidR="0013613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Sjeverna Hrvatska, Ispostava Čakovec, O. Keršovanija 11</w:t>
      </w:r>
    </w:p>
    <w:p w:rsidRDefault="0013613B" w:rsidP="0013613B" w:rsidR="0013613B" w:rsidRPr="0013613B">
      <w:pPr>
        <w:numPr>
          <w:ilvl w:val="0"/>
          <w:numId w:val="1"/>
        </w:numPr>
        <w:rPr>
          <w:szCs w:val="24"/>
        </w:rPr>
      </w:pPr>
      <w:r w:rsidRPr="0013613B">
        <w:rPr>
          <w:szCs w:val="24"/>
        </w:rPr>
        <w:t xml:space="preserve">Stečajni upravitelj </w:t>
      </w:r>
      <w:r>
        <w:t>Miljenko Marinić, Zagreb, Lopudska 1a</w:t>
      </w:r>
    </w:p>
    <w:p w:rsidRDefault="0013613B" w:rsidP="0013613B" w:rsidR="0013613B" w:rsidRPr="0013613B">
      <w:pPr>
        <w:numPr>
          <w:ilvl w:val="0"/>
          <w:numId w:val="1"/>
        </w:numPr>
        <w:rPr>
          <w:szCs w:val="24"/>
        </w:rPr>
      </w:pPr>
      <w:r w:rsidRPr="0013613B">
        <w:rPr>
          <w:szCs w:val="24"/>
        </w:rPr>
        <w:t>E-oglasna ploča suda</w:t>
      </w:r>
    </w:p>
    <w:p w:rsidRDefault="0013613B" w:rsidP="0013613B" w:rsidR="0013613B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13613B" w:rsidP="0013613B" w:rsidR="0013613B"/>
    <w:p w:rsidRDefault="0013613B" w:rsidP="0013613B" w:rsidR="0013613B"/>
    <w:p w:rsidRDefault="007B3C92" w:rsidR="007B3C92"/>
    <w:sectPr w:rsidSect="0013613B" w:rsidR="007B3C9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7A7" w:rsidP="0013613B" w:rsidR="00A777A7">
      <w:r>
        <w:separator/>
      </w:r>
    </w:p>
  </w:endnote>
  <w:endnote w:id="0" w:type="continuationSeparator">
    <w:p w:rsidRDefault="00A777A7" w:rsidP="0013613B" w:rsidR="00A77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7A7" w:rsidP="0013613B" w:rsidR="00A777A7">
      <w:r>
        <w:separator/>
      </w:r>
    </w:p>
  </w:footnote>
  <w:footnote w:id="0" w:type="continuationSeparator">
    <w:p w:rsidRDefault="00A777A7" w:rsidP="0013613B" w:rsidR="00A77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13B" w:rsidP="0013613B" w:rsidR="0013613B">
    <w:pPr>
      <w:pStyle w:val="Zaglavlje"/>
    </w:pPr>
    <w:r>
      <w:tab/>
      <w:t>2</w:t>
    </w:r>
    <w:r>
      <w:tab/>
      <w:t>Poslovni broj: 6 St-881/15-5</w:t>
    </w:r>
  </w:p>
  <w:p w:rsidRDefault="0013613B" w:rsidR="001361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13B" w:rsidP="0013613B" w:rsidR="0013613B">
    <w:pPr>
      <w:pStyle w:val="Zaglavlje"/>
      <w:jc w:val="right"/>
    </w:pPr>
    <w:r>
      <w:t>Poslovni broj: 6 St-881/15-5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929"/>
    <w:rsid w:val="0013613B"/>
    <w:rsid w:val="007B3C92"/>
    <w:rsid w:val="00A777A7"/>
    <w:rsid w:val="00C82858"/>
    <w:rsid w:val="00CA277C"/>
    <w:rsid w:val="00F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13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1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1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13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61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613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61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613B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7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277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77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77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77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13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1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1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13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61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613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61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613B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7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277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77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77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77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63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ŠULJ jednostavno društvo s ograničenom odgovornošću za ugostiteljstvo</izvorni_sadrzaj>
    <derivirana_varijabla naziv="DomainObject.Predmet.ProtustrankaFormated_1">  ŠULJ jednostavno društvo s ograničenom odgovornošću za ugostiteljstvo</derivirana_varijabla>
  </DomainObject.Predmet.ProtustrankaFormated>
  <DomainObject.Predmet.ProtustrankaFormatedOIB>
    <izvorni_sadrzaj>  ŠULJ jednostavno društvo s ograničenom odgovornošću za ugostiteljstvo, OIB 36975694604</izvorni_sadrzaj>
    <derivirana_varijabla naziv="DomainObject.Predmet.ProtustrankaFormatedOIB_1">  ŠULJ jednostavno društvo s ograničenom odgovornošću za ugostiteljstvo, OIB 36975694604</derivirana_varijabla>
  </DomainObject.Predmet.ProtustrankaFormatedOIB>
  <DomainObject.Predmet.ProtustrankaFormatedWithAdress>
    <izvorni_sadrzaj> ŠULJ jednostavno društvo s ograničenom odgovornošću za ugostiteljstvo, Ivana Žbulja 15, 40320 Sveta Marija</izvorni_sadrzaj>
    <derivirana_varijabla naziv="DomainObject.Predmet.ProtustrankaFormatedWithAdress_1"> ŠULJ jednostavno društvo s ograničenom odgovornošću za ugostiteljstvo, Ivana Žbulja 15, 40320 Sveta Marija</derivirana_varijabla>
  </DomainObject.Predmet.ProtustrankaFormatedWithAdress>
  <DomainObject.Predmet.ProtustrankaFormatedWithAdressOIB>
    <izvorni_sadrzaj> ŠULJ jednostavno društvo s ograničenom odgovornošću za ugostiteljstvo, OIB 36975694604, Ivana Žbulja 15, 40320 Sveta Marija</izvorni_sadrzaj>
    <derivirana_varijabla naziv="DomainObject.Predmet.ProtustrankaFormatedWithAdressOIB_1"> ŠULJ jednostavno društvo s ograničenom odgovornošću za ugostiteljstvo, OIB 36975694604, Ivana Žbulja 15, 40320 Sveta Marija</derivirana_varijabla>
  </DomainObject.Predmet.ProtustrankaFormatedWithAdressOIB>
  <DomainObject.Predmet.ProtustrankaWithAdress>
    <izvorni_sadrzaj>ŠULJ jednostavno društvo s ograničenom odgovornošću za ugostiteljstvo Ivana Žbulja 15, 40320 Sveta Marija</izvorni_sadrzaj>
    <derivirana_varijabla naziv="DomainObject.Predmet.ProtustrankaWithAdress_1">ŠULJ jednostavno društvo s ograničenom odgovornošću za ugostiteljstvo Ivana Žbulja 15, 40320 Sveta Marija</derivirana_varijabla>
  </DomainObject.Predmet.ProtustrankaWithAdress>
  <DomainObject.Predmet.ProtustrankaWithAdressOIB>
    <izvorni_sadrzaj>ŠULJ jednostavno društvo s ograničenom odgovornošću za ugostiteljstvo, OIB 36975694604, Ivana Žbulja 15, 40320 Sveta Marija</izvorni_sadrzaj>
    <derivirana_varijabla naziv="DomainObject.Predmet.ProtustrankaWithAdressOIB_1">ŠULJ jednostavno društvo s ograničenom odgovornošću za ugostiteljstvo, OIB 36975694604, Ivana Žbulja 15, 40320 Sveta Marija</derivirana_varijabla>
  </DomainObject.Predmet.ProtustrankaWithAdressOIB>
  <DomainObject.Predmet.ProtustrankaNazivFormated>
    <izvorni_sadrzaj>ŠULJ jednostavno društvo s ograničenom odgovornošću za ugostiteljstvo</izvorni_sadrzaj>
    <derivirana_varijabla naziv="DomainObject.Predmet.ProtustrankaNazivFormated_1">ŠULJ jednostavno društvo s ograničenom odgovornošću za ugostiteljstvo</derivirana_varijabla>
  </DomainObject.Predmet.ProtustrankaNazivFormated>
  <DomainObject.Predmet.ProtustrankaNazivFormatedOIB>
    <izvorni_sadrzaj>ŠULJ jednostavno društvo s ograničenom odgovornošću za ugostiteljstvo, OIB 36975694604</izvorni_sadrzaj>
    <derivirana_varijabla naziv="DomainObject.Predmet.ProtustrankaNazivFormatedOIB_1">ŠULJ jednostavno društvo s ograničenom odgovornošću za ugostiteljstvo, OIB 36975694604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9082.39</izvorni_sadrzaj>
    <derivirana_varijabla naziv="DomainObject.Predmet.TrenutnaVrijednost_1">9082.39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ŠULJ jednostavno društvo s ograničenom odgovornošću za ugostiteljstvo</item>
    </izvorni_sadrzaj>
    <derivirana_varijabla naziv="DomainObject.Predmet.ProtuStrankaListFormated_1">
      <item>ŠULJ jednostavno društvo s ograničenom odgovornošću za ugostiteljstvo</item>
    </derivirana_varijabla>
  </DomainObject.Predmet.ProtuStrankaListFormated>
  <DomainObject.Predmet.ProtuStrankaListFormatedOIB>
    <izvorni_sadrzaj>
      <item>ŠULJ jednostavno društvo s ograničenom odgovornošću za ugostiteljstvo, OIB 36975694604</item>
    </izvorni_sadrzaj>
    <derivirana_varijabla naziv="DomainObject.Predmet.ProtuStrankaListFormatedOIB_1">
      <item>ŠULJ jednostavno društvo s ograničenom odgovornošću za ugostiteljstvo, OIB 36975694604</item>
    </derivirana_varijabla>
  </DomainObject.Predmet.ProtuStrankaListFormatedOIB>
  <DomainObject.Predmet.ProtuStrankaListFormatedWithAdress>
    <izvorni_sadrzaj>
      <item>ŠULJ jednostavno društvo s ograničenom odgovornošću za ugostiteljstvo, Ivana Žbulja 15, 40320 Sveta Marija</item>
    </izvorni_sadrzaj>
    <derivirana_varijabla naziv="DomainObject.Predmet.ProtuStrankaListFormatedWithAdress_1">
      <item>ŠULJ jednostavno društvo s ograničenom odgovornošću za ugostiteljstvo, Ivana Žbulja 15, 40320 Sveta Marija</item>
    </derivirana_varijabla>
  </DomainObject.Predmet.ProtuStrankaListFormatedWithAdress>
  <DomainObject.Predmet.ProtuStrankaListFormatedWithAdressOIB>
    <izvorni_sadrzaj>
      <item>ŠULJ jednostavno društvo s ograničenom odgovornošću za ugostiteljstvo, OIB 36975694604, Ivana Žbulja 15, 40320 Sveta Marija</item>
    </izvorni_sadrzaj>
    <derivirana_varijabla naziv="DomainObject.Predmet.ProtuStrankaListFormatedWithAdressOIB_1">
      <item>ŠULJ jednostavno društvo s ograničenom odgovornošću za ugostiteljstvo, OIB 36975694604, Ivana Žbulja 15, 40320 Sveta Marija</item>
    </derivirana_varijabla>
  </DomainObject.Predmet.ProtuStrankaListFormatedWithAdressOIB>
  <DomainObject.Predmet.ProtuStrankaListNazivFormated>
    <izvorni_sadrzaj>
      <item>ŠULJ jednostavno društvo s ograničenom odgovornošću za ugostiteljstvo</item>
    </izvorni_sadrzaj>
    <derivirana_varijabla naziv="DomainObject.Predmet.ProtuStrankaListNazivFormated_1">
      <item>ŠULJ jednostavno društvo s ograničenom odgovornošću za ugostiteljstvo</item>
    </derivirana_varijabla>
  </DomainObject.Predmet.ProtuStrankaListNazivFormated>
  <DomainObject.Predmet.ProtuStrankaListNazivFormatedOIB>
    <izvorni_sadrzaj>
      <item>ŠULJ jednostavno društvo s ograničenom odgovornošću za ugostiteljstvo, OIB 36975694604</item>
    </izvorni_sadrzaj>
    <derivirana_varijabla naziv="DomainObject.Predmet.ProtuStrankaListNazivFormatedOIB_1">
      <item>ŠULJ jednostavno društvo s ograničenom odgovornošću za ugostiteljstvo, OIB 36975694604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ŠULJ jednostavno društvo s ograničenom odgovornošću za ugostiteljstvo</izvorni_sadrzaj>
    <derivirana_varijabla naziv="DomainObject.Predmet.ProtustrankaIDrugi_1">ŠULJ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ŠULJ jednostavno društvo s ograničenom odgovornošću za ugostiteljstvo, OIB 36975694604, Ivana Žbulja 15, 40320 Sveta Marija</izvorni_sadrzaj>
    <derivirana_varijabla naziv="DomainObject.Predmet.ProtustrankaIDrugiAdressOIB_1">ŠULJ jednostavno društvo s ograničenom odgovornošću za ugostiteljstvo, OIB 36975694604, Ivana Žbulja 15,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ŠULJ jednostavno društvo s ograničenom odgovornošću za ugostiteljstvo</item>
      <item>E-oglasna ploča</item>
      <item>Sudski registar</item>
    </izvorni_sadrzaj>
    <derivirana_varijabla naziv="DomainObject.Predmet.SudioniciListNaziv_1">
      <item>Financijska agencija</item>
      <item>ŠULJ jednostavno društvo s ograničenom odgovornošću za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ŠULJ jednostavno društvo s ograničenom odgovornošću za ugostiteljstvo, OIB 36975694604, Ivana Žbulja 15,40320 Sveta Marija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ŠULJ jednostavno društvo s ograničenom odgovornošću za ugostiteljstvo, OIB 36975694604, Ivana Žbulja 15,40320 Sveta Marija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36975694604</item>
      <item>, OIB null</item>
      <item>, OIB null</item>
    </izvorni_sadrzaj>
    <derivirana_varijabla naziv="DomainObject.Predmet.SudioniciListNazivOIB_1">
      <item>, OIB 85821130368</item>
      <item>, OIB 36975694604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2726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2016-03-22T11:52:00Z</dcterms:created>
  <dc:creator>Maja Kovačić</dc:creator>
  <dc:description/>
  <cp:keywords/>
  <cp:lastModifiedBy>Maja Kovačić</cp:lastModifiedBy>
  <cp:lastPrinted>2016-03-22T11:56:00Z</cp:lastPrinted>
  <dcterms:modified xmlns:xsi="http://www.w3.org/2001/XMLSchema-instance" xsi:type="dcterms:W3CDTF">2016-03-23T07:49:00Z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