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f299b" w14:paraId="3df299b" w:rsidRDefault="001D74A1" w:rsidP="001D74A1" w:rsidR="001D74A1">
      <w:pPr>
        <w:pStyle w:val="Naslov1"/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1.Stpn-36/2016</w:t>
      </w:r>
    </w:p>
    <w:p w:rsidRDefault="001D74A1" w:rsidP="001D74A1" w:rsidR="001D74A1">
      <w:pPr>
        <w:rPr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4A1" w:rsidP="001D74A1" w:rsidR="001D74A1">
      <w:pPr>
        <w:pStyle w:val="Naslov1"/>
        <w:jc w:val="both"/>
      </w:pPr>
    </w:p>
    <w:p w:rsidRDefault="001D74A1" w:rsidP="001D74A1" w:rsidR="001D74A1">
      <w:pPr>
        <w:pStyle w:val="Naslov1"/>
        <w:jc w:val="both"/>
      </w:pPr>
      <w:r>
        <w:t>REPUBLIKA HRVATSKA</w:t>
      </w:r>
    </w:p>
    <w:p w:rsidRDefault="001D74A1" w:rsidP="001D74A1" w:rsidR="001D74A1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1D74A1" w:rsidP="001D74A1" w:rsidR="001D74A1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1D74A1" w:rsidP="001D74A1" w:rsidR="001D74A1">
      <w:pPr>
        <w:rPr>
          <w:lang w:val="hr-HR"/>
        </w:rPr>
      </w:pPr>
    </w:p>
    <w:p w:rsidRDefault="001D74A1" w:rsidP="001D74A1" w:rsidR="001D74A1">
      <w:pPr>
        <w:rPr>
          <w:lang w:val="hr-HR"/>
        </w:rPr>
      </w:pPr>
    </w:p>
    <w:p w:rsidRDefault="001D74A1" w:rsidP="001D74A1" w:rsidR="001D74A1">
      <w:pPr>
        <w:pStyle w:val="Naslov1"/>
      </w:pPr>
      <w:r>
        <w:t>U  I M E  R E P U B L I K E  H R V A T S K E</w:t>
      </w:r>
    </w:p>
    <w:p w:rsidRDefault="001D74A1" w:rsidP="001D74A1" w:rsidR="001D74A1">
      <w:pPr>
        <w:rPr>
          <w:lang w:eastAsia="hr-HR" w:val="hr-HR"/>
        </w:rPr>
      </w:pPr>
    </w:p>
    <w:p w:rsidRDefault="001D74A1" w:rsidP="001D74A1" w:rsidR="001D74A1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 xml:space="preserve">R J E Š E NJ E </w:t>
      </w:r>
    </w:p>
    <w:p w:rsidRDefault="001D74A1" w:rsidP="001D74A1" w:rsidR="001D74A1">
      <w:pPr>
        <w:rPr>
          <w:lang w:val="hr-HR"/>
        </w:rPr>
      </w:pPr>
    </w:p>
    <w:p w:rsidRDefault="001D74A1" w:rsidP="001D74A1" w:rsidR="001D74A1">
      <w:pPr>
        <w:jc w:val="both"/>
        <w:rPr>
          <w:lang w:val="hr-HR"/>
        </w:rPr>
      </w:pPr>
      <w:r>
        <w:rPr>
          <w:lang w:val="hr-HR"/>
        </w:rPr>
        <w:tab/>
      </w:r>
      <w:r>
        <w:t xml:space="preserve">               Trgovački sud u Splitu, po sucu ovog suda Velimiru Vukoviću, kao stečajnom sucu, u stečajnom postupku povodom prijedloga predlagatelja-dužnika </w:t>
      </w:r>
      <w:r w:rsidRPr="001D74A1">
        <w:t>POZICIJA SPLIT d.o.o. za usluge i rekreaciju</w:t>
      </w:r>
      <w:r>
        <w:t>,</w:t>
      </w:r>
      <w:r>
        <w:tab/>
        <w:t>OIB:</w:t>
      </w:r>
      <w:r w:rsidRPr="001D74A1">
        <w:t xml:space="preserve"> 61765906697</w:t>
      </w:r>
      <w:r>
        <w:t>,Split, Vinogradska 78.,  za sklapanje predstečajne nagodbe</w:t>
      </w:r>
      <w:r>
        <w:rPr>
          <w:lang w:val="hr-HR"/>
        </w:rPr>
        <w:t>, na ročištu radi sklapanja predstečajne nagodbe održanim kod ovog suda 25.siječnja 2016. godine</w:t>
      </w:r>
    </w:p>
    <w:p w:rsidRDefault="001D74A1" w:rsidP="001D74A1" w:rsidR="001D74A1">
      <w:pPr>
        <w:jc w:val="both"/>
        <w:rPr>
          <w:lang w:val="hr-HR"/>
        </w:rPr>
      </w:pPr>
    </w:p>
    <w:p w:rsidRDefault="001D74A1" w:rsidP="001D74A1" w:rsidR="001D74A1">
      <w:pPr>
        <w:jc w:val="center"/>
        <w:rPr>
          <w:lang w:val="hr-HR"/>
        </w:rPr>
      </w:pPr>
      <w:r>
        <w:rPr>
          <w:lang w:val="hr-HR"/>
        </w:rPr>
        <w:t xml:space="preserve">r i j e š i o   j e                                               </w:t>
      </w:r>
    </w:p>
    <w:p w:rsidRDefault="001D74A1" w:rsidP="001D74A1" w:rsidR="001D74A1">
      <w:pPr>
        <w:jc w:val="both"/>
        <w:rPr>
          <w:lang w:val="hr-HR"/>
        </w:rPr>
      </w:pPr>
    </w:p>
    <w:p w:rsidRDefault="001D74A1" w:rsidP="001D74A1" w:rsidR="001D74A1">
      <w:pPr>
        <w:numPr>
          <w:ilvl w:val="0"/>
          <w:numId w:val="1"/>
        </w:numPr>
        <w:jc w:val="both"/>
      </w:pPr>
      <w:r>
        <w:t>Odbacuje se prijedlog za sklapanje predstečajne nagodbe u ovoj pravnoj stvari.</w:t>
      </w:r>
    </w:p>
    <w:p w:rsidRDefault="001D74A1" w:rsidP="001D74A1" w:rsidR="001D74A1">
      <w:pPr>
        <w:ind w:left="1068"/>
        <w:jc w:val="both"/>
      </w:pPr>
    </w:p>
    <w:p w:rsidRDefault="001D74A1" w:rsidP="001D74A1" w:rsidR="001D74A1">
      <w:pPr>
        <w:ind w:firstLine="708"/>
        <w:jc w:val="both"/>
      </w:pPr>
      <w:r>
        <w:t>2. Po pravomoćnosti ovo će se rješenje dostaviti Nagodbenom vijeću Financijske agencije, radi donošenja odluke o obustavi postupka predstečajne nagodbe.</w:t>
      </w:r>
    </w:p>
    <w:p w:rsidRDefault="001D74A1" w:rsidP="001D74A1" w:rsidR="001D74A1">
      <w:pPr>
        <w:jc w:val="both"/>
      </w:pPr>
    </w:p>
    <w:p w:rsidRDefault="001D74A1" w:rsidP="001D74A1" w:rsidR="001D74A1">
      <w:pPr>
        <w:jc w:val="center"/>
      </w:pPr>
      <w:r>
        <w:t>Obrazloženje</w:t>
      </w:r>
    </w:p>
    <w:p w:rsidRDefault="001D74A1" w:rsidP="001D74A1" w:rsidR="001D74A1">
      <w:pPr>
        <w:jc w:val="both"/>
      </w:pPr>
    </w:p>
    <w:p w:rsidRDefault="001D74A1" w:rsidP="001D74A1" w:rsidR="001D74A1">
      <w:pPr>
        <w:ind w:firstLine="708"/>
        <w:jc w:val="both"/>
      </w:pPr>
      <w:r>
        <w:t>Dužnik je kao predlagatelj predložio sklapanje predstečajne nagodbe, te je uz prijedlog dostavio sve potrebne isprave predviđene člankom 66. stavak 3. Zakona o financijskom poslovanju i predstečajnoj nagodbi („Narodne novine“ broj: 108/21, 144/12 i 81/13, dalje ZFPPN), a nakon što je proveden postupak pred Financijskom agencijom, Regionalni centar Split.</w:t>
      </w:r>
    </w:p>
    <w:p w:rsidRDefault="001D74A1" w:rsidP="001D74A1" w:rsidR="001D74A1">
      <w:pPr>
        <w:ind w:firstLine="708"/>
        <w:jc w:val="both"/>
      </w:pPr>
      <w:r>
        <w:t>Naime, pred Financijskom agencijom je dana</w:t>
      </w:r>
      <w:r w:rsidR="00DA03E3">
        <w:t xml:space="preserve"> 07.prosinca 2015.</w:t>
      </w:r>
      <w:r>
        <w:t xml:space="preserve"> doneseno rješenje o otvaranju postupka predstečajne nagodbe nad dužnikom </w:t>
      </w:r>
      <w:r w:rsidRPr="001D74A1">
        <w:t>POZICIJA SPLIT d.o.o. za usluge i rekreaciju</w:t>
      </w:r>
      <w:r>
        <w:t>, OIB:</w:t>
      </w:r>
      <w:r w:rsidRPr="001D74A1">
        <w:t xml:space="preserve"> 61765906697</w:t>
      </w:r>
      <w:r>
        <w:t>,Split, Vinogradska 78.</w:t>
      </w:r>
    </w:p>
    <w:p w:rsidRDefault="001D74A1" w:rsidP="001D74A1" w:rsidR="001D74A1">
      <w:pPr>
        <w:ind w:firstLine="708"/>
        <w:jc w:val="both"/>
      </w:pPr>
    </w:p>
    <w:p w:rsidRDefault="001D74A1" w:rsidP="001D74A1" w:rsidR="001D74A1">
      <w:pPr>
        <w:ind w:firstLine="708"/>
        <w:jc w:val="both"/>
      </w:pPr>
      <w:r>
        <w:t>Sud je zakazao ročište radi sklapanja predstečajne nagodbe za dan 25.siječnja 2018., a svi sudionici postupka o ročištu su obaviješteni putem web oglasne stranice Financijske agencije, na kojoj je rješenje suda objavljeno dana 29.studenoga  2017.godine, te putem e-oglasne ploče suda, sve sukladno odredbi čl. 66. st. 7. ZFPPN-a.</w:t>
      </w:r>
    </w:p>
    <w:p w:rsidRDefault="001D74A1" w:rsidP="001D74A1" w:rsidR="001D74A1">
      <w:pPr>
        <w:ind w:firstLine="708"/>
        <w:jc w:val="both"/>
      </w:pPr>
    </w:p>
    <w:p w:rsidRDefault="001D74A1" w:rsidP="001D74A1" w:rsidR="009C62FE">
      <w:pPr>
        <w:ind w:firstLine="708"/>
        <w:jc w:val="both"/>
      </w:pPr>
      <w:r>
        <w:t>Na ročite radi sklapanja predstečajne nagodbe pristupili su dužnik i vjerovni</w:t>
      </w:r>
      <w:r w:rsidR="00DA03E3">
        <w:t>ci</w:t>
      </w:r>
      <w:r>
        <w:t xml:space="preserve"> Republika Hrvatska, Ministarstvo financija, Područni ured Split čije </w:t>
      </w:r>
      <w:r w:rsidR="00DA03E3">
        <w:t>potraživanje iznosi 61.713,25</w:t>
      </w:r>
      <w:r>
        <w:t xml:space="preserve"> kuna,</w:t>
      </w:r>
      <w:r w:rsidR="00DA03E3">
        <w:t xml:space="preserve"> Dario Jurišić čije potraživanje iznosi 335.102,41 kn i Stipan Jurišić čije potraživanje iznosi234.278,74 kn </w:t>
      </w:r>
      <w:r>
        <w:t xml:space="preserve">dok ukupna potraživanja utvrđena u ovom postupku iznose </w:t>
      </w:r>
    </w:p>
    <w:p w:rsidRDefault="009C62FE" w:rsidP="009C62FE" w:rsidR="009C62FE">
      <w:pPr>
        <w:jc w:val="both"/>
      </w:pPr>
    </w:p>
    <w:p w:rsidRDefault="009C62FE" w:rsidP="009C62FE" w:rsidR="009C62FE" w:rsidRPr="001D74A1">
      <w:pPr>
        <w:ind w:firstLine="708"/>
        <w:jc w:val="both"/>
        <w:rPr>
          <w:b/>
        </w:rPr>
      </w:pPr>
      <w:r>
        <w:lastRenderedPageBreak/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</w:r>
      <w:r w:rsidRPr="001D74A1">
        <w:rPr>
          <w:b/>
        </w:rPr>
        <w:t>1.Stpn-36/2016</w:t>
      </w:r>
    </w:p>
    <w:p w:rsidRDefault="009C62FE" w:rsidP="009C62FE" w:rsidR="009C62FE">
      <w:pPr>
        <w:ind w:firstLine="708"/>
        <w:jc w:val="both"/>
      </w:pPr>
    </w:p>
    <w:p w:rsidRDefault="009C62FE" w:rsidP="009C62FE" w:rsidR="009C62FE">
      <w:pPr>
        <w:jc w:val="both"/>
      </w:pPr>
    </w:p>
    <w:p w:rsidRDefault="00DA03E3" w:rsidP="009C62FE" w:rsidR="001D74A1">
      <w:pPr>
        <w:jc w:val="both"/>
      </w:pPr>
      <w:r w:rsidRPr="00A92E94">
        <w:t xml:space="preserve">1.269.093,38 </w:t>
      </w:r>
      <w:r w:rsidR="001D74A1">
        <w:t xml:space="preserve"> kune, tako da bi za predstečajnu nagodbu trebali glasati vjerovnici čije tražbine iznose 2/3 utvrđenih potraživanja, a što iznosi</w:t>
      </w:r>
      <w:r>
        <w:t xml:space="preserve"> </w:t>
      </w:r>
      <w:r w:rsidR="009C62FE">
        <w:t>845.977,40</w:t>
      </w:r>
      <w:r w:rsidR="001D74A1">
        <w:t xml:space="preserve">  kuna.</w:t>
      </w:r>
    </w:p>
    <w:p w:rsidRDefault="001D74A1" w:rsidP="001D74A1" w:rsidR="009C62FE">
      <w:pPr>
        <w:ind w:firstLine="708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1D74A1" w:rsidP="001D74A1" w:rsidR="001D74A1">
      <w:pPr>
        <w:ind w:firstLine="708"/>
        <w:jc w:val="both"/>
      </w:pPr>
      <w:r>
        <w:t>U konkretnom slučaju, a nakon održanog ročišta pred sudom, razvidno je kako nisu ispunjene pretpostavke iz čl. 66. st. 9. ZFPPN-a, a koji određuje da će sud dopustiti sklapanje predstečajne nagodbe ako su na ročištu za sklapanje predstečajne nagodbe svoj pristanak dali dužnik i vjerovnici koji su prihvatili plan financijskog restrukturiranja, a čije tražbine čine potrebnu većinu iz čl. 63. tog Zakona.</w:t>
      </w:r>
    </w:p>
    <w:p w:rsidRDefault="001D74A1" w:rsidP="001D74A1" w:rsidR="001D74A1">
      <w:pPr>
        <w:jc w:val="both"/>
      </w:pPr>
    </w:p>
    <w:p w:rsidRDefault="001D74A1" w:rsidP="001D74A1" w:rsidR="001D74A1">
      <w:pPr>
        <w:ind w:firstLine="708"/>
        <w:jc w:val="both"/>
      </w:pPr>
      <w:r>
        <w:t xml:space="preserve">Naime, u konkretnom slučaju, nema uvjeta za sklapanje predstečajne nagodbe, zato što </w:t>
      </w:r>
      <w:r w:rsidR="009C62FE">
        <w:t xml:space="preserve">na ročište za sklapanje predstečajne nagodbe nisu pristupili vjerovnici čije tražbine čine potrebnu većinu iz čl. 63.ZFPPN-a, time što je vjerovnik  </w:t>
      </w:r>
      <w:r>
        <w:t xml:space="preserve"> Ministarstvo financija,</w:t>
      </w:r>
      <w:r w:rsidR="009C62FE">
        <w:t xml:space="preserve"> </w:t>
      </w:r>
      <w:r>
        <w:t xml:space="preserve">na ročištu za sklapanje predstečajne nagodbe uskratio svoj pristanak za sklapanje predstečajne nagodbe u ovoj pravnoj stvari , radi čega je  prijedlog dužnika odbačen u skladu s čl. 66. st. 10. ZFPPN-a, te će po pravomoćnosti ovog rješenja, a postupajući u skladu s čl. 66.st. 2. istoga Zakona sud rješenje dostaviti nagodbenom vijeću radi obustave postupka i podnošenja prijedloga za pokretanje stečajnog postupka. </w:t>
      </w:r>
    </w:p>
    <w:p w:rsidRDefault="001D74A1" w:rsidP="001D74A1" w:rsidR="001D74A1">
      <w:pPr>
        <w:jc w:val="center"/>
        <w:rPr>
          <w:lang w:val="hr-HR"/>
        </w:rPr>
      </w:pPr>
    </w:p>
    <w:p w:rsidRDefault="001D74A1" w:rsidP="001D74A1" w:rsidR="001D74A1">
      <w:pPr>
        <w:jc w:val="center"/>
        <w:rPr>
          <w:lang w:val="hr-HR"/>
        </w:rPr>
      </w:pPr>
      <w:r>
        <w:rPr>
          <w:lang w:val="hr-HR"/>
        </w:rPr>
        <w:t>U Splitu, 25.siječnja 2018. godine.</w:t>
      </w:r>
    </w:p>
    <w:p w:rsidRDefault="001D74A1" w:rsidP="001D74A1" w:rsidR="001D74A1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1D74A1" w:rsidP="001D74A1" w:rsidR="001D74A1">
      <w:pPr>
        <w:ind w:firstLine="708" w:left="5664"/>
        <w:rPr>
          <w:lang w:val="hr-HR"/>
        </w:rPr>
      </w:pPr>
      <w:r>
        <w:rPr>
          <w:lang w:val="hr-HR"/>
        </w:rPr>
        <w:t xml:space="preserve">S U D A C </w:t>
      </w:r>
    </w:p>
    <w:p w:rsidRDefault="001D74A1" w:rsidP="001D74A1" w:rsidR="001D74A1">
      <w:pPr>
        <w:ind w:firstLine="708" w:left="5664"/>
        <w:rPr>
          <w:lang w:val="hr-HR"/>
        </w:rPr>
      </w:pPr>
    </w:p>
    <w:p w:rsidRDefault="009C62FE" w:rsidP="009C62FE" w:rsidR="009C62FE">
      <w:pPr>
        <w:ind w:firstLine="708" w:left="5664"/>
        <w:rPr>
          <w:lang w:val="hr-HR"/>
        </w:rPr>
      </w:pPr>
      <w:r>
        <w:rPr>
          <w:lang w:val="hr-HR"/>
        </w:rPr>
        <w:t xml:space="preserve">Velimir Vuković </w:t>
      </w:r>
    </w:p>
    <w:p w:rsidRDefault="001D74A1" w:rsidP="001D74A1" w:rsidR="001D74A1">
      <w:pPr>
        <w:ind w:firstLine="708" w:left="5664"/>
        <w:rPr>
          <w:lang w:val="hr-HR"/>
        </w:rPr>
      </w:pPr>
    </w:p>
    <w:p w:rsidRDefault="001D74A1" w:rsidP="001D74A1" w:rsidR="001D74A1">
      <w:pPr>
        <w:jc w:val="both"/>
        <w:rPr>
          <w:lang w:val="hr-HR"/>
        </w:rPr>
      </w:pPr>
    </w:p>
    <w:p w:rsidRDefault="001D74A1" w:rsidP="001D74A1" w:rsidR="001D74A1">
      <w:pPr>
        <w:jc w:val="both"/>
        <w:rPr>
          <w:lang w:val="hr-HR"/>
        </w:rPr>
      </w:pPr>
      <w:r>
        <w:rPr>
          <w:lang w:val="hr-HR"/>
        </w:rPr>
        <w:t xml:space="preserve">POUKA O PRAVNOM LIJEKU: </w:t>
      </w:r>
    </w:p>
    <w:p w:rsidRDefault="001D74A1" w:rsidP="001D74A1" w:rsidR="001D74A1">
      <w:pPr>
        <w:jc w:val="both"/>
        <w:rPr>
          <w:lang w:val="hr-HR"/>
        </w:rPr>
      </w:pPr>
      <w:r>
        <w:rPr>
          <w:lang w:val="hr-HR"/>
        </w:rPr>
        <w:t xml:space="preserve">Protiv ovog rješenja dopuštena je žalba Visokom trgovačkom sudu Republike Hrvatske u Zagrebu. Žalba se podnosi putem ovog suda, pismeno u tri primjerka, u roku od 8 dana, a koji rok počinje teći protekom osmog dana od objave ovog rješenja na web stranicama Financijske agencije. </w:t>
      </w:r>
    </w:p>
    <w:p w:rsidRDefault="001D74A1" w:rsidP="001D74A1" w:rsidR="001D74A1">
      <w:pPr>
        <w:jc w:val="both"/>
        <w:rPr>
          <w:lang w:val="hr-HR"/>
        </w:rPr>
      </w:pPr>
    </w:p>
    <w:p w:rsidRDefault="001D74A1" w:rsidP="001D74A1" w:rsidR="001D74A1">
      <w:pPr>
        <w:jc w:val="both"/>
        <w:rPr>
          <w:lang w:val="hr-HR"/>
        </w:rPr>
      </w:pPr>
      <w:r>
        <w:rPr>
          <w:lang w:val="hr-HR"/>
        </w:rPr>
        <w:t>DNA:</w:t>
      </w:r>
    </w:p>
    <w:p w:rsidRDefault="001D74A1" w:rsidP="001D74A1" w:rsidR="001D74A1">
      <w:pPr>
        <w:jc w:val="both"/>
        <w:rPr>
          <w:lang w:val="hr-HR"/>
        </w:rPr>
      </w:pPr>
      <w:r>
        <w:rPr>
          <w:lang w:val="hr-HR"/>
        </w:rPr>
        <w:t>-   Fina, Regionalni centar Split, uz  zapisnik i dopis</w:t>
      </w:r>
      <w:r w:rsidR="009C62FE">
        <w:rPr>
          <w:lang w:val="hr-HR"/>
        </w:rPr>
        <w:t>-po pravomoćnosti</w:t>
      </w:r>
    </w:p>
    <w:p w:rsidRDefault="001D74A1" w:rsidP="001D74A1" w:rsidR="001D74A1">
      <w:pPr>
        <w:jc w:val="both"/>
        <w:rPr>
          <w:lang w:val="hr-HR"/>
        </w:rPr>
      </w:pPr>
      <w:r>
        <w:rPr>
          <w:lang w:val="hr-HR"/>
        </w:rPr>
        <w:t xml:space="preserve">-   sudski registar ovog suda </w:t>
      </w:r>
    </w:p>
    <w:p w:rsidRDefault="001D74A1" w:rsidP="001D74A1" w:rsidR="001D74A1">
      <w:pPr>
        <w:jc w:val="both"/>
      </w:pPr>
      <w:r>
        <w:rPr>
          <w:lang w:val="hr-HR"/>
        </w:rPr>
        <w:t xml:space="preserve">-   dužniku </w:t>
      </w:r>
      <w:r w:rsidR="009C62FE">
        <w:rPr>
          <w:lang w:val="hr-HR"/>
        </w:rPr>
        <w:t>POZICIJA SPLIT d.o.o. Split, Vinogradska 78</w:t>
      </w:r>
    </w:p>
    <w:p w:rsidRDefault="001D74A1" w:rsidP="001D74A1" w:rsidR="001D74A1">
      <w:pPr>
        <w:jc w:val="both"/>
        <w:rPr>
          <w:lang w:val="hr-HR"/>
        </w:rPr>
      </w:pPr>
      <w:r>
        <w:t xml:space="preserve">-   </w:t>
      </w:r>
      <w:r>
        <w:rPr>
          <w:lang w:val="hr-HR"/>
        </w:rPr>
        <w:t>e-oglasna ploča suda, rok 15 dana</w:t>
      </w:r>
    </w:p>
    <w:p w:rsidRDefault="001D74A1" w:rsidP="001D74A1" w:rsidR="001D74A1">
      <w:pPr>
        <w:jc w:val="both"/>
        <w:rPr>
          <w:lang w:val="hr-HR"/>
        </w:rPr>
      </w:pPr>
      <w:r>
        <w:rPr>
          <w:lang w:val="hr-HR"/>
        </w:rPr>
        <w:t>-   u spis</w:t>
      </w:r>
    </w:p>
    <w:p w:rsidRDefault="001D74A1" w:rsidP="001D74A1" w:rsidR="001D74A1"/>
    <w:p w:rsidRDefault="001D74A1" w:rsidP="001D74A1" w:rsidR="001D74A1"/>
    <w:p w:rsidRDefault="001D74A1" w:rsidP="001D74A1" w:rsidR="001D74A1"/>
    <w:p w:rsidRDefault="001D74A1" w:rsidP="001D74A1" w:rsidR="001D74A1"/>
    <w:p w:rsidRDefault="001D74A1" w:rsidP="001D74A1" w:rsidR="001D74A1"/>
    <w:p w:rsidRDefault="00072846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B145414"/>
    <w:multiLevelType w:val="hybridMultilevel"/>
    <w:tmpl w:val="C59692DE"/>
    <w:lvl w:tplc="2D581256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4A1"/>
    <w:rsid w:val="000050BF"/>
    <w:rsid w:val="000256D3"/>
    <w:rsid w:val="00072846"/>
    <w:rsid w:val="000A7750"/>
    <w:rsid w:val="0010074F"/>
    <w:rsid w:val="00103F47"/>
    <w:rsid w:val="00110BE4"/>
    <w:rsid w:val="00132A7E"/>
    <w:rsid w:val="00186451"/>
    <w:rsid w:val="001B56D0"/>
    <w:rsid w:val="001D74A1"/>
    <w:rsid w:val="001E1B30"/>
    <w:rsid w:val="00204170"/>
    <w:rsid w:val="00255806"/>
    <w:rsid w:val="002854BB"/>
    <w:rsid w:val="00322DE3"/>
    <w:rsid w:val="003A4819"/>
    <w:rsid w:val="00407DC1"/>
    <w:rsid w:val="00440A7C"/>
    <w:rsid w:val="00454D6B"/>
    <w:rsid w:val="005061A6"/>
    <w:rsid w:val="00527B71"/>
    <w:rsid w:val="00543C6E"/>
    <w:rsid w:val="0055047E"/>
    <w:rsid w:val="00572A55"/>
    <w:rsid w:val="00572E64"/>
    <w:rsid w:val="005C2192"/>
    <w:rsid w:val="005F20F8"/>
    <w:rsid w:val="006A3B07"/>
    <w:rsid w:val="00735D8B"/>
    <w:rsid w:val="007766AB"/>
    <w:rsid w:val="008A10ED"/>
    <w:rsid w:val="008D5DF1"/>
    <w:rsid w:val="0092602F"/>
    <w:rsid w:val="009C62FE"/>
    <w:rsid w:val="00A05026"/>
    <w:rsid w:val="00A86D22"/>
    <w:rsid w:val="00AB6E49"/>
    <w:rsid w:val="00AC09D9"/>
    <w:rsid w:val="00B01348"/>
    <w:rsid w:val="00B40090"/>
    <w:rsid w:val="00B603FD"/>
    <w:rsid w:val="00B72C27"/>
    <w:rsid w:val="00B874FD"/>
    <w:rsid w:val="00BF1B09"/>
    <w:rsid w:val="00C655DC"/>
    <w:rsid w:val="00CD066E"/>
    <w:rsid w:val="00D41B11"/>
    <w:rsid w:val="00D47954"/>
    <w:rsid w:val="00DA03E3"/>
    <w:rsid w:val="00DB228F"/>
    <w:rsid w:val="00DE53A8"/>
    <w:rsid w:val="00E72187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4A1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1D74A1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D74A1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1D74A1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1D74A1"/>
    <w:rPr>
      <w:rFonts w:cs="Times New Roman" w:eastAsia="Arial Unicode MS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D74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4A1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728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28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28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28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28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4A1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1D74A1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D74A1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1D74A1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1D74A1"/>
    <w:rPr>
      <w:rFonts w:cs="Times New Roman" w:eastAsia="Arial Unicode MS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D74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4A1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728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28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28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28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28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539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Stpn-36/2016</izvorni_sadrzaj>
    <derivirana_varijabla naziv="DomainObject.Predmet.OznakaBroj_1">Stpn-36/2016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POZICIJA SPLIT d.o.o. za usluge i rekreaciju</izvorni_sadrzaj>
    <derivirana_varijabla naziv="DomainObject.Predmet.StrankaFormated_1">  POZICIJA SPLIT d.o.o. za usluge i rekreaciju</derivirana_varijabla>
  </DomainObject.Predmet.StrankaFormated>
  <DomainObject.Predmet.StrankaFormatedOIB>
    <izvorni_sadrzaj>  POZICIJA SPLIT d.o.o. za usluge i rekreaciju, OIB 61765906697</izvorni_sadrzaj>
    <derivirana_varijabla naziv="DomainObject.Predmet.StrankaFormatedOIB_1">  POZICIJA SPLIT d.o.o. za usluge i rekreaciju, OIB 61765906697</derivirana_varijabla>
  </DomainObject.Predmet.StrankaFormatedOIB>
  <DomainObject.Predmet.StrankaFormatedWithAdress>
    <izvorni_sadrzaj> POZICIJA SPLIT d.o.o. za usluge i rekreaciju, Vinogradska 78, 21000 Split</izvorni_sadrzaj>
    <derivirana_varijabla naziv="DomainObject.Predmet.StrankaFormatedWithAdress_1"> POZICIJA SPLIT d.o.o. za usluge i rekreaciju, Vinogradska 78, 21000 Split</derivirana_varijabla>
  </DomainObject.Predmet.StrankaFormatedWithAdress>
  <DomainObject.Predmet.StrankaFormatedWithAdressOIB>
    <izvorni_sadrzaj> POZICIJA SPLIT d.o.o. za usluge i rekreaciju, OIB 61765906697, Vinogradska 78, 21000 Split</izvorni_sadrzaj>
    <derivirana_varijabla naziv="DomainObject.Predmet.StrankaFormatedWithAdressOIB_1"> POZICIJA SPLIT d.o.o. za usluge i rekreaciju, OIB 61765906697, Vinogradska 78, 21000 Split</derivirana_varijabla>
  </DomainObject.Predmet.StrankaFormatedWithAdressOIB>
  <DomainObject.Predmet.StrankaWithAdress>
    <izvorni_sadrzaj>POZICIJA SPLIT d.o.o. za usluge i rekreaciju Vinogradska 78,21000 Split</izvorni_sadrzaj>
    <derivirana_varijabla naziv="DomainObject.Predmet.StrankaWithAdress_1">POZICIJA SPLIT d.o.o. za usluge i rekreaciju Vinogradska 78,21000 Split</derivirana_varijabla>
  </DomainObject.Predmet.StrankaWithAdress>
  <DomainObject.Predmet.StrankaWithAdressOIB>
    <izvorni_sadrzaj>POZICIJA SPLIT d.o.o. za usluge i rekreaciju, OIB 61765906697, Vinogradska 78,21000 Split</izvorni_sadrzaj>
    <derivirana_varijabla naziv="DomainObject.Predmet.StrankaWithAdressOIB_1">POZICIJA SPLIT d.o.o. za usluge i rekreaciju, OIB 61765906697, Vinogradska 78,21000 Split</derivirana_varijabla>
  </DomainObject.Predmet.StrankaWithAdressOIB>
  <DomainObject.Predmet.StrankaNazivFormated>
    <izvorni_sadrzaj>POZICIJA SPLIT d.o.o. za usluge i rekreaciju</izvorni_sadrzaj>
    <derivirana_varijabla naziv="DomainObject.Predmet.StrankaNazivFormated_1">POZICIJA SPLIT d.o.o. za usluge i rekreaciju</derivirana_varijabla>
  </DomainObject.Predmet.StrankaNazivFormated>
  <DomainObject.Predmet.StrankaNazivFormatedOIB>
    <izvorni_sadrzaj>POZICIJA SPLIT d.o.o. za usluge i rekreaciju, OIB 61765906697</izvorni_sadrzaj>
    <derivirana_varijabla naziv="DomainObject.Predmet.StrankaNazivFormatedOIB_1">POZICIJA SPLIT d.o.o. za usluge i rekreaciju, OIB 61765906697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POZICIJA SPLIT d.o.o. za usluge i rekreaciju</item>
    </izvorni_sadrzaj>
    <derivirana_varijabla naziv="DomainObject.Predmet.StrankaListFormated_1">
      <item>POZICIJA SPLIT d.o.o. za usluge i rekreaciju</item>
    </derivirana_varijabla>
  </DomainObject.Predmet.StrankaListFormated>
  <DomainObject.Predmet.StrankaListFormatedOIB>
    <izvorni_sadrzaj>
      <item>POZICIJA SPLIT d.o.o. za usluge i rekreaciju, OIB 61765906697</item>
    </izvorni_sadrzaj>
    <derivirana_varijabla naziv="DomainObject.Predmet.StrankaListFormatedOIB_1">
      <item>POZICIJA SPLIT d.o.o. za usluge i rekreaciju, OIB 61765906697</item>
    </derivirana_varijabla>
  </DomainObject.Predmet.StrankaListFormatedOIB>
  <DomainObject.Predmet.StrankaListFormatedWithAdress>
    <izvorni_sadrzaj>
      <item>POZICIJA SPLIT d.o.o. za usluge i rekreaciju, Vinogradska 78, 21000 Split</item>
    </izvorni_sadrzaj>
    <derivirana_varijabla naziv="DomainObject.Predmet.StrankaListFormatedWithAdress_1">
      <item>POZICIJA SPLIT d.o.o. za usluge i rekreaciju, Vinogradska 78, 21000 Split</item>
    </derivirana_varijabla>
  </DomainObject.Predmet.StrankaListFormatedWithAdress>
  <DomainObject.Predmet.StrankaListFormatedWithAdressOIB>
    <izvorni_sadrzaj>
      <item>POZICIJA SPLIT d.o.o. za usluge i rekreaciju, OIB 61765906697, Vinogradska 78, 21000 Split</item>
    </izvorni_sadrzaj>
    <derivirana_varijabla naziv="DomainObject.Predmet.StrankaListFormatedWithAdressOIB_1">
      <item>POZICIJA SPLIT d.o.o. za usluge i rekreaciju, OIB 61765906697, Vinogradska 78, 21000 Split</item>
    </derivirana_varijabla>
  </DomainObject.Predmet.StrankaListFormatedWithAdressOIB>
  <DomainObject.Predmet.StrankaListNazivFormated>
    <izvorni_sadrzaj>
      <item>POZICIJA SPLIT d.o.o. za usluge i rekreaciju</item>
    </izvorni_sadrzaj>
    <derivirana_varijabla naziv="DomainObject.Predmet.StrankaListNazivFormated_1">
      <item>POZICIJA SPLIT d.o.o. za usluge i rekreaciju</item>
    </derivirana_varijabla>
  </DomainObject.Predmet.StrankaListNazivFormated>
  <DomainObject.Predmet.StrankaListNazivFormatedOIB>
    <izvorni_sadrzaj>
      <item>POZICIJA SPLIT d.o.o. za usluge i rekreaciju, OIB 61765906697</item>
    </izvorni_sadrzaj>
    <derivirana_varijabla naziv="DomainObject.Predmet.StrankaListNazivFormatedOIB_1">
      <item>POZICIJA SPLIT d.o.o. za usluge i rekreaciju, OIB 61765906697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POZICIJA SPLIT d.o.o. za usluge i rekreaciju</izvorni_sadrzaj>
    <derivirana_varijabla naziv="DomainObject.Predmet.StrankaIDrugi_1">POZICIJA SPLIT d.o.o. za usluge i rekreaciju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POZICIJA SPLIT d.o.o. za usluge i rekreaciju, OIB 61765906697, Vinogradska 78, 21000 Split</izvorni_sadrzaj>
    <derivirana_varijabla naziv="DomainObject.Predmet.StrankaIDrugiAdressOIB_1">POZICIJA SPLIT d.o.o. za usluge i rekreaciju, OIB 61765906697, Vinogradska 78,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POZICIJA SPLIT d.o.o. za usluge i rekreaciju</item>
    </izvorni_sadrzaj>
    <derivirana_varijabla naziv="DomainObject.Predmet.SudioniciListNaziv_1">
      <item>POZICIJA SPLIT d.o.o. za usluge i rekreaciju</item>
    </derivirana_varijabla>
  </DomainObject.Predmet.SudioniciListNaziv>
  <DomainObject.Predmet.SudioniciListAdressOIB>
    <izvorni_sadrzaj>
      <item>POZICIJA SPLIT d.o.o. za usluge i rekreaciju, OIB 61765906697, Vinogradska 78,21000 Split</item>
    </izvorni_sadrzaj>
    <derivirana_varijabla naziv="DomainObject.Predmet.SudioniciListAdressOIB_1">
      <item>POZICIJA SPLIT d.o.o. za usluge i rekreaciju, OIB 61765906697, Vinogradska 78,21000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61765906697</item>
    </izvorni_sadrzaj>
    <derivirana_varijabla naziv="DomainObject.Predmet.SudioniciListNazivOIB_1">
      <item>, OIB 61765906697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577</properties:Words>
  <properties:Characters>3264</properties:Characters>
  <properties:Lines>91</properties:Lines>
  <properties:Paragraphs>30</properties:Paragraphs>
  <properties:TotalTime>21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1.Stpn-36/2016</vt:lpstr>
      <vt:lpstr/>
      <vt:lpstr>REPUBLIKA HRVATSKA</vt:lpstr>
      <vt:lpstr>U  I M E  R E P U B L I K E  H R V A T S K E</vt:lpstr>
      <vt:lpstr>    R J E Š E NJ E </vt:lpstr>
    </vt:vector>
  </properties:TitlesOfParts>
  <properties:LinksUpToDate>false</properties:LinksUpToDate>
  <properties:CharactersWithSpaces>3951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2018-01-25T08:18:00Z</dcterms:created>
  <dc:creator>Marija Elez</dc:creator>
  <cp:lastModifiedBy>Marija Elez</cp:lastModifiedBy>
  <cp:lastPrinted>2018-01-25T09:50:00Z</cp:lastPrinted>
  <dcterms:modified xmlns:xsi="http://www.w3.org/2001/XMLSchema-instance" xsi:type="dcterms:W3CDTF">2018-01-25T09:51:00Z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