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915f" w14:paraId="a20915f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5A3735">
        <w:t>469/16-12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384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5A3735">
        <w:t xml:space="preserve">FINA RC Osijek Podružnica Osijek za otvaranje stečajnog postupka nad dužnikom </w:t>
      </w:r>
      <w:r w:rsidR="005A3735">
        <w:rPr>
          <w:b/>
        </w:rPr>
        <w:t>BULAT d.o.o., Bana Josipa Jelačića 145, Martin, MBS: 030119374, OIB: 00884085501</w:t>
      </w:r>
      <w:r>
        <w:t xml:space="preserve">, dana </w:t>
      </w:r>
      <w:r w:rsidR="005A3735">
        <w:t>14. prosinca</w:t>
      </w:r>
      <w:r>
        <w:t xml:space="preserve"> 2016.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0E6B6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5A3735">
        <w:rPr>
          <w:b/>
        </w:rPr>
        <w:t>BULAT d.o.o., Bana Josipa Jelačića 145, Martin, MBS: 030119374, OIB: 00884085501</w:t>
      </w:r>
      <w:r>
        <w:t>.</w:t>
      </w:r>
    </w:p>
    <w:p w:rsidRDefault="000E6B63" w:rsidP="000E6B63" w:rsidR="000E6B63">
      <w:pPr>
        <w:ind w:left="1080"/>
        <w:jc w:val="both"/>
      </w:pPr>
    </w:p>
    <w:p w:rsidRDefault="00820A1A" w:rsidP="000E6B63" w:rsidR="000E6B63" w:rsidRPr="00A12B40">
      <w:pPr>
        <w:numPr>
          <w:ilvl w:val="0"/>
          <w:numId w:val="17"/>
        </w:numPr>
        <w:jc w:val="both"/>
      </w:pPr>
      <w:r>
        <w:t xml:space="preserve">Za stečajnog upravitelja određuje se </w:t>
      </w:r>
      <w:r w:rsidR="000E6B63" w:rsidRPr="000E6B63">
        <w:rPr>
          <w:b/>
        </w:rPr>
        <w:t xml:space="preserve">Vinko Dukić dipl. iur. Osijek, </w:t>
      </w:r>
      <w:proofErr w:type="spellStart"/>
      <w:r w:rsidR="000E6B63" w:rsidRPr="000E6B63">
        <w:rPr>
          <w:b/>
        </w:rPr>
        <w:t>Koščela</w:t>
      </w:r>
      <w:proofErr w:type="spellEnd"/>
      <w:r w:rsidR="000E6B63" w:rsidRPr="000E6B63">
        <w:rPr>
          <w:b/>
        </w:rPr>
        <w:t xml:space="preserve"> 10, OIB 42390974789</w:t>
      </w:r>
      <w:r w:rsidR="000E6B63" w:rsidRPr="00A12B40">
        <w:t>.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0E6B6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5A3735">
        <w:rPr>
          <w:b/>
        </w:rPr>
        <w:t>BULAT d.o.o., Bana Josipa Jelačića 145, Martin, MBS: 030119374, OIB: 00884085501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820A1A" w:rsidP="00820A1A" w:rsidR="00820A1A">
      <w:pPr>
        <w:jc w:val="both"/>
      </w:pPr>
    </w:p>
    <w:p w:rsidRDefault="00820A1A" w:rsidP="000E6B63" w:rsidR="00820A1A">
      <w:pPr>
        <w:numPr>
          <w:ilvl w:val="0"/>
          <w:numId w:val="17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="005A3735">
        <w:t xml:space="preserve">Marina Bulat, OIB: 86578682178, Martin, Bana Josipa Jelačića 145 </w:t>
      </w:r>
      <w:r>
        <w:t xml:space="preserve">da u spis dostavi zapisnik iz kojeg je razvidno da je izvršeno arhiviranje poslovne dokumentacije, u roku od 15 dana od </w:t>
      </w:r>
      <w:r w:rsidR="008103DC">
        <w:t xml:space="preserve">dana primitka </w:t>
      </w:r>
      <w:r>
        <w:t>ovog rješenja (Zakon o arhivskom gradivu i arhivama NN 105/97) te da isti, potpisan dostavi u spis, pod zakonskim posljedicama.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FINA RC Osijek dana </w:t>
      </w:r>
      <w:r w:rsidR="005A3735">
        <w:t>2. ožujka 2016. g.</w:t>
      </w:r>
      <w:r>
        <w:t xml:space="preserve"> podnijela je prijedlog za otvaranje stečajnog postupka nad dužnikom </w:t>
      </w:r>
      <w:r w:rsidR="005A3735">
        <w:rPr>
          <w:b/>
        </w:rPr>
        <w:t xml:space="preserve">BULAT d.o.o., Bana Josipa Jelačića 145, Martin, MBS: 030119374, OIB: 00884085501 </w:t>
      </w:r>
      <w:r w:rsidRPr="005A3735">
        <w:t xml:space="preserve">navodeći da dužnik na dan </w:t>
      </w:r>
      <w:r w:rsidR="005A3735">
        <w:t>1. rujna 2015. g.</w:t>
      </w:r>
      <w:r>
        <w:t xml:space="preserve"> u Očevidniku redoslijeda osnova za plaćanje ima evidentirane neizvršene osnove za </w:t>
      </w:r>
      <w:r>
        <w:lastRenderedPageBreak/>
        <w:t xml:space="preserve">plaćanje u ukupnom iznosu od </w:t>
      </w:r>
      <w:r w:rsidR="005A3735">
        <w:t>42.615,60</w:t>
      </w:r>
      <w:r>
        <w:t xml:space="preserve"> kn u </w:t>
      </w:r>
      <w:r w:rsidR="008103DC">
        <w:t xml:space="preserve">razdoblju duljem od </w:t>
      </w:r>
      <w:r w:rsidR="005A3735">
        <w:t>551</w:t>
      </w:r>
      <w:r w:rsidR="008103DC">
        <w:t xml:space="preserve"> dana </w:t>
      </w:r>
      <w:r>
        <w:t>koji iznos je uračunata kamata i naknada FINE za provedbe ovrhe na novčanim sredstvima te dužnik ima jednog zaposlenika</w:t>
      </w:r>
      <w:r w:rsidR="0008188C">
        <w:t>.</w:t>
      </w:r>
    </w:p>
    <w:p w:rsidRDefault="00820A1A" w:rsidP="00820A1A" w:rsidR="00820A1A">
      <w:pPr>
        <w:jc w:val="both"/>
      </w:pPr>
    </w:p>
    <w:p w:rsidRDefault="00820A1A" w:rsidP="00820A1A" w:rsidR="008103DC">
      <w:pPr>
        <w:ind w:firstLine="720"/>
        <w:jc w:val="both"/>
      </w:pPr>
      <w:r>
        <w:t>Zaključkom ovoga suda broj St-</w:t>
      </w:r>
      <w:r w:rsidR="0008188C">
        <w:t>469/16</w:t>
      </w:r>
      <w:r>
        <w:t xml:space="preserve"> od </w:t>
      </w:r>
      <w:r w:rsidR="0008188C">
        <w:t>17. svibnja 2016</w:t>
      </w:r>
      <w:r>
        <w:t>. g. pozvan</w:t>
      </w:r>
      <w:r w:rsidR="008103DC">
        <w:t xml:space="preserve"> je zakonski</w:t>
      </w:r>
      <w:r>
        <w:t xml:space="preserve"> zastupni</w:t>
      </w:r>
      <w:r w:rsidR="008103DC">
        <w:t>k</w:t>
      </w:r>
      <w:r>
        <w:t xml:space="preserve"> dužnika da u roku od </w:t>
      </w:r>
      <w:r w:rsidR="008103DC">
        <w:t>8</w:t>
      </w:r>
      <w:r>
        <w:t xml:space="preserve"> dana podnese pisano izvješće o financijsko-gospodarskom stanju dužnika te </w:t>
      </w:r>
      <w:proofErr w:type="spellStart"/>
      <w:r>
        <w:t>prokazni</w:t>
      </w:r>
      <w:proofErr w:type="spellEnd"/>
      <w:r>
        <w:t xml:space="preserve"> popis imovine, pod zakonskim posljedicama</w:t>
      </w:r>
      <w:r w:rsidR="008103DC">
        <w:t>.</w:t>
      </w:r>
    </w:p>
    <w:p w:rsidRDefault="000E6B63" w:rsidP="00820A1A" w:rsidR="000E6B63">
      <w:pPr>
        <w:ind w:firstLine="720"/>
        <w:jc w:val="both"/>
      </w:pPr>
    </w:p>
    <w:p w:rsidRDefault="0008188C" w:rsidP="00820A1A" w:rsidR="000E6B63">
      <w:pPr>
        <w:ind w:firstLine="720"/>
        <w:jc w:val="both"/>
      </w:pPr>
      <w:r>
        <w:t>Dana 21. rujna 2016. g.</w:t>
      </w:r>
      <w:r w:rsidR="008103DC">
        <w:t xml:space="preserve"> dužnik je </w:t>
      </w:r>
      <w:r w:rsidR="000E6B63">
        <w:t xml:space="preserve">dostavio </w:t>
      </w:r>
      <w:proofErr w:type="spellStart"/>
      <w:r w:rsidR="000E6B63">
        <w:t>prokazni</w:t>
      </w:r>
      <w:proofErr w:type="spellEnd"/>
      <w:r w:rsidR="000E6B63">
        <w:t xml:space="preserve"> popis imovine ovjerovljen kod javnog bilježnika </w:t>
      </w:r>
      <w:r>
        <w:t xml:space="preserve">Boris </w:t>
      </w:r>
      <w:proofErr w:type="spellStart"/>
      <w:r>
        <w:t>Godžirov</w:t>
      </w:r>
      <w:proofErr w:type="spellEnd"/>
      <w:r>
        <w:t xml:space="preserve"> iz Našica</w:t>
      </w:r>
      <w:r w:rsidR="000E6B63">
        <w:t xml:space="preserve"> broj OV-</w:t>
      </w:r>
      <w:r>
        <w:t>4893/16 od 21.9.2016. g.</w:t>
      </w:r>
    </w:p>
    <w:p w:rsidRDefault="000E6B63" w:rsidP="00820A1A" w:rsidR="008103DC">
      <w:pPr>
        <w:ind w:firstLine="720"/>
        <w:jc w:val="both"/>
      </w:pPr>
      <w:r>
        <w:t xml:space="preserve"> </w:t>
      </w:r>
    </w:p>
    <w:p w:rsidRDefault="000E6B63" w:rsidP="000E6B63" w:rsidR="000E6B63">
      <w:pPr>
        <w:ind w:firstLine="578" w:left="142"/>
        <w:jc w:val="both"/>
      </w:pPr>
      <w:r>
        <w:t xml:space="preserve">Iz gore navedenog </w:t>
      </w:r>
      <w:proofErr w:type="spellStart"/>
      <w:r>
        <w:t>prokaznog</w:t>
      </w:r>
      <w:proofErr w:type="spellEnd"/>
      <w:r>
        <w:t xml:space="preserve"> popisa imovine sud je utvrdio da dužnik nema imovine niti za pokriće troškova kako prethodnog tako i otvorenog stečajnog postupka.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08188C">
        <w:t>469/16</w:t>
      </w:r>
      <w:r w:rsidR="000E6B63">
        <w:t xml:space="preserve"> od </w:t>
      </w:r>
      <w:r w:rsidR="0008188C">
        <w:t>27. rujna</w:t>
      </w:r>
      <w:r>
        <w:t xml:space="preserve"> 2016. g. sud je pozvao osobe koje imaju pravni interes za provedbom stečajnog postupka nad dužnikom da se u roku od 15 dana od dana objave rješenja na e-oglasnoj ploči ovoga suda solidarno uplate na sudski depozit </w:t>
      </w:r>
      <w:r w:rsidR="0008188C">
        <w:t>15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08188C">
        <w:t>28. rujna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820A1A">
      <w:pPr>
        <w:ind w:firstLine="720"/>
        <w:jc w:val="both"/>
      </w:pPr>
      <w:r>
        <w:t xml:space="preserve">Sud je proveo uvid u </w:t>
      </w:r>
      <w:r w:rsidR="008103DC">
        <w:t xml:space="preserve">materijalnu dokumentaciju u spisu </w:t>
      </w:r>
      <w:r w:rsidR="0008188C">
        <w:t xml:space="preserve">i to: prijedlog FINE za otvaranje stečajnog postupka dana 2.3.2016. g., povijesni izvadak iz sudskog registra, </w:t>
      </w:r>
      <w:proofErr w:type="spellStart"/>
      <w:r w:rsidR="0008188C">
        <w:t>prokazni</w:t>
      </w:r>
      <w:proofErr w:type="spellEnd"/>
      <w:r w:rsidR="0008188C">
        <w:t xml:space="preserve"> popis imovine dužnika od 21.9.2016. g. ovjerovljen kod javnog bilježnika Boris </w:t>
      </w:r>
      <w:proofErr w:type="spellStart"/>
      <w:r w:rsidR="0008188C">
        <w:t>Godžirov</w:t>
      </w:r>
      <w:proofErr w:type="spellEnd"/>
      <w:r w:rsidR="0008188C">
        <w:t xml:space="preserve"> iz Našica OV-4893/16 od 21.9.2016. g.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08188C" w:rsidP="002954B4" w:rsidR="0008188C">
      <w:pPr>
        <w:ind w:firstLine="720"/>
        <w:jc w:val="both"/>
      </w:pPr>
    </w:p>
    <w:p w:rsidRDefault="0008188C" w:rsidP="002954B4" w:rsidR="0008188C">
      <w:pPr>
        <w:ind w:firstLine="720"/>
        <w:jc w:val="both"/>
      </w:pPr>
    </w:p>
    <w:p w:rsidRDefault="00820A1A" w:rsidP="0008188C" w:rsidR="0008188C">
      <w:pPr>
        <w:jc w:val="center"/>
      </w:pPr>
      <w:r>
        <w:t xml:space="preserve">U Osijeku </w:t>
      </w:r>
      <w:r w:rsidR="0008188C">
        <w:t>14. prosinca</w:t>
      </w:r>
      <w:r>
        <w:t xml:space="preserve"> 2016. g.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820A1A" w:rsidP="00820A1A" w:rsidR="00331671">
      <w:pPr>
        <w:jc w:val="both"/>
        <w:rPr>
          <w:b/>
        </w:rPr>
      </w:pPr>
      <w:r>
        <w:t xml:space="preserve">1. stečajni uprav. </w:t>
      </w:r>
      <w:r w:rsidR="000E6B63">
        <w:t>Vinko Dukić</w:t>
      </w:r>
    </w:p>
    <w:p w:rsidRDefault="00820A1A" w:rsidP="000E6B63" w:rsidR="00820A1A">
      <w:pPr>
        <w:tabs>
          <w:tab w:pos="6120" w:val="left"/>
        </w:tabs>
        <w:jc w:val="both"/>
      </w:pPr>
      <w:r>
        <w:t xml:space="preserve">2. predlagatelj FINA </w:t>
      </w:r>
      <w:r w:rsidR="000E6B63">
        <w:tab/>
      </w:r>
    </w:p>
    <w:p w:rsidRDefault="00820A1A" w:rsidP="00820A1A" w:rsidR="00820A1A">
      <w:pPr>
        <w:jc w:val="both"/>
      </w:pPr>
      <w:r>
        <w:t>3. ŽDO Osijek</w:t>
      </w:r>
    </w:p>
    <w:p w:rsidRDefault="00820A1A" w:rsidP="00820A1A" w:rsidR="00820A1A">
      <w:pPr>
        <w:jc w:val="both"/>
      </w:pPr>
      <w:r>
        <w:t>4. dužnik</w:t>
      </w:r>
    </w:p>
    <w:p w:rsidRDefault="00820A1A" w:rsidP="000E6B63" w:rsidR="0008188C">
      <w:pPr>
        <w:tabs>
          <w:tab w:pos="4950" w:val="left"/>
        </w:tabs>
        <w:jc w:val="both"/>
      </w:pPr>
      <w:r>
        <w:t xml:space="preserve">5. </w:t>
      </w:r>
      <w:proofErr w:type="spellStart"/>
      <w:r>
        <w:t>z.z</w:t>
      </w:r>
      <w:proofErr w:type="spellEnd"/>
      <w:r>
        <w:t xml:space="preserve">. dužnika </w:t>
      </w:r>
      <w:r w:rsidR="0008188C">
        <w:t xml:space="preserve">Marina Bulat, Martin, Bana Josipa Jelačića 145 </w:t>
      </w:r>
    </w:p>
    <w:p w:rsidRDefault="00820A1A" w:rsidP="000E6B63" w:rsidR="00820A1A">
      <w:pPr>
        <w:tabs>
          <w:tab w:pos="4950" w:val="left"/>
        </w:tabs>
        <w:jc w:val="both"/>
      </w:pPr>
      <w:r>
        <w:t>6. e-</w:t>
      </w:r>
      <w:proofErr w:type="spellStart"/>
      <w:r>
        <w:t>ogl</w:t>
      </w:r>
      <w:proofErr w:type="spellEnd"/>
      <w:r>
        <w:t>. pl.</w:t>
      </w:r>
      <w:r w:rsidR="002954B4">
        <w:t xml:space="preserve"> </w:t>
      </w:r>
    </w:p>
    <w:p w:rsidRDefault="000E6B63" w:rsidP="000E6B63" w:rsidR="000E6B63">
      <w:pPr>
        <w:tabs>
          <w:tab w:pos="4950" w:val="left"/>
        </w:tabs>
        <w:jc w:val="both"/>
      </w:pPr>
    </w:p>
    <w:p w:rsidRDefault="000E6B63" w:rsidP="000E6B63" w:rsidR="000E6B63">
      <w:pPr>
        <w:tabs>
          <w:tab w:pos="4950" w:val="left"/>
        </w:tabs>
        <w:jc w:val="both"/>
      </w:pPr>
      <w:r>
        <w:t>____________________________</w:t>
      </w:r>
    </w:p>
    <w:p w:rsidRDefault="00820A1A" w:rsidP="00820A1A" w:rsidR="00820A1A" w:rsidRPr="000E6B63">
      <w:pPr>
        <w:jc w:val="both"/>
        <w:rPr>
          <w:b/>
        </w:rPr>
      </w:pPr>
      <w:r w:rsidRPr="000E6B63">
        <w:rPr>
          <w:b/>
        </w:rPr>
        <w:t xml:space="preserve">    Nakon pravomoćnosti</w:t>
      </w:r>
    </w:p>
    <w:p w:rsidRDefault="00820A1A" w:rsidP="00820A1A" w:rsidR="00820A1A">
      <w:pPr>
        <w:jc w:val="both"/>
      </w:pPr>
      <w:r>
        <w:t>7. registar suda - ovdje</w:t>
      </w:r>
    </w:p>
    <w:p w:rsidRDefault="00820A1A" w:rsidP="0008188C" w:rsidR="007D7E9A">
      <w:pPr>
        <w:tabs>
          <w:tab w:pos="1515" w:val="left"/>
        </w:tabs>
        <w:jc w:val="both"/>
        <w:rPr>
          <w:sz w:val="20"/>
          <w:szCs w:val="20"/>
        </w:rPr>
      </w:pPr>
      <w:r>
        <w:t xml:space="preserve">8. kal. </w:t>
      </w:r>
      <w:r w:rsidR="0008188C">
        <w:t>14.1.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 w:rsidRPr="001154A0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FE2" w:rsidR="00411FE2">
      <w:r>
        <w:separator/>
      </w:r>
    </w:p>
  </w:endnote>
  <w:endnote w:id="0" w:type="continuationSeparator">
    <w:p w:rsidRDefault="00411FE2" w:rsidR="00411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FE2" w:rsidR="00411FE2">
      <w:r>
        <w:separator/>
      </w:r>
    </w:p>
  </w:footnote>
  <w:footnote w:id="0" w:type="continuationSeparator">
    <w:p w:rsidRDefault="00411FE2" w:rsidR="00411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4F63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08188C" w:rsidP="0008188C" w:rsidR="0008188C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469/16-12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8188C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4F63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84416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1FE2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3735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C0D3B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D4091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4F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4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4F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4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BULAT društvo s ograničenom odgovornošću za ugostiteljstvo i trgovinu</izvorni_sadrzaj>
    <derivirana_varijabla naziv="DomainObject.Predmet.ProtustrankaFormated_1">  BULAT društvo s ograničenom odgovornošću za ugostiteljstvo i trgovinu</derivirana_varijabla>
  </DomainObject.Predmet.ProtustrankaFormated>
  <DomainObject.Predmet.ProtustrankaFormatedOIB>
    <izvorni_sadrzaj>  BULAT društvo s ograničenom odgovornošću za ugostiteljstvo i trgovinu, OIB 00884085501</izvorni_sadrzaj>
    <derivirana_varijabla naziv="DomainObject.Predmet.ProtustrankaFormatedOIB_1">  BULAT društvo s ograničenom odgovornošću za ugostiteljstvo i trgovinu, OIB 00884085501</derivirana_varijabla>
  </DomainObject.Predmet.ProtustrankaFormatedOIB>
  <DomainObject.Predmet.ProtustrankaFormatedWithAdress>
    <izvorni_sadrzaj> BULAT društvo s ograničenom odgovornošću za ugostiteljstvo i trgovinu, Bana Josipa Jelačića 145, 31500 Martin</izvorni_sadrzaj>
    <derivirana_varijabla naziv="DomainObject.Predmet.ProtustrankaFormatedWithAdress_1"> BULAT društvo s ograničenom odgovornošću za ugostiteljstvo i trgovinu, Bana Josipa Jelačića 145, 31500 Martin</derivirana_varijabla>
  </DomainObject.Predmet.ProtustrankaFormatedWithAdress>
  <DomainObject.Predmet.ProtustrankaFormatedWithAdressOIB>
    <izvorni_sadrzaj> BULAT društvo s ograničenom odgovornošću za ugostiteljstvo i trgovinu, OIB 00884085501, Bana Josipa Jelačića 145, 31500 Martin</izvorni_sadrzaj>
    <derivirana_varijabla naziv="DomainObject.Predmet.ProtustrankaFormatedWithAdressOIB_1"> BULAT društvo s ograničenom odgovornošću za ugostiteljstvo i trgovinu, OIB 00884085501, Bana Josipa Jelačića 145, 31500 Martin</derivirana_varijabla>
  </DomainObject.Predmet.ProtustrankaFormatedWithAdressOIB>
  <DomainObject.Predmet.ProtustrankaWithAdress>
    <izvorni_sadrzaj>BULAT društvo s ograničenom odgovornošću za ugostiteljstvo i trgovinu Bana Josipa Jelačića 145, 31500 Martin</izvorni_sadrzaj>
    <derivirana_varijabla naziv="DomainObject.Predmet.ProtustrankaWithAdress_1">BULAT društvo s ograničenom odgovornošću za ugostiteljstvo i trgovinu Bana Josipa Jelačića 145, 31500 Martin</derivirana_varijabla>
  </DomainObject.Predmet.ProtustrankaWithAdress>
  <DomainObject.Predmet.ProtustrankaWithAdressOIB>
    <izvorni_sadrzaj>BULAT društvo s ograničenom odgovornošću za ugostiteljstvo i trgovinu, OIB 00884085501, Bana Josipa Jelačića 145, 31500 Martin</izvorni_sadrzaj>
    <derivirana_varijabla naziv="DomainObject.Predmet.ProtustrankaWithAdressOIB_1">BULAT društvo s ograničenom odgovornošću za ugostiteljstvo i trgovinu, OIB 00884085501, Bana Josipa Jelačića 145, 31500 Martin</derivirana_varijabla>
  </DomainObject.Predmet.ProtustrankaWithAdressOIB>
  <DomainObject.Predmet.ProtustrankaNazivFormated>
    <izvorni_sadrzaj>BULAT društvo s ograničenom odgovornošću za ugostiteljstvo i trgovinu</izvorni_sadrzaj>
    <derivirana_varijabla naziv="DomainObject.Predmet.ProtustrankaNazivFormated_1">BULAT društvo s ograničenom odgovornošću za ugostiteljstvo i trgovinu</derivirana_varijabla>
  </DomainObject.Predmet.ProtustrankaNazivFormated>
  <DomainObject.Predmet.ProtustrankaNazivFormatedOIB>
    <izvorni_sadrzaj>BULAT društvo s ograničenom odgovornošću za ugostiteljstvo i trgovinu, OIB 00884085501</izvorni_sadrzaj>
    <derivirana_varijabla naziv="DomainObject.Predmet.ProtustrankaNazivFormatedOIB_1">BULAT društvo s ograničenom odgovornošću za ugostiteljstvo i trgovinu, OIB 00884085501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BULAT društvo s ograničenom odgovornošću za ugostiteljstvo i trgovinu</item>
    </izvorni_sadrzaj>
    <derivirana_varijabla naziv="DomainObject.Predmet.ProtuStrankaListFormated_1">
      <item>BULAT društvo s ograničenom odgovornošću za ugostiteljstvo i trgovinu</item>
    </derivirana_varijabla>
  </DomainObject.Predmet.ProtuStrankaListFormated>
  <DomainObject.Predmet.ProtuStrankaListFormatedOIB>
    <izvorni_sadrzaj>
      <item>BULAT društvo s ograničenom odgovornošću za ugostiteljstvo i trgovinu, OIB 00884085501</item>
    </izvorni_sadrzaj>
    <derivirana_varijabla naziv="DomainObject.Predmet.ProtuStrankaListFormatedOIB_1">
      <item>BULAT društvo s ograničenom odgovornošću za ugostiteljstvo i trgovinu, OIB 00884085501</item>
    </derivirana_varijabla>
  </DomainObject.Predmet.ProtuStrankaListFormatedOIB>
  <DomainObject.Predmet.ProtuStrankaListFormatedWithAdress>
    <izvorni_sadrzaj>
      <item>BULAT društvo s ograničenom odgovornošću za ugostiteljstvo i trgovinu, Bana Josipa Jelačića 145, 31500 Martin</item>
    </izvorni_sadrzaj>
    <derivirana_varijabla naziv="DomainObject.Predmet.ProtuStrankaListFormatedWithAdress_1">
      <item>BULAT društvo s ograničenom odgovornošću za ugostiteljstvo i trgovinu, Bana Josipa Jelačića 145, 31500 Martin</item>
    </derivirana_varijabla>
  </DomainObject.Predmet.ProtuStrankaListFormatedWithAdress>
  <DomainObject.Predmet.ProtuStrankaListFormatedWithAdressOIB>
    <izvorni_sadrzaj>
      <item>BULAT društvo s ograničenom odgovornošću za ugostiteljstvo i trgovinu, OIB 00884085501, Bana Josipa Jelačića 145, 31500 Martin</item>
    </izvorni_sadrzaj>
    <derivirana_varijabla naziv="DomainObject.Predmet.ProtuStrankaListFormatedWithAdressOIB_1">
      <item>BULAT društvo s ograničenom odgovornošću za ugostiteljstvo i trgovinu, OIB 00884085501, Bana Josipa Jelačića 145, 31500 Martin</item>
    </derivirana_varijabla>
  </DomainObject.Predmet.ProtuStrankaListFormatedWithAdressOIB>
  <DomainObject.Predmet.ProtuStrankaListNazivFormated>
    <izvorni_sadrzaj>
      <item>BULAT društvo s ograničenom odgovornošću za ugostiteljstvo i trgovinu</item>
    </izvorni_sadrzaj>
    <derivirana_varijabla naziv="DomainObject.Predmet.ProtuStrankaListNazivFormated_1">
      <item>BULAT društvo s ograničenom odgovornošću za ugostiteljstvo i trgovinu</item>
    </derivirana_varijabla>
  </DomainObject.Predmet.ProtuStrankaListNazivFormated>
  <DomainObject.Predmet.ProtuStrankaListNazivFormatedOIB>
    <izvorni_sadrzaj>
      <item>BULAT društvo s ograničenom odgovornošću za ugostiteljstvo i trgovinu, OIB 00884085501</item>
    </izvorni_sadrzaj>
    <derivirana_varijabla naziv="DomainObject.Predmet.ProtuStrankaListNazivFormatedOIB_1">
      <item>BULAT društvo s ograničenom odgovornošću za ugostiteljstvo i trgovinu, OIB 00884085501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BULAT društvo s ograničenom odgovornošću za ugostiteljstvo i trgovinu</izvorni_sadrzaj>
    <derivirana_varijabla naziv="DomainObject.Predmet.ProtustrankaIDrugi_1">BULAT društvo s ograničenom odgovornošću za ugostiteljstvo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BULAT društvo s ograničenom odgovornošću za ugostiteljstvo i trgovinu, OIB 00884085501, Bana Josipa Jelačića 145, 31500 Martin</izvorni_sadrzaj>
    <derivirana_varijabla naziv="DomainObject.Predmet.ProtustrankaIDrugiAdressOIB_1">BULAT društvo s ograničenom odgovornošću za ugostiteljstvo i trgovinu, OIB 00884085501, Bana Josipa Jelačića 145,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BULAT društvo s ograničenom odgovornošću za ugostiteljstvo i trgovinu</item>
    </izvorni_sadrzaj>
    <derivirana_varijabla naziv="DomainObject.Predmet.SudioniciListNaziv_1">
      <item>FINA RC OSIJEK</item>
      <item>BULAT društvo s ograničenom odgovornošću za ugostiteljstvo i trgovinu</item>
    </derivirana_varijabla>
  </DomainObject.Predmet.SudioniciListNaziv>
  <DomainObject.Predmet.SudioniciListAdressOIB>
    <izvorni_sadrzaj>
      <item>FINA RC OSIJEK, OIB 85821130368, L. Jegera 3,31000 Osijek</item>
      <item>BULAT društvo s ograničenom odgovornošću za ugostiteljstvo i trgovinu, OIB 00884085501, Bana Josipa Jelačića 145,31500 Martin</item>
    </izvorni_sadrzaj>
    <derivirana_varijabla naziv="DomainObject.Predmet.SudioniciListAdressOIB_1">
      <item>FINA RC OSIJEK, OIB 85821130368, L. Jegera 3,31000 Osijek</item>
      <item>BULAT društvo s ograničenom odgovornošću za ugostiteljstvo i trgovinu, OIB 00884085501, Bana Josipa Jelačića 145,31500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00884085501</item>
    </izvorni_sadrzaj>
    <derivirana_varijabla naziv="DomainObject.Predmet.SudioniciListNazivOIB_1">
      <item>, OIB 85821130368</item>
      <item>, OIB 00884085501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C907C-8AE1-47F3-BCA6-FCF0F7D5D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698</properties:Words>
  <properties:Characters>3796</properties:Characters>
  <properties:Lines>146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2016-12-14T08:52:00Z</dcterms:created>
  <dc:creator>dsekulic</dc:creator>
  <cp:lastModifiedBy>Danijela Sekulić</cp:lastModifiedBy>
  <cp:lastPrinted>2016-12-14T08:52:00Z</cp:lastPrinted>
  <dcterms:modified xmlns:xsi="http://www.w3.org/2001/XMLSchema-instance" xsi:type="dcterms:W3CDTF">2016-12-14T08:52:00Z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