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7C3F72" w:rsidRPr="006A1BF5">
        <w:tc>
          <w:tcPr>
            <w:tcW w:type="dxa" w:w="2829"/>
            <w:shd w:fill="auto" w:color="auto" w:val="clear"/>
          </w:tcPr>
          <w:p w:rsidRDefault="007C3F72" w:rsidP="0030193F" w:rsidR="007C3F72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3F72" w:rsidP="0030193F" w:rsidR="007C3F72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7C3F72" w:rsidP="0030193F" w:rsidR="007C3F72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7C3F72" w:rsidP="0030193F" w:rsidR="007C3F72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8587e2" w14:paraId="48587e2" w:rsidRDefault="007C3F72" w:rsidP="007C3F72" w:rsidR="007C3F72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564EDE" w:rsidP="007C3F72" w:rsidR="00564EDE">
      <w:pPr>
        <w:pStyle w:val="SudSjedite"/>
        <w:jc w:val="center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E33310">
        <w:t>24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707C39" w:rsidP="00707C39" w:rsidR="00707C39" w:rsidRPr="00C2698B">
      <w:pPr>
        <w:ind w:left="708"/>
        <w:jc w:val="both"/>
      </w:pPr>
      <w:r w:rsidRPr="00593AA0">
        <w:rPr>
          <w:b/>
        </w:rPr>
        <w:t>59. Suvlasnički dio: 26/5538 ETAŽNO VLASNIŠTVO (E-59)</w:t>
      </w:r>
      <w:r w:rsidRPr="00C2698B">
        <w:t xml:space="preserve"> 1. G-2/7 koji se nalazi na garaža (pomoćna prizemna građevina-10 garažnih jedinica) izgrađ. na čest. 376/6, u ul. Marije Jurić Zagorke izgrađ. na čest. 376/6 neto korisne površine P=17,89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593AA0">
        <w:rPr>
          <w:rFonts w:cs="Times New Roman"/>
        </w:rPr>
        <w:t>37.8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593AA0">
        <w:rPr>
          <w:rFonts w:cs="Times New Roman"/>
        </w:rPr>
        <w:t>34.02</w:t>
      </w:r>
      <w:r w:rsidR="004F4AAC">
        <w:rPr>
          <w:rFonts w:cs="Times New Roman"/>
        </w:rPr>
        <w:t>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593AA0">
        <w:rPr>
          <w:rFonts w:cs="Times New Roman"/>
        </w:rPr>
        <w:t>422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</w:t>
      </w:r>
      <w:r w:rsidR="00593AA0">
        <w:rPr>
          <w:rFonts w:cs="Times New Roman"/>
        </w:rPr>
        <w:t>954</w:t>
      </w:r>
      <w:r w:rsidRPr="005F52AF">
        <w:rPr>
          <w:rFonts w:cs="Times New Roman"/>
        </w:rPr>
        <w:t>.</w:t>
      </w:r>
    </w:p>
    <w:p w:rsidRDefault="00B16DA7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16DA7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6C7892">
        <w:rPr>
          <w:rFonts w:cs="Times New Roman"/>
        </w:rPr>
        <w:t>9942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6C7892">
        <w:rPr>
          <w:rFonts w:cs="Times New Roman"/>
        </w:rPr>
        <w:t>244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6C7892">
        <w:rPr>
          <w:rFonts w:cs="Times New Roman"/>
        </w:rPr>
        <w:t>37.8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6C7892">
        <w:rPr>
          <w:rFonts w:cs="Times New Roman"/>
        </w:rPr>
        <w:t>37.8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>je uplatio iznos jamčevine od 3</w:t>
      </w:r>
      <w:r w:rsidR="006C7892">
        <w:rPr>
          <w:rFonts w:cs="Times New Roman"/>
        </w:rPr>
        <w:t>.78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6C7892">
        <w:rPr>
          <w:rFonts w:cs="Times New Roman"/>
        </w:rPr>
        <w:t>34.02</w:t>
      </w:r>
      <w:r w:rsidR="00C2473D">
        <w:rPr>
          <w:rFonts w:cs="Times New Roman"/>
        </w:rPr>
        <w:t>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6C7892">
        <w:rPr>
          <w:rFonts w:cs="Times New Roman"/>
        </w:rPr>
        <w:t>34.020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B16DA7" w:rsidP="00B16DA7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2742FE">
        <w:rPr>
          <w:rFonts w:cs="Times New Roman"/>
        </w:rPr>
        <w:t>24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AD7578" w:rsidR="008E3FD9">
      <w:pPr>
        <w:ind w:firstLine="708" w:left="4956"/>
        <w:jc w:val="both"/>
      </w:pPr>
      <w:r>
        <w:t xml:space="preserve">Iris Hatvalić Nemec </w:t>
      </w:r>
    </w:p>
    <w:p w:rsidRDefault="008E3FD9" w:rsidP="00B16DA7" w:rsidR="008E3FD9">
      <w:pPr>
        <w:jc w:val="both"/>
        <w:rPr>
          <w:rFonts w:cs="Times New Roman"/>
        </w:rPr>
      </w:pPr>
    </w:p>
    <w:p w:rsidRDefault="00B16DA7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7C3F72" w:rsidR="00DA0242">
      <w:headerReference w:type="default" r:id="rId11"/>
      <w:footerReference w:type="default" r:id="rId12"/>
      <w:pgSz w:code="9" w:h="16839" w:w="11907"/>
      <w:pgMar w:gutter="0" w:footer="1134" w:header="28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EDF" w:rsidP="00537B78" w:rsidR="00126EDF">
      <w:r>
        <w:separator/>
      </w:r>
    </w:p>
  </w:endnote>
  <w:endnote w:id="0" w:type="continuationSeparator">
    <w:p w:rsidRDefault="00126EDF" w:rsidP="00537B78" w:rsidR="00126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EDF" w:rsidP="00537B78" w:rsidR="00126EDF">
      <w:r>
        <w:separator/>
      </w:r>
    </w:p>
  </w:footnote>
  <w:footnote w:id="0" w:type="continuationSeparator">
    <w:p w:rsidRDefault="00126EDF" w:rsidP="00537B78" w:rsidR="00126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7C3F72" w:rsidP="007C3F72" w:rsidR="007C3F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578">
          <w:t>1</w:t>
        </w:r>
        <w:r>
          <w:fldChar w:fldCharType="end"/>
        </w:r>
      </w:p>
    </w:sdtContent>
  </w:sdt>
  <w:p w:rsidRDefault="007C3F72" w:rsidP="007C3F72" w:rsidR="007C3F72">
    <w:pPr>
      <w:pStyle w:val="Zaglavlje"/>
      <w:spacing w:after="0"/>
    </w:pPr>
    <w:r>
      <w:t>Poslovni broj: 4 St-252/16-200</w:t>
    </w:r>
  </w:p>
  <w:p w:rsidRDefault="007C3F72" w:rsidP="007C3F72" w:rsidR="007C3F72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6ED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3AA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892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C39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F72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578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6DA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St-252/2016-200</izvorni_sadrzaj>
    <derivirana_varijabla naziv="DomainObject.Oznaka_1">St-252/2016-200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St-252/2016-200</izvorni_sadrzaj>
    <derivirana_varijabla naziv="DomainObject.PoslovniBrojDokumenta_1">St-252/2016-200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C7A3F-399B-4BB4-864C-34AD586F38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5094</properties:Characters>
  <properties:Lines>116</properties:Lines>
  <properties:Paragraphs>38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2018-09-24T12:20:00Z</cp:lastPrinted>
  <dcterms:modified xmlns:xsi="http://www.w3.org/2001/XMLSchema-instance" xsi:type="dcterms:W3CDTF">2018-09-26T11:54:00Z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St-252/2016-200 / Odluka - Rješenje - dosuda (St-252-16-200-II rješenje o dosudi garaža  E-59 Erste banka-24.9.18..docx)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