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592b" w14:paraId="373592b" w:rsidRDefault="00E074C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74CD" w:rsidP="00E074CD" w:rsidR="00E074CD">
      <w:pPr>
        <w:pStyle w:val="Bezproreda"/>
      </w:pPr>
    </w:p>
    <w:p w:rsidRDefault="00E074CD" w:rsidP="00E074CD" w:rsidR="00E074CD">
      <w:pPr>
        <w:pStyle w:val="Bezproreda"/>
      </w:pPr>
    </w:p>
    <w:p w:rsidRDefault="00E074CD" w:rsidP="00E074CD" w:rsidR="00AE649C">
      <w:pPr>
        <w:pStyle w:val="Bezproreda"/>
      </w:pPr>
      <w:r>
        <w:t xml:space="preserve">     Republika Hrvatska</w:t>
      </w:r>
    </w:p>
    <w:p w:rsidRDefault="00E074CD" w:rsidP="00E074CD" w:rsidR="00E074CD">
      <w:pPr>
        <w:pStyle w:val="Bezproreda"/>
      </w:pPr>
      <w:r>
        <w:t>Trgovački sud u Bjelovaru</w:t>
      </w:r>
    </w:p>
    <w:p w:rsidRDefault="00E074CD" w:rsidP="00E074CD" w:rsidR="00E074CD">
      <w:pPr>
        <w:pStyle w:val="Bezproreda"/>
      </w:pPr>
      <w:r>
        <w:t>Bjelovar, Dr. I. Lebovića 42.</w:t>
      </w:r>
    </w:p>
    <w:p w:rsidRDefault="00E074CD" w:rsidP="00E074CD" w:rsidR="00E074CD">
      <w:pPr>
        <w:pStyle w:val="Bezproreda"/>
      </w:pPr>
    </w:p>
    <w:p w:rsidRDefault="00E074CD" w:rsidP="00E074CD" w:rsidR="00E074CD">
      <w:pPr>
        <w:spacing w:after="0"/>
        <w:ind w:firstLine="708" w:left="4956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Poslovni broj:1 St-221/2013-51</w:t>
      </w:r>
    </w:p>
    <w:p w:rsidRDefault="00E074CD" w:rsidP="00E074CD" w:rsidR="00E074C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074CD" w:rsidP="00E074CD" w:rsidR="00E074CD">
      <w:pPr>
        <w:spacing w:after="0"/>
        <w:ind w:firstLine="708" w:left="1416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U     I M E    R E P U B L I K E     H R V A T S K E</w:t>
      </w:r>
    </w:p>
    <w:p w:rsidRDefault="00E074CD" w:rsidP="00E074CD" w:rsidR="00E074CD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074CD" w:rsidP="00E074CD" w:rsidR="00E074CD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E074CD" w:rsidP="00E074CD" w:rsidR="00E074C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074CD" w:rsidP="00E074CD" w:rsidR="00E074CD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Bjelovaru, po  sucu Branki Pleskalt,  u predmetu stečaja nad  Stečajnom masom iza dužnika MAXIMAL d.o.o. u stečaju, Virovitica, Ferde Rusana 100, OIB: 92114323867,   7. ožujka  2019. </w:t>
      </w:r>
    </w:p>
    <w:p w:rsidRDefault="00E074CD" w:rsidP="00E074CD" w:rsidR="00E074CD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j e</w:t>
      </w:r>
    </w:p>
    <w:p w:rsidRDefault="00E074CD" w:rsidP="00E074CD" w:rsidR="00E074C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074CD" w:rsidP="00E074CD" w:rsidR="00E074CD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1. Obustavlja se i zaključuje stečajni postupak nad Stečajnom masom iza dužnika MAXIMAL d.o.o. u stečaju, Virovitica, Ferde Rusana 100, OIB: 92114323867, temeljem članka 293. Stečajnog zakona (NN br. 44/96, 29/99, 129/00, 123/03, 197/03, 187/04, 82/06, 116/10, 25/12, 133/12 i 71/15, dalje: SZ).</w:t>
      </w:r>
    </w:p>
    <w:p w:rsidRDefault="00E074CD" w:rsidP="00E074CD" w:rsidR="00E074CD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074CD" w:rsidP="00E074CD" w:rsidR="00E074CD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2. Ovo rješenje objaviti će se na e-oglasnoj ploči suda i dostaviti će se nakon pravomoćnosti registru Trgovačkog suda u Bjelovaru radi brisanja stečajnog dužnika iz sudskog registra.</w:t>
      </w:r>
    </w:p>
    <w:p w:rsidRDefault="00E074CD" w:rsidP="00E074CD" w:rsidR="00E074CD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E074CD" w:rsidP="00E074CD" w:rsidR="00E074CD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074CD" w:rsidP="00E074CD" w:rsidR="00E074CD">
      <w:pPr>
        <w:pStyle w:val="Bezproreda"/>
      </w:pPr>
      <w:r>
        <w:tab/>
        <w:t>Rješenjem ovog suda poslovni broj: 1 St-221/2013-25 od dana 25. siječnja 2017. godine određen je nastavak stečajnog postupka nad stečajnom masom iza dužnika Maximal d.o.o. Bjelovar, te je određen i upis stečajne mase brisanog dužnika u sudski registar kao i upis stečajnog upravitelja Branka Valentića.</w:t>
      </w:r>
    </w:p>
    <w:p w:rsidRDefault="00E074CD" w:rsidP="00E074CD" w:rsidR="00E074CD">
      <w:pPr>
        <w:pStyle w:val="Bezproreda"/>
      </w:pPr>
    </w:p>
    <w:p w:rsidRDefault="00E074CD" w:rsidP="00E074CD" w:rsidR="00E074CD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Svojim podneskom dana 15. veljače 2019. godine stečajni upravitelj je dostavio na spis pismeno izvješće o tijeku stečajnog postupka i stanju stečajne mase. U prijedlogu navodi da je u dosadašnjem tijeku postupka ostvario iznos od 24.724,52 kune, koji iznos predstavlja jedinu i cjelokupnu dužnikovu stečajnu masu. Od ostvarenog iznosa podmireni su nastali odvjetnički troškovi u iznosu od 5.312,50 kuna i bruto nagrada stečajnog upravitelja u iznosu od 10.000,00 kuna, tako da stečajni dužnik trenutno ima na raspolaganju iznos od 9.412,02 kuna. Nadalje navodi, da bi u slučaju nastavka vođenja stečajnog postupka trošak za predvidivo trajanje istog u vremenu od 6 mjeseci iznosilo 20.150,00 kuna, u koji troškak ulazi trošak FIN-e od 500,00 kuna, trošak banke 500,00 kuna, trošak izrade žiga 150,00 kuna, računovodstveni trošak 4.000,00 kuna, trošak korištenja poslovnog prostora 2.000,00 kuna, </w:t>
      </w:r>
      <w:r>
        <w:rPr>
          <w:rFonts w:cs="Times New Roman" w:hAnsi="Times New Roman" w:ascii="Times New Roman"/>
          <w:sz w:val="24"/>
          <w:szCs w:val="24"/>
          <w:lang w:val="hr-HR"/>
        </w:rPr>
        <w:lastRenderedPageBreak/>
        <w:t>trošak pošte, pristojbe i dr. 1.000,00 kuna, stvarni trošak stečajnog upravitelja 2.000,00 kuna te bruto nagrada stečajnog upravitelja 10.000,00 kuna. Sukladno svemu naprijed navedenom, kao i činjenici da raspoloži iznos stečajne mase od 9.412,02 kune nije dovoljan za podmirenje gore navedenih predvidivih troškova u iznosu od 20.150,00 kuna koji bi nastali u daljnjem tijeku provođenja stečajnog postupka, stoga predlaže da sud ovaj postupak zaključi temeljem članka 293. Stečajnog zakona, a iznos od 9.412,02 kune prebaci u Fond za namirenje troškova stečajnog postupka.</w:t>
      </w:r>
    </w:p>
    <w:p w:rsidRDefault="00E074CD" w:rsidP="00E074CD" w:rsidR="00E074C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074CD" w:rsidP="00E074CD" w:rsidR="00E074CD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Imajući u vidu gore navedeno, te obzirom da stečajna masa nije dostatna ni za namirenje troškova postupka,  sudac je u skladu s  odredbom čl. 293.  st. 1. Stečajnog zakona, riješio kao u izreci ovog rješenja.</w:t>
      </w:r>
    </w:p>
    <w:p w:rsidRDefault="00E074CD" w:rsidP="00E074CD" w:rsidR="00E074CD">
      <w:pPr>
        <w:spacing w:after="0"/>
        <w:ind w:firstLine="708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074CD" w:rsidP="00E074CD" w:rsidR="00E074CD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Nakon pravomoćnosti ovog rješenja  stečajni dužnik će biti brisan iz sudskog registra Trgovačkog suda u Bjelovaru.</w:t>
      </w:r>
    </w:p>
    <w:p w:rsidRDefault="00E074CD" w:rsidP="00E074CD" w:rsidR="00E074C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074CD" w:rsidP="00E074CD" w:rsidR="00E074CD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Bjelovaru  7. ožujka  2019.</w:t>
      </w:r>
    </w:p>
    <w:p w:rsidRDefault="00E074CD" w:rsidP="00E074CD" w:rsidR="00E074C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074CD" w:rsidP="00E074CD" w:rsidR="00E074CD">
      <w:pPr>
        <w:spacing w:after="0"/>
        <w:ind w:firstLine="708" w:left="354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S u d a c</w:t>
      </w:r>
    </w:p>
    <w:p w:rsidRDefault="00E074CD" w:rsidP="00E074CD" w:rsidR="00E074CD">
      <w:pPr>
        <w:pStyle w:val="Bezproreda"/>
      </w:pPr>
      <w:r>
        <w:t xml:space="preserve">                                                                                      Branka Pleskalt  v.r.</w:t>
      </w:r>
    </w:p>
    <w:p w:rsidRDefault="00E074CD" w:rsidP="00E074CD" w:rsidR="00E074CD">
      <w:pPr>
        <w:pStyle w:val="Bezproreda"/>
      </w:pPr>
    </w:p>
    <w:p w:rsidRDefault="00E074CD" w:rsidP="00E074CD" w:rsidR="00E074C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E074CD" w:rsidP="00E074CD" w:rsidR="00E074C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E074CD" w:rsidP="00E074CD" w:rsidR="00E074CD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074CD" w:rsidP="00E074CD" w:rsidR="00E074CD">
      <w:pPr>
        <w:spacing w:after="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Pouka o pravnom lijeku: protiv ovog rješenja može se podnijeti žalba u roku od 8 dana od dostave rješenja, na Visoki trgovački sud RH u Zagrebu, a putem ovog suda (čl. 19. st. 1. i 2. SZ). Dostava se smatra obavljenom istekom osmog dana od dana objave ovog rješenja na e-oglasnoj ploči suda (čl. 12. st. 1. SZ).Žalba se podnosi u tri primjerka.</w:t>
      </w:r>
    </w:p>
    <w:p w:rsidRDefault="00E074CD" w:rsidP="00E074CD" w:rsidR="00E074C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074C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7848354"/>
      <w:docPartObj>
        <w:docPartGallery w:val="Page Numbers (Top of Page)"/>
        <w:docPartUnique/>
      </w:docPartObj>
    </w:sdtPr>
    <w:sdtEndPr/>
    <w:sdtContent>
      <w:p w:rsidRDefault="00E074CD" w:rsidR="00E074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C31">
          <w:t>2</w:t>
        </w:r>
        <w:r>
          <w:fldChar w:fldCharType="end"/>
        </w:r>
      </w:p>
    </w:sdtContent>
  </w:sdt>
  <w:p w:rsidRDefault="00E074CD" w:rsidR="008333A9">
    <w:pPr>
      <w:pStyle w:val="Zaglavlje"/>
    </w:pPr>
    <w:r>
      <w:t>Poslovni broj: 1 St-221/2013-51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C31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4CD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074CD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eastAsia="Times New Roman" w:hAnsi="Arial" w:ascii="Arial"/>
      <w:noProof/>
      <w:kern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eastAsia="Times New Roman" w:hAnsi="Arial" w:ascii="Arial"/>
      <w:noProof/>
      <w:kern w:val="20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hAnsi="Times New Roman" w:ascii="Times New Roman"/>
      <w:b/>
      <w:caps/>
      <w:sz w:val="24"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hAnsi="Times New Roman" w:ascii="Times New Roman"/>
      <w:sz w:val="24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  <w:lang w:val="hr-HR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hAnsi="Times New Roman" w:ascii="Times New Roman"/>
      <w:noProof/>
      <w:sz w:val="24"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hAnsi="Times New Roman" w:ascii="Times New Roman"/>
      <w:noProof/>
      <w:sz w:val="24"/>
      <w:szCs w:val="24"/>
      <w:lang w:val="hr-HR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hAnsi="Times New Roman" w:ascii="Times New Roman"/>
      <w:b/>
      <w:noProof/>
      <w:sz w:val="24"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074CD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eastAsia="Times New Roman" w:hAnsi="Arial"/>
      <w:noProof/>
      <w:kern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eastAsia="Times New Roman" w:hAnsi="Arial"/>
      <w:i/>
      <w:noProof/>
      <w:kern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eastAsia="Times New Roman" w:hAnsi="Arial"/>
      <w:noProof/>
      <w:kern w:val="20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eastAsia="Times New Roman" w:hAnsi="Arial"/>
      <w:i/>
      <w:noProof/>
      <w:kern w:val="20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hAnsi="Times New Roman"/>
      <w:b/>
      <w:caps/>
      <w:sz w:val="24"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hAnsi="Times New Roman"/>
      <w:noProof/>
      <w:sz w:val="24"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hAnsi="Times New Roman"/>
      <w:b/>
      <w:noProof/>
      <w:sz w:val="24"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93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St-221/2013-51</izvorni_sadrzaj>
    <derivirana_varijabla naziv="DomainObject.Oznaka_1">St-221/2013-51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siječnja 2015.</izvorni_sadrzaj>
    <derivirana_varijabla naziv="DomainObject.Predmet.DatumArhiviranja_1">13. siječnja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2013.</izvorni_sadrzaj>
    <derivirana_varijabla naziv="DomainObject.Predmet.DatumOsnivanja_1">11.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prosinca 2014.</izvorni_sadrzaj>
    <derivirana_varijabla naziv="DomainObject.Predmet.DatumRjesavanja_1">1. prosinca 2014.</derivirana_varijabla>
  </DomainObject.Predmet.DatumRjesavanja>
  <DomainObject.Predmet.DatumRokaCuvanja>
    <izvorni_sadrzaj>31. prosinca 2043.</izvorni_sadrzaj>
    <derivirana_varijabla naziv="DomainObject.Predmet.DatumRokaCuvanja_1">31. prosinca 2043.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siječnja 2015.</izvorni_sadrzaj>
    <derivirana_varijabla naziv="DomainObject.Predmet.DatumZatvaranja_1">13. siječnja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hr.ibm.icms.common.model.sluzbeneosobe.Referada@40aa40aa[id=5716, dbStatus=null, naziv=Referada 1, oznaka=null, sudac=null] &lt;-hr.ibm.icms.common.model.sluzbeneosobe.Referada@40aa40aa[status dodjele: =false]</izvorni_sadrzaj>
    <derivirana_varijabla naziv="DomainObject.Predmet.MjestoCuvanja_1">hr.ibm.icms.common.model.sluzbeneosobe.Referada@40aa40aa[id=5716, dbStatus=null, naziv=Referada 1, oznaka=null, sudac=null] &lt;-hr.ibm.icms.common.model.sluzbeneosobe.Referada@40aa40aa[status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St-221/2013</izvorni_sadrzaj>
    <derivirana_varijabla naziv="DomainObject.Predmet.OznakaBroj_1">St-221/2013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MAXIMAL društvo s ograničenom odgovornošću za trgovinu, proizvodnju i usluge BJELOVAR</izvorni_sadrzaj>
    <derivirana_varijabla naziv="DomainObject.Predmet.ProtustrankaFormated_1">  MAXIMAL društvo s ograničenom odgovornošću za trgovinu, proizvodnju i usluge BJELOVAR</derivirana_varijabla>
  </DomainObject.Predmet.ProtustrankaFormated>
  <DomainObject.Predmet.ProtustrankaFormatedOIB>
    <izvorni_sadrzaj>  MAXIMAL društvo s ograničenom odgovornošću za trgovinu, proizvodnju i usluge BJELOVAR, OIB 21817306752</izvorni_sadrzaj>
    <derivirana_varijabla naziv="DomainObject.Predmet.ProtustrankaFormatedOIB_1">  MAXIMAL društvo s ograničenom odgovornošću za trgovinu, proizvodnju i usluge BJELOVAR, OIB 21817306752</derivirana_varijabla>
  </DomainObject.Predmet.ProtustrankaFormatedOIB>
  <DomainObject.Predmet.ProtustrankaFormatedWithAdress>
    <izvorni_sadrzaj> MAXIMAL društvo s ograničenom odgovornošću za trgovinu, proizvodnju i usluge BJELOVAR, Slavonska Cesta 87, 43000 Bjelovar</izvorni_sadrzaj>
    <derivirana_varijabla naziv="DomainObject.Predmet.ProtustrankaFormatedWithAdress_1"> MAXIMAL društvo s ograničenom odgovornošću za trgovinu, proizvodnju i usluge BJELOVAR, Slavonska Cesta 87, 43000 Bjelovar</derivirana_varijabla>
  </DomainObject.Predmet.ProtustrankaFormatedWithAdress>
  <DomainObject.Predmet.ProtustrankaFormatedWithAdressOIB>
    <izvorni_sadrzaj> MAXIMAL društvo s ograničenom odgovornošću za trgovinu, proizvodnju i usluge BJELOVAR, OIB 21817306752, Slavonska Cesta 87, 43000 Bjelovar</izvorni_sadrzaj>
    <derivirana_varijabla naziv="DomainObject.Predmet.ProtustrankaFormatedWithAdressOIB_1"> MAXIMAL društvo s ograničenom odgovornošću za trgovinu, proizvodnju i usluge BJELOVAR, OIB 21817306752, Slavonska Cesta 87, 43000 Bjelovar</derivirana_varijabla>
  </DomainObject.Predmet.ProtustrankaFormatedWithAdressOIB>
  <DomainObject.Predmet.ProtustrankaWithAdress>
    <izvorni_sadrzaj>MAXIMAL društvo s ograničenom odgovornošću za trgovinu, proizvodnju i usluge BJELOVAR Slavonska Cesta 87, 43000 Bjelovar</izvorni_sadrzaj>
    <derivirana_varijabla naziv="DomainObject.Predmet.ProtustrankaWithAdress_1">MAXIMAL društvo s ograničenom odgovornošću za trgovinu, proizvodnju i usluge BJELOVAR Slavonska Cesta 87, 43000 Bjelovar</derivirana_varijabla>
  </DomainObject.Predmet.ProtustrankaWithAdress>
  <DomainObject.Predmet.ProtustrankaWithAdressOIB>
    <izvorni_sadrzaj>MAXIMAL društvo s ograničenom odgovornošću za trgovinu, proizvodnju i usluge BJELOVAR, OIB 21817306752, Slavonska Cesta 87, 43000 Bjelovar</izvorni_sadrzaj>
    <derivirana_varijabla naziv="DomainObject.Predmet.ProtustrankaWithAdressOIB_1">MAXIMAL društvo s ograničenom odgovornošću za trgovinu, proizvodnju i usluge BJELOVAR, OIB 21817306752, Slavonska Cesta 87, 43000 Bjelovar</derivirana_varijabla>
  </DomainObject.Predmet.ProtustrankaWithAdressOIB>
  <DomainObject.Predmet.ProtustrankaNazivFormated>
    <izvorni_sadrzaj>MAXIMAL društvo s ograničenom odgovornošću za trgovinu, proizvodnju i usluge BJELOVAR</izvorni_sadrzaj>
    <derivirana_varijabla naziv="DomainObject.Predmet.ProtustrankaNazivFormated_1">MAXIMAL društvo s ograničenom odgovornošću za trgovinu, proizvodnju i usluge BJELOVAR</derivirana_varijabla>
  </DomainObject.Predmet.ProtustrankaNazivFormated>
  <DomainObject.Predmet.ProtustrankaNazivFormatedOIB>
    <izvorni_sadrzaj>MAXIMAL društvo s ograničenom odgovornošću za trgovinu, proizvodnju i usluge BJELOVAR, OIB 21817306752</izvorni_sadrzaj>
    <derivirana_varijabla naziv="DomainObject.Predmet.ProtustrankaNazivFormatedOIB_1">MAXIMAL društvo s ograničenom odgovornošću za trgovinu, proizvodnju i usluge BJELOVAR, OIB 21817306752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ALENA BIGAČ, BJELOVAR, radnica zastupanog po punomoćniku ZOU Jovan Doneski, Melita Babić, Perica Medaković i Hrvoje Čačić</izvorni_sadrzaj>
    <derivirana_varijabla naziv="DomainObject.Predmet.StrankaFormated_1">  ALENA BIGAČ, BJELOVAR, radnica zastupanog po punomoćniku ZOU Jovan Doneski, Melita Babić, Perica Medaković i Hrvoje Čačić</derivirana_varijabla>
  </DomainObject.Predmet.StrankaFormated>
  <DomainObject.Predmet.StrankaFormatedOIB>
    <izvorni_sadrzaj>  ALENA BIGAČ, BJELOVAR, radnica zastupanog po punomoćniku ZOU Jovan Doneski, Melita Babić, Perica Medaković i Hrvoje Čačić</izvorni_sadrzaj>
    <derivirana_varijabla naziv="DomainObject.Predmet.StrankaFormatedOIB_1">  ALENA BIGAČ, BJELOVAR, radnica zastupanog po punomoćniku ZOU Jovan Doneski, Melita Babić, Perica Medaković i Hrvoje Čačić</derivirana_varijabla>
  </DomainObject.Predmet.StrankaFormatedOIB>
  <DomainObject.Predmet.StrankaFormatedWithAdress>
    <izvorni_sadrzaj> ALENA BIGAČ, BJELOVAR, radnica, Željka Sabola 3, 43000 Bjelovar zastupanog po punomoćniku ZOU Jovan Doneski, Melita Babić, Perica Medaković i Hrvoje Čačić</izvorni_sadrzaj>
    <derivirana_varijabla naziv="DomainObject.Predmet.StrankaFormatedWithAdress_1"> ALENA BIGAČ, BJELOVAR, radnica, Željka Sabola 3, 43000 Bjelovar zastupanog po punomoćniku ZOU Jovan Doneski, Melita Babić, Perica Medaković i Hrvoje Čačić</derivirana_varijabla>
  </DomainObject.Predmet.StrankaFormatedWithAdress>
  <DomainObject.Predmet.StrankaFormatedWithAdressOIB>
    <izvorni_sadrzaj> ALENA BIGAČ, BJELOVAR, radnica, Željka Sabola 3, 43000 Bjelovar zastupanog po punomoćniku ZOU Jovan Doneski, Melita Babić, Perica Medaković i Hrvoje Čačić</izvorni_sadrzaj>
    <derivirana_varijabla naziv="DomainObject.Predmet.StrankaFormatedWithAdressOIB_1"> ALENA BIGAČ, BJELOVAR, radnica, Željka Sabola 3, 43000 Bjelovar zastupanog po punomoćniku ZOU Jovan Doneski, Melita Babić, Perica Medaković i Hrvoje Čačić</derivirana_varijabla>
  </DomainObject.Predmet.StrankaFormatedWithAdressOIB>
  <DomainObject.Predmet.StrankaWithAdress>
    <izvorni_sadrzaj>ALENA BIGAČ, BJELOVAR, radnica Željka Sabola 3,43000 Bjelovar</izvorni_sadrzaj>
    <derivirana_varijabla naziv="DomainObject.Predmet.StrankaWithAdress_1">ALENA BIGAČ, BJELOVAR, radnica Željka Sabola 3,43000 Bjelovar</derivirana_varijabla>
  </DomainObject.Predmet.StrankaWithAdress>
  <DomainObject.Predmet.StrankaWithAdressOIB>
    <izvorni_sadrzaj>ALENA BIGAČ, BJELOVAR, radnica, Željka Sabola 3,43000 Bjelovar</izvorni_sadrzaj>
    <derivirana_varijabla naziv="DomainObject.Predmet.StrankaWithAdressOIB_1">ALENA BIGAČ, BJELOVAR, radnica, Željka Sabola 3,43000 Bjelovar</derivirana_varijabla>
  </DomainObject.Predmet.StrankaWithAdressOIB>
  <DomainObject.Predmet.StrankaNazivFormated>
    <izvorni_sadrzaj>ALENA BIGAČ, BJELOVAR, radnica</izvorni_sadrzaj>
    <derivirana_varijabla naziv="DomainObject.Predmet.StrankaNazivFormated_1">ALENA BIGAČ, BJELOVAR, radnica</derivirana_varijabla>
  </DomainObject.Predmet.StrankaNazivFormated>
  <DomainObject.Predmet.StrankaNazivFormatedOIB>
    <izvorni_sadrzaj>ALENA BIGAČ, BJELOVAR, radnica</izvorni_sadrzaj>
    <derivirana_varijabla naziv="DomainObject.Predmet.StrankaNazivFormatedOIB_1">ALENA BIGAČ, BJELOVAR, radnica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ALENA BIGAČ, BJELOVAR, radnica zastupanog po punomoćniku ZOU Jovan Doneski, Melita Babić, Perica Medaković i Hrvoje Čačić</item>
    </izvorni_sadrzaj>
    <derivirana_varijabla naziv="DomainObject.Predmet.StrankaListFormated_1">
      <item>ALENA BIGAČ, BJELOVAR, radnica zastupanog po punomoćniku ZOU Jovan Doneski, Melita Babić, Perica Medaković i Hrvoje Čačić</item>
    </derivirana_varijabla>
  </DomainObject.Predmet.StrankaListFormated>
  <DomainObject.Predmet.StrankaListFormatedOIB>
    <izvorni_sadrzaj>
      <item>ALENA BIGAČ, BJELOVAR, radnica zastupanog po punomoćniku ZOU Jovan Doneski, Melita Babić, Perica Medaković i Hrvoje Čačić</item>
    </izvorni_sadrzaj>
    <derivirana_varijabla naziv="DomainObject.Predmet.StrankaListFormatedOIB_1">
      <item>ALENA BIGAČ, BJELOVAR, radnica zastupanog po punomoćniku ZOU Jovan Doneski, Melita Babić, Perica Medaković i Hrvoje Čačić</item>
    </derivirana_varijabla>
  </DomainObject.Predmet.StrankaListFormatedOIB>
  <DomainObject.Predmet.StrankaListFormatedWithAdress>
    <izvorni_sadrzaj>
      <item>ALENA BIGAČ, BJELOVAR, radnica, Željka Sabola 3, 43000 Bjelovar zastupanog po punomoćniku ZOU Jovan Doneski, Melita Babić, Perica Medaković i Hrvoje Čačić</item>
    </izvorni_sadrzaj>
    <derivirana_varijabla naziv="DomainObject.Predmet.StrankaListFormatedWithAdress_1">
      <item>ALENA BIGAČ, BJELOVAR, radnica, Željka Sabola 3, 43000 Bjelovar zastupanog po punomoćniku ZOU Jovan Doneski, Melita Babić, Perica Medaković i Hrvoje Čačić</item>
    </derivirana_varijabla>
  </DomainObject.Predmet.StrankaListFormatedWithAdress>
  <DomainObject.Predmet.StrankaListFormatedWithAdressOIB>
    <izvorni_sadrzaj>
      <item>ALENA BIGAČ, BJELOVAR, radnica, Željka Sabola 3, 43000 Bjelovar zastupanog po punomoćniku ZOU Jovan Doneski, Melita Babić, Perica Medaković i Hrvoje Čačić</item>
    </izvorni_sadrzaj>
    <derivirana_varijabla naziv="DomainObject.Predmet.StrankaListFormatedWithAdressOIB_1">
      <item>ALENA BIGAČ, BJELOVAR, radnica, Željka Sabola 3, 43000 Bjelovar zastupanog po punomoćniku ZOU Jovan Doneski, Melita Babić, Perica Medaković i Hrvoje Čačić</item>
    </derivirana_varijabla>
  </DomainObject.Predmet.StrankaListFormatedWithAdressOIB>
  <DomainObject.Predmet.StrankaListNazivFormated>
    <izvorni_sadrzaj>
      <item>ALENA BIGAČ, BJELOVAR, radnica</item>
    </izvorni_sadrzaj>
    <derivirana_varijabla naziv="DomainObject.Predmet.StrankaListNazivFormated_1">
      <item>ALENA BIGAČ, BJELOVAR, radnica</item>
    </derivirana_varijabla>
  </DomainObject.Predmet.StrankaListNazivFormated>
  <DomainObject.Predmet.StrankaListNazivFormatedOIB>
    <izvorni_sadrzaj>
      <item>ALENA BIGAČ, BJELOVAR, radnica</item>
    </izvorni_sadrzaj>
    <derivirana_varijabla naziv="DomainObject.Predmet.StrankaListNazivFormatedOIB_1">
      <item>ALENA BIGAČ, BJELOVAR, radnica</item>
    </derivirana_varijabla>
  </DomainObject.Predmet.StrankaListNazivFormatedOIB>
  <DomainObject.Predmet.ProtuStrankaListFormated>
    <izvorni_sadrzaj>
      <item>MAXIMAL društvo s ograničenom odgovornošću za trgovinu, proizvodnju i usluge BJELOVAR</item>
    </izvorni_sadrzaj>
    <derivirana_varijabla naziv="DomainObject.Predmet.ProtuStrankaListFormated_1">
      <item>MAXIMAL društvo s ograničenom odgovornošću za trgovinu, proizvodnju i usluge BJELOVAR</item>
    </derivirana_varijabla>
  </DomainObject.Predmet.ProtuStrankaListFormated>
  <DomainObject.Predmet.ProtuStrankaListFormatedOIB>
    <izvorni_sadrzaj>
      <item>MAXIMAL društvo s ograničenom odgovornošću za trgovinu, proizvodnju i usluge BJELOVAR, OIB 21817306752</item>
    </izvorni_sadrzaj>
    <derivirana_varijabla naziv="DomainObject.Predmet.ProtuStrankaListFormatedOIB_1">
      <item>MAXIMAL društvo s ograničenom odgovornošću za trgovinu, proizvodnju i usluge BJELOVAR, OIB 21817306752</item>
    </derivirana_varijabla>
  </DomainObject.Predmet.ProtuStrankaListFormatedOIB>
  <DomainObject.Predmet.ProtuStrankaListFormatedWithAdress>
    <izvorni_sadrzaj>
      <item>MAXIMAL društvo s ograničenom odgovornošću za trgovinu, proizvodnju i usluge BJELOVAR, Slavonska Cesta 87, 43000 Bjelovar</item>
    </izvorni_sadrzaj>
    <derivirana_varijabla naziv="DomainObject.Predmet.ProtuStrankaListFormatedWithAdress_1">
      <item>MAXIMAL društvo s ograničenom odgovornošću za trgovinu, proizvodnju i usluge BJELOVAR, Slavonska Cesta 87, 43000 Bjelovar</item>
    </derivirana_varijabla>
  </DomainObject.Predmet.ProtuStrankaListFormatedWithAdress>
  <DomainObject.Predmet.ProtuStrankaListFormatedWithAdressOIB>
    <izvorni_sadrzaj>
      <item>MAXIMAL društvo s ograničenom odgovornošću za trgovinu, proizvodnju i usluge BJELOVAR, OIB 21817306752, Slavonska Cesta 87, 43000 Bjelovar</item>
    </izvorni_sadrzaj>
    <derivirana_varijabla naziv="DomainObject.Predmet.ProtuStrankaListFormatedWithAdressOIB_1">
      <item>MAXIMAL društvo s ograničenom odgovornošću za trgovinu, proizvodnju i usluge BJELOVAR, OIB 21817306752, Slavonska Cesta 87, 43000 Bjelovar</item>
    </derivirana_varijabla>
  </DomainObject.Predmet.ProtuStrankaListFormatedWithAdressOIB>
  <DomainObject.Predmet.ProtuStrankaListNazivFormated>
    <izvorni_sadrzaj>
      <item>MAXIMAL društvo s ograničenom odgovornošću za trgovinu, proizvodnju i usluge BJELOVAR</item>
    </izvorni_sadrzaj>
    <derivirana_varijabla naziv="DomainObject.Predmet.ProtuStrankaListNazivFormated_1">
      <item>MAXIMAL društvo s ograničenom odgovornošću za trgovinu, proizvodnju i usluge BJELOVAR</item>
    </derivirana_varijabla>
  </DomainObject.Predmet.ProtuStrankaListNazivFormated>
  <DomainObject.Predmet.ProtuStrankaListNazivFormatedOIB>
    <izvorni_sadrzaj>
      <item>MAXIMAL društvo s ograničenom odgovornošću za trgovinu, proizvodnju i usluge BJELOVAR, OIB 21817306752</item>
    </izvorni_sadrzaj>
    <derivirana_varijabla naziv="DomainObject.Predmet.ProtuStrankaListNazivFormatedOIB_1">
      <item>MAXIMAL društvo s ograničenom odgovornošću za trgovinu, proizvodnju i usluge BJELOVAR, OIB 21817306752</item>
    </derivirana_varijabla>
  </DomainObject.Predmet.ProtuStrankaListNazivFormatedOIB>
  <DomainObject.Predmet.OstaliListFormated>
    <izvorni_sadrzaj>
      <item>MARKO ČAČIĆ, priv.steč. upravit.</item>
      <item>ZOU Jovan Doneski, Melita Babić, Perica Medaković i Hrvoje Čačić punomoćnik sudionika u postupku ALENA BIGAČ, BJELOVAR, radnica</item>
      <item>ŽDO u Bjelovaru</item>
      <item>VESNA BARTOLČIĆ</item>
      <item>Branko Valentić stečajni upravitelj</item>
      <item>sudski registar Trgovačkog suda u Bjelovaru</item>
      <item>računovodstvo, ovdje</item>
    </izvorni_sadrzaj>
    <derivirana_varijabla naziv="DomainObject.Predmet.OstaliListFormated_1">
      <item>MARKO ČAČIĆ, priv.steč. upravit.</item>
      <item>ZOU Jovan Doneski, Melita Babić, Perica Medaković i Hrvoje Čačić punomoćnik sudionika u postupku ALENA BIGAČ, BJELOVAR, radnica</item>
      <item>ŽDO u Bjelovaru</item>
      <item>VESNA BARTOLČIĆ</item>
      <item>Branko Valentić stečajni upravitelj</item>
      <item>sudski registar Trgovačkog suda u Bjelovaru</item>
      <item>računovodstvo, ovdje</item>
    </derivirana_varijabla>
  </DomainObject.Predmet.OstaliListFormated>
  <DomainObject.Predmet.OstaliListFormatedOIB>
    <izvorni_sadrzaj>
      <item>MARKO ČAČIĆ, priv.steč. upravit., OIB 71598929328</item>
      <item>ZOU Jovan Doneski, Melita Babić, Perica Medaković i Hrvoje Čačić punomoćnik sudionika u postupku ALENA BIGAČ, BJELOVAR, radnica</item>
      <item>ŽDO u Bjelovaru, OIB 86821435474</item>
      <item>VESNA BARTOLČIĆ</item>
      <item>Branko Valentić stečajni upravitelj</item>
      <item>sudski registar Trgovačkog suda u Bjelovaru</item>
      <item>računovodstvo, ovdje</item>
    </izvorni_sadrzaj>
    <derivirana_varijabla naziv="DomainObject.Predmet.OstaliListFormatedOIB_1">
      <item>MARKO ČAČIĆ, priv.steč. upravit., OIB 71598929328</item>
      <item>ZOU Jovan Doneski, Melita Babić, Perica Medaković i Hrvoje Čačić punomoćnik sudionika u postupku ALENA BIGAČ, BJELOVAR, radnica</item>
      <item>ŽDO u Bjelovaru, OIB 86821435474</item>
      <item>VESNA BARTOLČIĆ</item>
      <item>Branko Valentić stečajni upravitelj</item>
      <item>sudski registar Trgovačkog suda u Bjelovaru</item>
      <item>računovodstvo, ovdje</item>
    </derivirana_varijabla>
  </DomainObject.Predmet.OstaliListFormatedOIB>
  <DomainObject.Predmet.OstaliListFormatedWithAdress>
    <izvorni_sadrzaj>
      <item>MARKO ČAČIĆ, priv.steč. upravit., Osječka 217, 44330 Novska</item>
      <item>ZOU Jovan Doneski, Melita Babić, Perica Medaković i Hrvoje Čačić, V. Nazora 19b, Garešnica punomoćnik sudionika u postupku ALENA BIGAČ, BJELOVAR, radnica</item>
      <item>ŽDO u Bjelovaru</item>
      <item>VESNA BARTOLČIĆ, I. Mažuranića 3, 43231 Ivanska</item>
      <item>Branko Valentić stečajni upravitelj, F. Rusana 100., 33000 Virovitica</item>
      <item>sudski registar Trgovačkog suda u Bjelovaru</item>
      <item>računovodstvo, ovdje</item>
    </izvorni_sadrzaj>
    <derivirana_varijabla naziv="DomainObject.Predmet.OstaliListFormatedWithAdress_1">
      <item>MARKO ČAČIĆ, priv.steč. upravit., Osječka 217, 44330 Novska</item>
      <item>ZOU Jovan Doneski, Melita Babić, Perica Medaković i Hrvoje Čačić, V. Nazora 19b, Garešnica punomoćnik sudionika u postupku ALENA BIGAČ, BJELOVAR, radnica</item>
      <item>ŽDO u Bjelovaru</item>
      <item>VESNA BARTOLČIĆ, I. Mažuranića 3, 43231 Ivanska</item>
      <item>Branko Valentić stečajni upravitelj, F. Rusana 100., 33000 Virovitica</item>
      <item>sudski registar Trgovačkog suda u Bjelovaru</item>
      <item>računovodstvo, ovdje</item>
    </derivirana_varijabla>
  </DomainObject.Predmet.OstaliListFormatedWithAdress>
  <DomainObject.Predmet.OstaliListFormatedWithAdressOIB>
    <izvorni_sadrzaj>
      <item>MARKO ČAČIĆ, priv.steč. upravit., OIB 71598929328, Osječka 217, 44330 Novska</item>
      <item>ZOU Jovan Doneski, Melita Babić, Perica Medaković i Hrvoje Čačić, V. Nazora 19b, Garešnica punomoćnik sudionika u postupku ALENA BIGAČ, BJELOVAR, radnica</item>
      <item>ŽDO u Bjelovaru, OIB 86821435474</item>
      <item>VESNA BARTOLČIĆ, I. Mažuranića 3, 43231 Ivanska</item>
      <item>Branko Valentić stečajni upravitelj, F. Rusana 100., 33000 Virovitica</item>
      <item>sudski registar Trgovačkog suda u Bjelovaru</item>
      <item>računovodstvo, ovdje</item>
    </izvorni_sadrzaj>
    <derivirana_varijabla naziv="DomainObject.Predmet.OstaliListFormatedWithAdressOIB_1">
      <item>MARKO ČAČIĆ, priv.steč. upravit., OIB 71598929328, Osječka 217, 44330 Novska</item>
      <item>ZOU Jovan Doneski, Melita Babić, Perica Medaković i Hrvoje Čačić, V. Nazora 19b, Garešnica punomoćnik sudionika u postupku ALENA BIGAČ, BJELOVAR, radnica</item>
      <item>ŽDO u Bjelovaru, OIB 86821435474</item>
      <item>VESNA BARTOLČIĆ, I. Mažuranića 3, 43231 Ivanska</item>
      <item>Branko Valentić stečajni upravitelj, F. Rusana 100., 33000 Virovitica</item>
      <item>sudski registar Trgovačkog suda u Bjelovaru</item>
      <item>računovodstvo, ovdje</item>
    </derivirana_varijabla>
  </DomainObject.Predmet.OstaliListFormatedWithAdressOIB>
  <DomainObject.Predmet.OstaliListNazivFormated>
    <izvorni_sadrzaj>
      <item>MARKO ČAČIĆ, priv.steč. upravit.</item>
      <item>ZOU Jovan Doneski, Melita Babić, Perica Medaković i Hrvoje Čačić</item>
      <item>ŽDO u Bjelovaru</item>
      <item>VESNA BARTOLČIĆ</item>
      <item>Branko Valentić stečajni upravitelj</item>
      <item>sudski registar Trgovačkog suda u Bjelovaru</item>
      <item>računovodstvo, ovdje</item>
    </izvorni_sadrzaj>
    <derivirana_varijabla naziv="DomainObject.Predmet.OstaliListNazivFormated_1">
      <item>MARKO ČAČIĆ, priv.steč. upravit.</item>
      <item>ZOU Jovan Doneski, Melita Babić, Perica Medaković i Hrvoje Čačić</item>
      <item>ŽDO u Bjelovaru</item>
      <item>VESNA BARTOLČIĆ</item>
      <item>Branko Valentić stečajni upravitelj</item>
      <item>sudski registar Trgovačkog suda u Bjelovaru</item>
      <item>računovodstvo, ovdje</item>
    </derivirana_varijabla>
  </DomainObject.Predmet.OstaliListNazivFormated>
  <DomainObject.Predmet.OstaliListNazivFormatedOIB>
    <izvorni_sadrzaj>
      <item>MARKO ČAČIĆ, priv.steč. upravit., OIB 71598929328</item>
      <item>ZOU Jovan Doneski, Melita Babić, Perica Medaković i Hrvoje Čačić</item>
      <item>ŽDO u Bjelovaru, OIB 86821435474</item>
      <item>VESNA BARTOLČIĆ</item>
      <item>Branko Valentić stečajni upravitelj</item>
      <item>sudski registar Trgovačkog suda u Bjelovaru</item>
      <item>računovodstvo, ovdje</item>
    </izvorni_sadrzaj>
    <derivirana_varijabla naziv="DomainObject.Predmet.OstaliListNazivFormatedOIB_1">
      <item>MARKO ČAČIĆ, priv.steč. upravit., OIB 71598929328</item>
      <item>ZOU Jovan Doneski, Melita Babić, Perica Medaković i Hrvoje Čačić</item>
      <item>ŽDO u Bjelovaru, OIB 86821435474</item>
      <item>VESNA BARTOLČIĆ</item>
      <item>Branko Valentić stečajni upravitelj</item>
      <item>sudski registar Trgovačkog suda u Bjelovaru</item>
      <item>računovodstvo,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St-221/2013-51</izvorni_sadrzaj>
    <derivirana_varijabla naziv="DomainObject.PoslovniBrojDokumenta_1">St-221/2013-51</derivirana_varijabla>
  </DomainObject.PoslovniBrojDokumenta>
  <DomainObject.Predmet.StrankaIDrugi>
    <izvorni_sadrzaj>ALENA BIGAČ, BJELOVAR, radnica</izvorni_sadrzaj>
    <derivirana_varijabla naziv="DomainObject.Predmet.StrankaIDrugi_1">ALENA BIGAČ, BJELOVAR, radnica</derivirana_varijabla>
  </DomainObject.Predmet.StrankaIDrugi>
  <DomainObject.Predmet.ProtustrankaIDrugi>
    <izvorni_sadrzaj>MAXIMAL društvo s ograničenom odgovornošću za trgovinu, proizvodnju i usluge BJELOVAR</izvorni_sadrzaj>
    <derivirana_varijabla naziv="DomainObject.Predmet.ProtustrankaIDrugi_1">MAXIMAL društvo s ograničenom odgovornošću za trgovinu, proizvodnju i usluge BJELOVAR</derivirana_varijabla>
  </DomainObject.Predmet.ProtustrankaIDrugi>
  <DomainObject.Predmet.StrankaIDrugiAdressOIB>
    <izvorni_sadrzaj>ALENA BIGAČ, BJELOVAR, radnica, Željka Sabola 3, 43000 Bjelovar</izvorni_sadrzaj>
    <derivirana_varijabla naziv="DomainObject.Predmet.StrankaIDrugiAdressOIB_1">ALENA BIGAČ, BJELOVAR, radnica, Željka Sabola 3, 43000 Bjelovar</derivirana_varijabla>
  </DomainObject.Predmet.StrankaIDrugiAdressOIB>
  <DomainObject.Predmet.ProtustrankaIDrugiAdressOIB>
    <izvorni_sadrzaj>MAXIMAL društvo s ograničenom odgovornošću za trgovinu, proizvodnju i usluge BJELOVAR, OIB 21817306752, Slavonska Cesta 87, 43000 Bjelovar</izvorni_sadrzaj>
    <derivirana_varijabla naziv="DomainObject.Predmet.ProtustrankaIDrugiAdressOIB_1">MAXIMAL društvo s ograničenom odgovornošću za trgovinu, proizvodnju i usluge BJELOVAR, OIB 21817306752, Slavonska Cesta 87,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prosinca 2014.</izvorni_sadrzaj>
    <derivirana_varijabla naziv="DomainObject.Predmet.OdlukaRjesenje.DatumDonosenjaOdluke_1">1. prosinca 2014.</derivirana_varijabla>
  </DomainObject.Predmet.OdlukaRjesenje.DatumDonosenjaOdluke>
  <DomainObject.Predmet.OdlukaRjesenje.DatumPravomocnosti>
    <izvorni_sadrzaj>16. prosinca 2014.</izvorni_sadrzaj>
    <derivirana_varijabla naziv="DomainObject.Predmet.OdlukaRjesenje.DatumPravomocnosti_1">16. prosinca 2014.</derivirana_varijabla>
  </DomainObject.Predmet.OdlukaRjesenje.DatumPravomocnosti>
  <DomainObject.Predmet.OdlukaRjesenje.Oznaka>
    <izvorni_sadrzaj>St-221/2013-10</izvorni_sadrzaj>
    <derivirana_varijabla naziv="DomainObject.Predmet.OdlukaRjesenje.Oznaka_1">St-221/2013-10</derivirana_varijabla>
  </DomainObject.Predmet.OdlukaRjesenje.Oznaka>
  <DomainObject.Predmet.SudioniciListNaziv>
    <izvorni_sadrzaj>
      <item>MAXIMAL društvo s ograničenom odgovornošću za trgovinu, proizvodnju i usluge BJELOVAR</item>
      <item>MARKO ČAČIĆ, priv.steč. upravit.</item>
      <item>ALENA BIGAČ, BJELOVAR, radnica</item>
      <item>ZOU Jovan Doneski, Melita Babić, Perica Medaković i Hrvoje Čačić</item>
      <item>ŽDO u Bjelovaru</item>
      <item>VESNA BARTOLČIĆ</item>
      <item>Branko Valentić stečajni upravitelj</item>
      <item>sudski registar Trgovačkog suda u Bjelovaru</item>
      <item>računovodstvo, ovdje</item>
    </izvorni_sadrzaj>
    <derivirana_varijabla naziv="DomainObject.Predmet.SudioniciListNaziv_1">
      <item>MAXIMAL društvo s ograničenom odgovornošću za trgovinu, proizvodnju i usluge BJELOVAR</item>
      <item>MARKO ČAČIĆ, priv.steč. upravit.</item>
      <item>ALENA BIGAČ, BJELOVAR, radnica</item>
      <item>ZOU Jovan Doneski, Melita Babić, Perica Medaković i Hrvoje Čačić</item>
      <item>ŽDO u Bjelovaru</item>
      <item>VESNA BARTOLČIĆ</item>
      <item>Branko Valentić stečajni upravitelj</item>
      <item>sudski registar Trgovačkog suda u Bjelovaru</item>
      <item>računovodstvo, ovdje</item>
    </derivirana_varijabla>
  </DomainObject.Predmet.SudioniciListNaziv>
  <DomainObject.Predmet.SudioniciListAdressOIB>
    <izvorni_sadrzaj>
      <item>MAXIMAL društvo s ograničenom odgovornošću za trgovinu, proizvodnju i usluge BJELOVAR, OIB 21817306752, Slavonska Cesta 87,43000 Bjelovar</item>
      <item>MARKO ČAČIĆ, priv.steč. upravit., OIB 71598929328, Osječka 217,44330 Novska</item>
      <item>ALENA BIGAČ, BJELOVAR, radnica, Željka Sabola 3,43000 Bjelovar</item>
      <item>ZOU Jovan Doneski, Melita Babić, Perica Medaković i Hrvoje Čačić, V. Nazora 19b,Garešnica</item>
      <item>ŽDO u Bjelovaru, OIB 86821435474</item>
      <item>VESNA BARTOLČIĆ, I. Mažuranića 3,43231 Ivanska</item>
      <item>Branko Valentić stečajni upravitelj, F. Rusana 100.,33000 Virovitica</item>
      <item>sudski registar Trgovačkog suda u Bjelovaru</item>
      <item>računovodstvo, ovdje</item>
    </izvorni_sadrzaj>
    <derivirana_varijabla naziv="DomainObject.Predmet.SudioniciListAdressOIB_1">
      <item>MAXIMAL društvo s ograničenom odgovornošću za trgovinu, proizvodnju i usluge BJELOVAR, OIB 21817306752, Slavonska Cesta 87,43000 Bjelovar</item>
      <item>MARKO ČAČIĆ, priv.steč. upravit., OIB 71598929328, Osječka 217,44330 Novska</item>
      <item>ALENA BIGAČ, BJELOVAR, radnica, Željka Sabola 3,43000 Bjelovar</item>
      <item>ZOU Jovan Doneski, Melita Babić, Perica Medaković i Hrvoje Čačić, V. Nazora 19b,Garešnica</item>
      <item>ŽDO u Bjelovaru, OIB 86821435474</item>
      <item>VESNA BARTOLČIĆ, I. Mažuranića 3,43231 Ivanska</item>
      <item>Branko Valentić stečajni upravitelj, F. Rusana 100.,33000 Virovitica</item>
      <item>sudski registar Trgovačkog suda u Bjelovaru</item>
      <item>računovodstvo,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9B952-31EA-4689-BC24-2926FAE5A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2875</properties:Characters>
  <properties:Lines>71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2019-03-08T07:51:00Z</cp:lastPrinted>
  <dcterms:modified xmlns:xsi="http://www.w3.org/2001/XMLSchema-instance" xsi:type="dcterms:W3CDTF">2019-03-08T07:52:00Z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St-221/2013-51 / Odluka - Rješenje - obustava i zaključenje stečajnog postupka zbog nedostatnosti stečajne mase (odluka_St-221_2013-51.docx)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