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d095" w14:paraId="469d09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1454FF">
        <w:rPr>
          <w:lang w:val="hr-HR"/>
        </w:rPr>
        <w:t>330</w:t>
      </w:r>
      <w:r w:rsidR="001D3EBF">
        <w:rPr>
          <w:lang w:val="hr-HR"/>
        </w:rPr>
        <w:t>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F00CC">
        <w:rPr>
          <w:lang w:val="hr-HR"/>
        </w:rPr>
        <w:t xml:space="preserve">UDRUGA </w:t>
      </w:r>
      <w:r w:rsidR="001454FF">
        <w:rPr>
          <w:lang w:val="hr-HR"/>
        </w:rPr>
        <w:t>ZBORA NARODNE GARDE A SATNIJE BJELOVAR, Bjelovar, Masarykova 8</w:t>
      </w:r>
      <w:r w:rsidR="001F00CC">
        <w:rPr>
          <w:lang w:val="hr-HR"/>
        </w:rPr>
        <w:t>,</w:t>
      </w:r>
      <w:r w:rsidR="00A10E03"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1454FF">
        <w:rPr>
          <w:lang w:val="hr-HR"/>
        </w:rPr>
        <w:t>09511844946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1454FF">
        <w:rPr>
          <w:lang w:val="hr-HR"/>
        </w:rPr>
        <w:t>330</w:t>
      </w:r>
      <w:r w:rsidRPr="000664E3">
        <w:rPr>
          <w:lang w:val="hr-HR"/>
        </w:rPr>
        <w:t>/201</w:t>
      </w:r>
      <w:r w:rsidR="001D3EB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D3EBF">
        <w:rPr>
          <w:lang w:val="hr-HR"/>
        </w:rPr>
        <w:t>1</w:t>
      </w:r>
      <w:r w:rsidR="001454FF">
        <w:rPr>
          <w:lang w:val="hr-HR"/>
        </w:rPr>
        <w:t>9. travnja 2016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454FF">
        <w:rPr>
          <w:lang w:val="hr-HR"/>
        </w:rPr>
        <w:t>22.946,31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="0093784A">
        <w:rPr>
          <w:lang w:val="hr-HR"/>
        </w:rPr>
        <w:t xml:space="preserve"> - Branko Budić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454FF">
        <w:rPr>
          <w:lang w:val="hr-HR"/>
        </w:rPr>
        <w:t>9. svibnja</w:t>
      </w:r>
      <w:r w:rsidRPr="000664E3">
        <w:rPr>
          <w:lang w:val="hr-HR"/>
        </w:rPr>
        <w:t xml:space="preserve"> 201</w:t>
      </w:r>
      <w:r w:rsidR="001F00C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1F00CC" w:rsidP="000664E3" w:rsidR="001F00CC">
      <w:pPr>
        <w:rPr>
          <w:lang w:val="hr-HR"/>
        </w:rPr>
      </w:pPr>
    </w:p>
    <w:p w:rsidRDefault="0093784A" w:rsidP="000664E3" w:rsidR="0093784A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93784A" w:rsidP="0093784A" w:rsidR="0093784A">
      <w:pPr>
        <w:rPr>
          <w:lang w:val="hr-HR"/>
        </w:rPr>
      </w:pPr>
      <w:r>
        <w:rPr>
          <w:lang w:val="hr-HR"/>
        </w:rPr>
        <w:t xml:space="preserve">         predsjedniku udruge putem e-oglasne ploče suda</w:t>
      </w:r>
    </w:p>
    <w:p w:rsidRDefault="001454FF" w:rsidP="000664E3" w:rsidR="00894A7D" w:rsidRPr="00A10E03">
      <w:pPr>
        <w:rPr>
          <w:lang w:val="hr-HR"/>
        </w:rPr>
      </w:pPr>
      <w:r>
        <w:rPr>
          <w:lang w:val="hr-HR"/>
        </w:rPr>
        <w:t>Bj.9</w:t>
      </w:r>
      <w:r w:rsidR="001D3EBF">
        <w:rPr>
          <w:lang w:val="hr-HR"/>
        </w:rPr>
        <w:t>.</w:t>
      </w:r>
      <w:r>
        <w:rPr>
          <w:lang w:val="hr-HR"/>
        </w:rPr>
        <w:t>5</w:t>
      </w:r>
      <w:r w:rsidR="001D3EBF">
        <w:rPr>
          <w:lang w:val="hr-HR"/>
        </w:rPr>
        <w:t>.</w:t>
      </w:r>
      <w:r w:rsidR="0094317E" w:rsidRPr="00A10E03">
        <w:rPr>
          <w:lang w:val="hr-HR"/>
        </w:rPr>
        <w:t>201</w:t>
      </w:r>
      <w:r w:rsidR="001F00CC">
        <w:rPr>
          <w:lang w:val="hr-HR"/>
        </w:rPr>
        <w:t>6</w:t>
      </w:r>
      <w:r w:rsidR="0094317E" w:rsidRPr="00A10E03">
        <w:rPr>
          <w:lang w:val="hr-HR"/>
        </w:rPr>
        <w:t>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913" w:rsidR="00705913">
      <w:r>
        <w:separator/>
      </w:r>
    </w:p>
  </w:endnote>
  <w:endnote w:id="0" w:type="continuationSeparator">
    <w:p w:rsidRDefault="00705913" w:rsidR="00705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913" w:rsidR="00705913">
      <w:r>
        <w:separator/>
      </w:r>
    </w:p>
  </w:footnote>
  <w:footnote w:id="0" w:type="continuationSeparator">
    <w:p w:rsidRDefault="00705913" w:rsidR="00705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8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830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454FF"/>
    <w:rsid w:val="00173939"/>
    <w:rsid w:val="001A2E90"/>
    <w:rsid w:val="001D3EBF"/>
    <w:rsid w:val="001D7388"/>
    <w:rsid w:val="001F00CC"/>
    <w:rsid w:val="00213DD9"/>
    <w:rsid w:val="002221FF"/>
    <w:rsid w:val="00223A6B"/>
    <w:rsid w:val="00247E71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25B8F"/>
    <w:rsid w:val="00637318"/>
    <w:rsid w:val="006425FF"/>
    <w:rsid w:val="0066064B"/>
    <w:rsid w:val="00661990"/>
    <w:rsid w:val="006825E3"/>
    <w:rsid w:val="006D69FC"/>
    <w:rsid w:val="00701DB2"/>
    <w:rsid w:val="00705913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3784A"/>
    <w:rsid w:val="00940231"/>
    <w:rsid w:val="0094317E"/>
    <w:rsid w:val="009648B4"/>
    <w:rsid w:val="0099784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7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7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''UDRUGA ZBORA NARODNE GARDE A SATNIJE BJELOVAR'' zastupanog po punomoćniku Branko Budić</izvorni_sadrzaj>
    <derivirana_varijabla naziv="DomainObject.Predmet.ProtustrankaFormated_1">  ''UDRUGA ZBORA NARODNE GARDE A SATNIJE BJELOVAR'' zastupanog po punomoćniku Branko Budić</derivirana_varijabla>
  </DomainObject.Predmet.ProtustrankaFormated>
  <DomainObject.Predmet.ProtustrankaFormatedOIB>
    <izvorni_sadrzaj>  ''UDRUGA ZBORA NARODNE GARDE A SATNIJE BJELOVAR'', OIB 09511844946 zastupanog po punomoćniku Branko Budić</izvorni_sadrzaj>
    <derivirana_varijabla naziv="DomainObject.Predmet.ProtustrankaFormatedOIB_1">  ''UDRUGA ZBORA NARODNE GARDE A SATNIJE BJELOVAR'', OIB 09511844946 zastupanog po punomoćniku Branko Budić</derivirana_varijabla>
  </DomainObject.Predmet.ProtustrankaFormatedOIB>
  <DomainObject.Predmet.ProtustrankaFormatedWithAdress>
    <izvorni_sadrzaj> ''UDRUGA ZBORA NARODNE GARDE A SATNIJE BJELOVAR'', Masarykova 8, 43000 Bjelovar zastupanog po punomoćniku Branko Budić</izvorni_sadrzaj>
    <derivirana_varijabla naziv="DomainObject.Predmet.ProtustrankaFormatedWithAdress_1"> ''UDRUGA ZBORA NARODNE GARDE A SATNIJE BJELOVAR'', Masarykova 8, 43000 Bjelovar zastupanog po punomoćniku Branko Budić</derivirana_varijabla>
  </DomainObject.Predmet.ProtustrankaFormatedWithAdress>
  <DomainObject.Predmet.ProtustrankaFormatedWithAdressOIB>
    <izvorni_sadrzaj> ''UDRUGA ZBORA NARODNE GARDE A SATNIJE BJELOVAR'', OIB 09511844946, Masarykova 8, 43000 Bjelovar zastupanog po punomoćniku Branko Budić</izvorni_sadrzaj>
    <derivirana_varijabla naziv="DomainObject.Predmet.ProtustrankaFormatedWithAdressOIB_1"> ''UDRUGA ZBORA NARODNE GARDE A SATNIJE BJELOVAR'', OIB 09511844946, Masarykova 8, 43000 Bjelovar zastupanog po punomoćniku Branko Budić</derivirana_varijabla>
  </DomainObject.Predmet.ProtustrankaFormatedWithAdressOIB>
  <DomainObject.Predmet.ProtustrankaWithAdress>
    <izvorni_sadrzaj>''UDRUGA ZBORA NARODNE GARDE A SATNIJE BJELOVAR'' Masarykova 8, 43000 Bjelovar</izvorni_sadrzaj>
    <derivirana_varijabla naziv="DomainObject.Predmet.ProtustrankaWithAdress_1">''UDRUGA ZBORA NARODNE GARDE A SATNIJE BJELOVAR'' Masarykova 8, 43000 Bjelovar</derivirana_varijabla>
  </DomainObject.Predmet.ProtustrankaWithAdress>
  <DomainObject.Predmet.ProtustrankaWithAdressOIB>
    <izvorni_sadrzaj>''UDRUGA ZBORA NARODNE GARDE A SATNIJE BJELOVAR'', OIB 09511844946, Masarykova 8, 43000 Bjelovar</izvorni_sadrzaj>
    <derivirana_varijabla naziv="DomainObject.Predmet.ProtustrankaWithAdressOIB_1">''UDRUGA ZBORA NARODNE GARDE A SATNIJE BJELOVAR'', OIB 09511844946, Masarykova 8, 43000 Bjelovar</derivirana_varijabla>
  </DomainObject.Predmet.ProtustrankaWithAdressOIB>
  <DomainObject.Predmet.ProtustrankaNazivFormated>
    <izvorni_sadrzaj>''UDRUGA ZBORA NARODNE GARDE A SATNIJE BJELOVAR''</izvorni_sadrzaj>
    <derivirana_varijabla naziv="DomainObject.Predmet.ProtustrankaNazivFormated_1">''UDRUGA ZBORA NARODNE GARDE A SATNIJE BJELOVAR''</derivirana_varijabla>
  </DomainObject.Predmet.ProtustrankaNazivFormated>
  <DomainObject.Predmet.ProtustrankaNazivFormatedOIB>
    <izvorni_sadrzaj>''UDRUGA ZBORA NARODNE GARDE A SATNIJE BJELOVAR'', OIB 09511844946</izvorni_sadrzaj>
    <derivirana_varijabla naziv="DomainObject.Predmet.ProtustrankaNazivFormatedOIB_1">''UDRUGA ZBORA NARODNE GARDE A SATNIJE BJELOVAR'', OIB 09511844946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''UDRUGA ZBORA NARODNE GARDE A SATNIJE BJELOVAR'' zastupanog po punomoćniku Branko Budić</item>
    </izvorni_sadrzaj>
    <derivirana_varijabla naziv="DomainObject.Predmet.ProtuStrankaListFormated_1">
      <item>''UDRUGA ZBORA NARODNE GARDE A SATNIJE BJELOVAR'' zastupanog po punomoćniku Branko Budić</item>
    </derivirana_varijabla>
  </DomainObject.Predmet.ProtuStrankaListFormated>
  <DomainObject.Predmet.ProtuStrankaListFormatedOIB>
    <izvorni_sadrzaj>
      <item>''UDRUGA ZBORA NARODNE GARDE A SATNIJE BJELOVAR'', OIB 09511844946 zastupanog po punomoćniku Branko Budić</item>
    </izvorni_sadrzaj>
    <derivirana_varijabla naziv="DomainObject.Predmet.ProtuStrankaListFormatedOIB_1">
      <item>''UDRUGA ZBORA NARODNE GARDE A SATNIJE BJELOVAR'', OIB 09511844946 zastupanog po punomoćniku Branko Budić</item>
    </derivirana_varijabla>
  </DomainObject.Predmet.ProtuStrankaListFormatedOIB>
  <DomainObject.Predmet.ProtuStrankaListFormatedWithAdress>
    <izvorni_sadrzaj>
      <item>''UDRUGA ZBORA NARODNE GARDE A SATNIJE BJELOVAR'', Masarykova 8, 43000 Bjelovar zastupanog po punomoćniku Branko Budić</item>
    </izvorni_sadrzaj>
    <derivirana_varijabla naziv="DomainObject.Predmet.ProtuStrankaListFormatedWithAdress_1">
      <item>''UDRUGA ZBORA NARODNE GARDE A SATNIJE BJELOVAR'', Masarykova 8, 43000 Bjelovar zastupanog po punomoćniku Branko Budić</item>
    </derivirana_varijabla>
  </DomainObject.Predmet.ProtuStrankaListFormatedWithAdress>
  <DomainObject.Predmet.ProtuStrankaListFormatedWithAdressOIB>
    <izvorni_sadrzaj>
      <item>''UDRUGA ZBORA NARODNE GARDE A SATNIJE BJELOVAR'', OIB 09511844946, Masarykova 8, 43000 Bjelovar zastupanog po punomoćniku Branko Budić</item>
    </izvorni_sadrzaj>
    <derivirana_varijabla naziv="DomainObject.Predmet.ProtuStrankaListFormatedWithAdressOIB_1">
      <item>''UDRUGA ZBORA NARODNE GARDE A SATNIJE BJELOVAR'', OIB 09511844946, Masarykova 8, 43000 Bjelovar zastupanog po punomoćniku Branko Budić</item>
    </derivirana_varijabla>
  </DomainObject.Predmet.ProtuStrankaListFormatedWithAdressOIB>
  <DomainObject.Predmet.ProtuStrankaListNazivFormated>
    <izvorni_sadrzaj>
      <item>''UDRUGA ZBORA NARODNE GARDE A SATNIJE BJELOVAR''</item>
    </izvorni_sadrzaj>
    <derivirana_varijabla naziv="DomainObject.Predmet.ProtuStrankaListNazivFormated_1">
      <item>''UDRUGA ZBORA NARODNE GARDE A SATNIJE BJELOVAR''</item>
    </derivirana_varijabla>
  </DomainObject.Predmet.ProtuStrankaListNazivFormated>
  <DomainObject.Predmet.ProtuStrankaListNazivFormatedOIB>
    <izvorni_sadrzaj>
      <item>''UDRUGA ZBORA NARODNE GARDE A SATNIJE BJELOVAR'', OIB 09511844946</item>
    </izvorni_sadrzaj>
    <derivirana_varijabla naziv="DomainObject.Predmet.ProtuStrankaListNazivFormatedOIB_1">
      <item>''UDRUGA ZBORA NARODNE GARDE A SATNIJE BJELOVAR'', OIB 09511844946</item>
    </derivirana_varijabla>
  </DomainObject.Predmet.ProtuStrankaListNazivFormatedOIB>
  <DomainObject.Predmet.OstaliListFormated>
    <izvorni_sadrzaj>
      <item>Branko Budić punomoćnik sudionika u postupku ''UDRUGA ZBORA NARODNE GARDE A SATNIJE BJELOVAR''</item>
    </izvorni_sadrzaj>
    <derivirana_varijabla naziv="DomainObject.Predmet.OstaliListFormated_1">
      <item>Branko Budić punomoćnik sudionika u postupku ''UDRUGA ZBORA NARODNE GARDE A SATNIJE BJELOVAR''</item>
    </derivirana_varijabla>
  </DomainObject.Predmet.OstaliListFormated>
  <DomainObject.Predmet.OstaliListFormatedOIB>
    <izvorni_sadrzaj>
      <item>Branko Budić punomoćnik sudionika u postupku ''UDRUGA ZBORA NARODNE GARDE A SATNIJE BJELOVAR''</item>
    </izvorni_sadrzaj>
    <derivirana_varijabla naziv="DomainObject.Predmet.OstaliListFormatedOIB_1">
      <item>Branko Budić punomoćnik sudionika u postupku ''UDRUGA ZBORA NARODNE GARDE A SATNIJE BJELOVAR''</item>
    </derivirana_varijabla>
  </DomainObject.Predmet.OstaliListFormatedOIB>
  <DomainObject.Predmet.OstaliListFormatedWithAdress>
    <izvorni_sadrzaj>
      <item>Branko Budić punomoćnik sudionika u postupku ''UDRUGA ZBORA NARODNE GARDE A SATNIJE BJELOVAR''</item>
    </izvorni_sadrzaj>
    <derivirana_varijabla naziv="DomainObject.Predmet.OstaliListFormatedWithAdress_1">
      <item>Branko Budić punomoćnik sudionika u postupku ''UDRUGA ZBORA NARODNE GARDE A SATNIJE BJELOVAR''</item>
    </derivirana_varijabla>
  </DomainObject.Predmet.OstaliListFormatedWithAdress>
  <DomainObject.Predmet.OstaliListFormatedWithAdressOIB>
    <izvorni_sadrzaj>
      <item>Branko Budić punomoćnik sudionika u postupku ''UDRUGA ZBORA NARODNE GARDE A SATNIJE BJELOVAR''</item>
    </izvorni_sadrzaj>
    <derivirana_varijabla naziv="DomainObject.Predmet.OstaliListFormatedWithAdressOIB_1">
      <item>Branko Budić punomoćnik sudionika u postupku ''UDRUGA ZBORA NARODNE GARDE A SATNIJE BJELOVAR''</item>
    </derivirana_varijabla>
  </DomainObject.Predmet.OstaliListFormatedWithAdressOIB>
  <DomainObject.Predmet.OstaliListNazivFormated>
    <izvorni_sadrzaj>
      <item>Branko Budić</item>
    </izvorni_sadrzaj>
    <derivirana_varijabla naziv="DomainObject.Predmet.OstaliListNazivFormated_1">
      <item>Branko Budić</item>
    </derivirana_varijabla>
  </DomainObject.Predmet.OstaliListNazivFormated>
  <DomainObject.Predmet.OstaliListNazivFormatedOIB>
    <izvorni_sadrzaj>
      <item>Branko Budić</item>
    </izvorni_sadrzaj>
    <derivirana_varijabla naziv="DomainObject.Predmet.OstaliListNazivFormatedOIB_1">
      <item>Branko Budić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''UDRUGA ZBORA NARODNE GARDE A SATNIJE BJELOVAR''</izvorni_sadrzaj>
    <derivirana_varijabla naziv="DomainObject.Predmet.ProtustrankaIDrugi_1">''UDRUGA ZBORA NARODNE GARDE A SATNIJE BJELOVAR''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''UDRUGA ZBORA NARODNE GARDE A SATNIJE BJELOVAR'', OIB 09511844946, Masarykova 8, 43000 Bjelovar</izvorni_sadrzaj>
    <derivirana_varijabla naziv="DomainObject.Predmet.ProtustrankaIDrugiAdressOIB_1">''UDRUGA ZBORA NARODNE GARDE A SATNIJE BJELOVAR'', OIB 09511844946, Masarykova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''UDRUGA ZBORA NARODNE GARDE A SATNIJE BJELOVAR''</item>
      <item>Branko Budić</item>
    </izvorni_sadrzaj>
    <derivirana_varijabla naziv="DomainObject.Predmet.SudioniciListNaziv_1">
      <item>FINA, RC ZAGREB, Podružnica Bjelovar</item>
      <item>''UDRUGA ZBORA NARODNE GARDE A SATNIJE BJELOVAR''</item>
      <item>Branko Budić</item>
    </derivirana_varijabla>
  </DomainObject.Predmet.SudioniciListNaziv>
  <DomainObject.Predmet.SudioniciListAdressOIB>
    <izvorni_sadrzaj>
      <item>FINA, RC ZAGREB, Podružnica Bjelovar, OIB 85821130368, F. Supila 4,43000 Bjelovar</item>
      <item>''UDRUGA ZBORA NARODNE GARDE A SATNIJE BJELOVAR'', OIB 09511844946, Masarykova 8,43000 Bjelovar</item>
      <item>Branko Budić</item>
    </izvorni_sadrzaj>
    <derivirana_varijabla naziv="DomainObject.Predmet.SudioniciListAdressOIB_1">
      <item>FINA, RC ZAGREB, Podružnica Bjelovar, OIB 85821130368, F. Supila 4,43000 Bjelovar</item>
      <item>''UDRUGA ZBORA NARODNE GARDE A SATNIJE BJELOVAR'', OIB 09511844946, Masarykova 8,43000 Bjelovar</item>
      <item>Branko Budić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09511844946</item>
      <item>, OIB null</item>
    </izvorni_sadrzaj>
    <derivirana_varijabla naziv="DomainObject.Predmet.SudioniciListNazivOIB_1">
      <item>, OIB 85821130368</item>
      <item>, OIB 09511844946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318A3-C04C-431C-BCBF-5968ACAAA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291</properties:Words>
  <properties:Characters>1622</properties:Characters>
  <properties:Lines>50</properties:Lines>
  <properties:Paragraphs>14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2016-05-09T06:20:00Z</dcterms:created>
  <dc:creator>553y7k3</dc:creator>
  <cp:lastModifiedBy>Željka Vitez</cp:lastModifiedBy>
  <cp:lastPrinted>2016-05-09T06:43:00Z</cp:lastPrinted>
  <dcterms:modified xmlns:xsi="http://www.w3.org/2001/XMLSchema-instance" xsi:type="dcterms:W3CDTF">2016-05-09T09:02:00Z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