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b944" w14:paraId="b3ab944" w:rsidRDefault="00A92ACA" w:rsidP="00910611" w:rsidR="00A92AC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2ACA" w:rsidP="00910611" w:rsidR="00A92ACA">
      <w:r>
        <w:rPr>
          <w:rFonts w:eastAsia="MS Mincho"/>
        </w:rPr>
        <w:t>REPUBLIKA HRVATSKA</w:t>
      </w:r>
    </w:p>
    <w:p w:rsidRDefault="00A92ACA" w:rsidP="00910611" w:rsidR="00A92ACA">
      <w:r>
        <w:rPr>
          <w:rFonts w:eastAsia="MS Mincho"/>
        </w:rPr>
        <w:t>TRGOVAČKI SUD U RIJECI</w:t>
      </w:r>
    </w:p>
    <w:p w:rsidRDefault="00A92ACA" w:rsidR="00A92AC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92ACA" w:rsidP="00910611" w:rsidR="00A92ACA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A373D1">
        <w:t>1016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544A3B">
        <w:t>28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3B6B91" w:rsidRPr="006268AD">
        <w:rPr>
          <w:bCs/>
        </w:rPr>
        <w:t xml:space="preserve"> </w:t>
      </w:r>
      <w:r w:rsidR="00A373D1">
        <w:rPr>
          <w:b/>
          <w:bCs/>
        </w:rPr>
        <w:t>UDRUGA MUSLIMANA RIJEKA – PRIMORSKO – GORANSKA ŽUPANIJA, Rijeka, Kružna 6, OIB 16264873751</w:t>
      </w:r>
      <w:r w:rsidR="00A644A6">
        <w:rPr>
          <w:b/>
          <w:bCs/>
        </w:rPr>
        <w:t>.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A373D1">
        <w:rPr>
          <w:b/>
        </w:rPr>
        <w:t>5.843,46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544A3B">
        <w:t>28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</w:t>
      </w:r>
      <w:r w:rsidR="00AA2EC2">
        <w:rPr>
          <w:sz w:val="20"/>
          <w:szCs w:val="20"/>
        </w:rPr>
        <w:t>8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A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A373D1">
      <w:t>1016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373D1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2ACA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42670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2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A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AC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A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A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2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A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AC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A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A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St-1016/2015</izvorni_sadrzaj>
    <derivirana_varijabla naziv="DomainObject.Predmet.OznakaBroj_1">St-1016/2015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MUSLIMANA RIJEKA - PRIMORSKO-GORANSKA ŽUPANIJA Rijeka</izvorni_sadrzaj>
    <derivirana_varijabla naziv="DomainObject.Predmet.ProtustrankaFormated_1">  UDRUGA MUSLIMANA RIJEKA - PRIMORSKO-GORANSKA ŽUPANIJA Rijeka</derivirana_varijabla>
  </DomainObject.Predmet.ProtustrankaFormated>
  <DomainObject.Predmet.ProtustrankaFormatedOIB>
    <izvorni_sadrzaj>  UDRUGA MUSLIMANA RIJEKA - PRIMORSKO-GORANSKA ŽUPANIJA Rijeka, OIB 16264873751</izvorni_sadrzaj>
    <derivirana_varijabla naziv="DomainObject.Predmet.ProtustrankaFormatedOIB_1">  UDRUGA MUSLIMANA RIJEKA - PRIMORSKO-GORANSKA ŽUPANIJA Rijeka, OIB 16264873751</derivirana_varijabla>
  </DomainObject.Predmet.ProtustrankaFormatedOIB>
  <DomainObject.Predmet.ProtustrankaFormatedWithAdress>
    <izvorni_sadrzaj> UDRUGA MUSLIMANA RIJEKA - PRIMORSKO-GORANSKA ŽUPANIJA Rijeka, Kružna 6, 51000 Rijeka</izvorni_sadrzaj>
    <derivirana_varijabla naziv="DomainObject.Predmet.ProtustrankaFormatedWithAdress_1"> UDRUGA MUSLIMANA RIJEKA - PRIMORSKO-GORANSKA ŽUPANIJA Rijeka, Kružna 6, 51000 Rijeka</derivirana_varijabla>
  </DomainObject.Predmet.ProtustrankaFormatedWithAdress>
  <DomainObject.Predmet.ProtustrankaFormatedWithAdressOIB>
    <izvorni_sadrzaj> UDRUGA MUSLIMANA RIJEKA - PRIMORSKO-GORANSKA ŽUPANIJA Rijeka, OIB 16264873751, Kružna 6, 51000 Rijeka</izvorni_sadrzaj>
    <derivirana_varijabla naziv="DomainObject.Predmet.ProtustrankaFormatedWithAdressOIB_1"> UDRUGA MUSLIMANA RIJEKA - PRIMORSKO-GORANSKA ŽUPANIJA Rijeka, OIB 16264873751, Kružna 6, 51000 Rijeka</derivirana_varijabla>
  </DomainObject.Predmet.ProtustrankaFormatedWithAdressOIB>
  <DomainObject.Predmet.ProtustrankaWithAdress>
    <izvorni_sadrzaj>UDRUGA MUSLIMANA RIJEKA - PRIMORSKO-GORANSKA ŽUPANIJA Rijeka Kružna 6, 51000 Rijeka</izvorni_sadrzaj>
    <derivirana_varijabla naziv="DomainObject.Predmet.ProtustrankaWithAdress_1">UDRUGA MUSLIMANA RIJEKA - PRIMORSKO-GORANSKA ŽUPANIJA Rijeka Kružna 6, 51000 Rijeka</derivirana_varijabla>
  </DomainObject.Predmet.ProtustrankaWithAdress>
  <DomainObject.Predmet.ProtustrankaWithAdressOIB>
    <izvorni_sadrzaj>UDRUGA MUSLIMANA RIJEKA - PRIMORSKO-GORANSKA ŽUPANIJA Rijeka, OIB 16264873751, Kružna 6, 51000 Rijeka</izvorni_sadrzaj>
    <derivirana_varijabla naziv="DomainObject.Predmet.ProtustrankaWithAdressOIB_1">UDRUGA MUSLIMANA RIJEKA - PRIMORSKO-GORANSKA ŽUPANIJA Rijeka, OIB 16264873751, Kružna 6, 51000 Rijeka</derivirana_varijabla>
  </DomainObject.Predmet.ProtustrankaWithAdressOIB>
  <DomainObject.Predmet.ProtustrankaNazivFormated>
    <izvorni_sadrzaj>UDRUGA MUSLIMANA RIJEKA - PRIMORSKO-GORANSKA ŽUPANIJA Rijeka</izvorni_sadrzaj>
    <derivirana_varijabla naziv="DomainObject.Predmet.ProtustrankaNazivFormated_1">UDRUGA MUSLIMANA RIJEKA - PRIMORSKO-GORANSKA ŽUPANIJA Rijeka</derivirana_varijabla>
  </DomainObject.Predmet.ProtustrankaNazivFormated>
  <DomainObject.Predmet.ProtustrankaNazivFormatedOIB>
    <izvorni_sadrzaj>UDRUGA MUSLIMANA RIJEKA - PRIMORSKO-GORANSKA ŽUPANIJA Rijeka, OIB 16264873751</izvorni_sadrzaj>
    <derivirana_varijabla naziv="DomainObject.Predmet.ProtustrankaNazivFormatedOIB_1">UDRUGA MUSLIMANA RIJEKA - PRIMORSKO-GORANSKA ŽUPANIJA Rijeka, OIB 16264873751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MUSLIMANA RIJEKA - PRIMORSKO-GORANSKA ŽUPANIJA Rijeka</item>
    </izvorni_sadrzaj>
    <derivirana_varijabla naziv="DomainObject.Predmet.ProtuStrankaListFormated_1">
      <item>UDRUGA MUSLIMANA RIJEKA - PRIMORSKO-GORANSKA ŽUPANIJA Rijeka</item>
    </derivirana_varijabla>
  </DomainObject.Predmet.ProtuStrankaListFormated>
  <DomainObject.Predmet.ProtuStrankaListFormatedOIB>
    <izvorni_sadrzaj>
      <item>UDRUGA MUSLIMANA RIJEKA - PRIMORSKO-GORANSKA ŽUPANIJA Rijeka, OIB 16264873751</item>
    </izvorni_sadrzaj>
    <derivirana_varijabla naziv="DomainObject.Predmet.ProtuStrankaListFormatedOIB_1">
      <item>UDRUGA MUSLIMANA RIJEKA - PRIMORSKO-GORANSKA ŽUPANIJA Rijeka, OIB 16264873751</item>
    </derivirana_varijabla>
  </DomainObject.Predmet.ProtuStrankaListFormatedOIB>
  <DomainObject.Predmet.ProtuStrankaListFormatedWithAdress>
    <izvorni_sadrzaj>
      <item>UDRUGA MUSLIMANA RIJEKA - PRIMORSKO-GORANSKA ŽUPANIJA Rijeka, Kružna 6, 51000 Rijeka</item>
    </izvorni_sadrzaj>
    <derivirana_varijabla naziv="DomainObject.Predmet.ProtuStrankaListFormatedWithAdress_1">
      <item>UDRUGA MUSLIMANA RIJEKA - PRIMORSKO-GORANSKA ŽUPANIJA Rijeka, Kružna 6, 51000 Rijeka</item>
    </derivirana_varijabla>
  </DomainObject.Predmet.ProtuStrankaListFormatedWithAdress>
  <DomainObject.Predmet.ProtuStrankaListFormatedWithAdressOIB>
    <izvorni_sadrzaj>
      <item>UDRUGA MUSLIMANA RIJEKA - PRIMORSKO-GORANSKA ŽUPANIJA Rijeka, OIB 16264873751, Kružna 6, 51000 Rijeka</item>
    </izvorni_sadrzaj>
    <derivirana_varijabla naziv="DomainObject.Predmet.ProtuStrankaListFormatedWithAdressOIB_1">
      <item>UDRUGA MUSLIMANA RIJEKA - PRIMORSKO-GORANSKA ŽUPANIJA Rijeka, OIB 16264873751, Kružna 6, 51000 Rijeka</item>
    </derivirana_varijabla>
  </DomainObject.Predmet.ProtuStrankaListFormatedWithAdressOIB>
  <DomainObject.Predmet.ProtuStrankaListNazivFormated>
    <izvorni_sadrzaj>
      <item>UDRUGA MUSLIMANA RIJEKA - PRIMORSKO-GORANSKA ŽUPANIJA Rijeka</item>
    </izvorni_sadrzaj>
    <derivirana_varijabla naziv="DomainObject.Predmet.ProtuStrankaListNazivFormated_1">
      <item>UDRUGA MUSLIMANA RIJEKA - PRIMORSKO-GORANSKA ŽUPANIJA Rijeka</item>
    </derivirana_varijabla>
  </DomainObject.Predmet.ProtuStrankaListNazivFormated>
  <DomainObject.Predmet.ProtuStrankaListNazivFormatedOIB>
    <izvorni_sadrzaj>
      <item>UDRUGA MUSLIMANA RIJEKA - PRIMORSKO-GORANSKA ŽUPANIJA Rijeka, OIB 16264873751</item>
    </izvorni_sadrzaj>
    <derivirana_varijabla naziv="DomainObject.Predmet.ProtuStrankaListNazivFormatedOIB_1">
      <item>UDRUGA MUSLIMANA RIJEKA - PRIMORSKO-GORANSKA ŽUPANIJA Rijeka, OIB 16264873751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MUSLIMANA RIJEKA - PRIMORSKO-GORANSKA ŽUPANIJA Rijeka</izvorni_sadrzaj>
    <derivirana_varijabla naziv="DomainObject.Predmet.ProtustrankaIDrugi_1">UDRUGA MUSLIMANA RIJEKA - PRIMORSKO-GORANSKA ŽUPANIJA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MUSLIMANA RIJEKA - PRIMORSKO-GORANSKA ŽUPANIJA Rijeka, OIB 16264873751, Kružna 6, 51000 Rijeka</izvorni_sadrzaj>
    <derivirana_varijabla naziv="DomainObject.Predmet.ProtustrankaIDrugiAdressOIB_1">UDRUGA MUSLIMANA RIJEKA - PRIMORSKO-GORANSKA ŽUPANIJA Rijeka, OIB 16264873751, Kružna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MUSLIMANA RIJEKA - PRIMORSKO-GORANSKA ŽUPANIJA Rijeka</item>
    </izvorni_sadrzaj>
    <derivirana_varijabla naziv="DomainObject.Predmet.SudioniciListNaziv_1">
      <item>FINA  Rijeka</item>
      <item>UDRUGA MUSLIMANA RIJEKA - PRIMORSKO-GORANSKA ŽUPANIJA Rijeka</item>
    </derivirana_varijabla>
  </DomainObject.Predmet.SudioniciListNaziv>
  <DomainObject.Predmet.SudioniciListAdressOIB>
    <izvorni_sadrzaj>
      <item>FINA  Rijeka, OIB 85821130368, Frana Kurelca 8,51000 Rijeka</item>
      <item>UDRUGA MUSLIMANA RIJEKA - PRIMORSKO-GORANSKA ŽUPANIJA Rijeka, OIB 16264873751, Kružna 6,51000 Rijeka</item>
    </izvorni_sadrzaj>
    <derivirana_varijabla naziv="DomainObject.Predmet.SudioniciListAdressOIB_1">
      <item>FINA  Rijeka, OIB 85821130368, Frana Kurelca 8,51000 Rijeka</item>
      <item>UDRUGA MUSLIMANA RIJEKA - PRIMORSKO-GORANSKA ŽUPANIJA Rijeka, OIB 16264873751, Kružna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16264873751</item>
    </izvorni_sadrzaj>
    <derivirana_varijabla naziv="DomainObject.Predmet.SudioniciListNazivOIB_1">
      <item>, OIB 85821130368</item>
      <item>, OIB 16264873751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E0F02-BC86-41FB-8C88-3FC76EEE6F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1418</properties:Characters>
  <properties:Lines>57</properties:Lines>
  <properties:Paragraphs>23</properties:Paragraphs>
  <properties:TotalTime>1227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2016-01-28T09:50:00Z</cp:lastPrinted>
  <dcterms:modified xmlns:xsi="http://www.w3.org/2001/XMLSchema-instance" xsi:type="dcterms:W3CDTF">2016-01-28T09:51:00Z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