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7299" w14:paraId="8667299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293217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C936C1">
        <w:rPr>
          <w:rFonts w:cs="Times New Roman"/>
        </w:rPr>
        <w:t>EUROTIM METALI d.o.o., OIB 26563236623, Goričan, Cvjetna 39/1</w:t>
      </w:r>
      <w:r w:rsidRPr="00BA3155">
        <w:rPr>
          <w:rFonts w:cs="Times New Roman"/>
        </w:rPr>
        <w:t xml:space="preserve">, dana </w:t>
      </w:r>
      <w:r w:rsidR="00C936C1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C936C1">
        <w:rPr>
          <w:rFonts w:cs="Times New Roman"/>
        </w:rPr>
        <w:t>EUROTIM METALI d.o.o., OIB 26563236623, Goričan, Cvjetna 39/1</w:t>
      </w:r>
      <w:r w:rsidRPr="00BA3155">
        <w:rPr>
          <w:rFonts w:cs="Times New Roman"/>
        </w:rPr>
        <w:t xml:space="preserve">, s danom </w:t>
      </w:r>
      <w:r w:rsidR="00C936C1">
        <w:rPr>
          <w:rFonts w:cs="Times New Roman"/>
        </w:rPr>
        <w:t>7. ožujka 2016.</w:t>
      </w:r>
      <w:r>
        <w:rPr>
          <w:rFonts w:cs="Times New Roman"/>
        </w:rPr>
        <w:t xml:space="preserve"> u  </w:t>
      </w:r>
      <w:r w:rsidR="00C936C1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C936C1">
        <w:rPr>
          <w:rFonts w:cs="Times New Roman"/>
        </w:rPr>
        <w:t>EUROTIM METALI d.o.o., OIB 26563236623, Goričan, Cvjetna 39/1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C936C1">
        <w:rPr>
          <w:rFonts w:cs="Times New Roman"/>
        </w:rPr>
        <w:t>Ivan Prpić, OIB 16795120342, iz Zagreba, Hruševečka ulica 11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C936C1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C936C1">
        <w:rPr>
          <w:rFonts w:cs="Times New Roman"/>
        </w:rPr>
        <w:t>EUROTIM METALI d.o.o., OIB 26563236623, Goričan, Cvjetna 39/1</w:t>
      </w:r>
      <w:r w:rsidRPr="00BA3155">
        <w:rPr>
          <w:rFonts w:cs="Times New Roman"/>
        </w:rPr>
        <w:t xml:space="preserve">, bit će brisan iz </w:t>
      </w:r>
      <w:r w:rsidRPr="00C936C1">
        <w:rPr>
          <w:rFonts w:cs="Times New Roman"/>
        </w:rPr>
        <w:t>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C936C1">
        <w:rPr>
          <w:rFonts w:cs="Times New Roman"/>
        </w:rPr>
        <w:t>16. studenoga 2016.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C936C1">
        <w:rPr>
          <w:rFonts w:cs="Times New Roman"/>
        </w:rPr>
        <w:t xml:space="preserve">nije podnijela javnobilježnički ovjerovljeni prokazni popis imovine i obveza dužnika te kako </w:t>
      </w:r>
      <w:r w:rsidRPr="00BA3155">
        <w:rPr>
          <w:rFonts w:cs="Times New Roman"/>
        </w:rPr>
        <w:t xml:space="preserve">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C936C1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3C0C60">
        <w:rPr>
          <w:rFonts w:cs="Times New Roman"/>
        </w:rPr>
        <w:t xml:space="preserve">, v. r. 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C936C1">
        <w:rPr>
          <w:rFonts w:cs="Times New Roman"/>
        </w:rPr>
        <w:t>EUROTIM METALI d.o.o., Goričan, Cvjetna 39/1</w:t>
      </w:r>
    </w:p>
    <w:p w:rsidRDefault="00BA3155" w:rsidP="00BA3155" w:rsidR="00BA3155" w:rsidRPr="00C936C1">
      <w:pPr>
        <w:numPr>
          <w:ilvl w:val="0"/>
          <w:numId w:val="2"/>
        </w:numPr>
        <w:spacing w:after="0"/>
        <w:rPr>
          <w:rFonts w:cs="Times New Roman"/>
        </w:rPr>
      </w:pPr>
      <w:r w:rsidRPr="00C936C1">
        <w:rPr>
          <w:rFonts w:cs="Times New Roman"/>
        </w:rPr>
        <w:t xml:space="preserve">Direktor dužnika, </w:t>
      </w:r>
      <w:r w:rsidR="00C936C1" w:rsidRPr="00C936C1">
        <w:rPr>
          <w:rFonts w:cs="Times New Roman"/>
        </w:rPr>
        <w:t>Nenad Balog, Goričan, Cvjetna 39/1</w:t>
      </w:r>
    </w:p>
    <w:p w:rsidRDefault="00BA3155" w:rsidP="00BA3155" w:rsidR="00BA3155" w:rsidRPr="00C936C1">
      <w:pPr>
        <w:numPr>
          <w:ilvl w:val="0"/>
          <w:numId w:val="2"/>
        </w:numPr>
        <w:spacing w:after="0"/>
        <w:rPr>
          <w:rFonts w:cs="Times New Roman"/>
        </w:rPr>
      </w:pPr>
      <w:r w:rsidRPr="00C936C1">
        <w:rPr>
          <w:rFonts w:cs="Times New Roman"/>
        </w:rPr>
        <w:t>Sudski registar ovog suda radi zabilježbe (odmah i nakon pravomoćnosti)</w:t>
      </w:r>
      <w:r w:rsidRPr="00C936C1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C936C1">
        <w:rPr>
          <w:rFonts w:cs="Times New Roman"/>
        </w:rPr>
        <w:t>Ministarstvo financija</w:t>
      </w:r>
      <w:r w:rsidRPr="00BA3155">
        <w:rPr>
          <w:rFonts w:cs="Times New Roman"/>
        </w:rPr>
        <w:t xml:space="preserve">, Porezna uprava, Područni ured Sjeverna Hrvatska, Ispostava </w:t>
      </w:r>
      <w:r w:rsidR="003C0C60">
        <w:rPr>
          <w:rFonts w:cs="Times New Roman"/>
        </w:rPr>
        <w:t>Čakovec, Otokara Keršovanija 11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C936C1">
        <w:rPr>
          <w:rFonts w:cs="Times New Roman"/>
        </w:rPr>
        <w:t>Ivan Prpić, Zagreb, Hruševečka ulica 11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3C0C60" w:rsidP="003C0C60" w:rsidR="003C0C60">
      <w:pPr>
        <w:spacing w:after="0"/>
        <w:ind w:left="360"/>
        <w:rPr>
          <w:rFonts w:cs="Times New Roman"/>
        </w:rPr>
      </w:pPr>
    </w:p>
    <w:p w:rsidRDefault="003C0C60" w:rsidP="003C0C60" w:rsidR="003C0C60">
      <w:pPr>
        <w:spacing w:after="0"/>
        <w:ind w:left="360"/>
        <w:rPr>
          <w:rFonts w:cs="Times New Roman"/>
        </w:rPr>
      </w:pPr>
    </w:p>
    <w:p w:rsidRDefault="003C0C60" w:rsidP="003C0C60" w:rsidR="003C0C60">
      <w:pPr>
        <w:spacing w:after="0"/>
        <w:ind w:left="360"/>
        <w:rPr>
          <w:rFonts w:cs="Times New Roman"/>
        </w:rPr>
      </w:pPr>
    </w:p>
    <w:sectPr w:rsidSect="003C0C60" w:rsidR="003C0C60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9C2" w:rsidP="00BA3155" w:rsidR="005A59C2">
      <w:pPr>
        <w:spacing w:after="0"/>
      </w:pPr>
      <w:r>
        <w:separator/>
      </w:r>
    </w:p>
  </w:endnote>
  <w:endnote w:id="0" w:type="continuationSeparator">
    <w:p w:rsidRDefault="005A59C2" w:rsidP="00BA3155" w:rsidR="005A59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217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9C2" w:rsidP="00BA3155" w:rsidR="005A59C2">
      <w:pPr>
        <w:spacing w:after="0"/>
      </w:pPr>
      <w:r>
        <w:separator/>
      </w:r>
    </w:p>
  </w:footnote>
  <w:footnote w:id="0" w:type="continuationSeparator">
    <w:p w:rsidRDefault="005A59C2" w:rsidP="00BA3155" w:rsidR="005A59C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C936C1">
      <w:t>820/15-5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C936C1">
      <w:t>820/15-5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80824"/>
    <w:rsid w:val="00293217"/>
    <w:rsid w:val="003C0C60"/>
    <w:rsid w:val="00443F39"/>
    <w:rsid w:val="00521255"/>
    <w:rsid w:val="00535974"/>
    <w:rsid w:val="0057362D"/>
    <w:rsid w:val="005A59C2"/>
    <w:rsid w:val="007D392C"/>
    <w:rsid w:val="00B72CD2"/>
    <w:rsid w:val="00BA3155"/>
    <w:rsid w:val="00C936C1"/>
    <w:rsid w:val="00D12B3F"/>
    <w:rsid w:val="00D463E2"/>
    <w:rsid w:val="00DF5515"/>
    <w:rsid w:val="00E31D2D"/>
    <w:rsid w:val="00E93F20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293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2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217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2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293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2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217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2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St-820/2015</izvorni_sadrzaj>
    <derivirana_varijabla naziv="DomainObject.Predmet.OznakaBroj_1">St-820/2015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EUROTIM METALI društvo s ograničenom odgovornošću za trgovinu i usluge</izvorni_sadrzaj>
    <derivirana_varijabla naziv="DomainObject.Predmet.ProtustrankaFormated_1">  EUROTIM METALI društvo s ograničenom odgovornošću za trgovinu i usluge</derivirana_varijabla>
  </DomainObject.Predmet.ProtustrankaFormated>
  <DomainObject.Predmet.ProtustrankaFormatedOIB>
    <izvorni_sadrzaj>  EUROTIM METALI društvo s ograničenom odgovornošću za trgovinu i usluge, OIB 26563236623</izvorni_sadrzaj>
    <derivirana_varijabla naziv="DomainObject.Predmet.ProtustrankaFormatedOIB_1">  EUROTIM METALI društvo s ograničenom odgovornošću za trgovinu i usluge, OIB 26563236623</derivirana_varijabla>
  </DomainObject.Predmet.ProtustrankaFormatedOIB>
  <DomainObject.Predmet.ProtustrankaFormatedWithAdress>
    <izvorni_sadrzaj> EUROTIM METALI društvo s ograničenom odgovornošću za trgovinu i usluge, Cvjetna 39/1, 40320 Goričan</izvorni_sadrzaj>
    <derivirana_varijabla naziv="DomainObject.Predmet.ProtustrankaFormatedWithAdress_1"> EUROTIM METALI društvo s ograničenom odgovornošću za trgovinu i usluge, Cvjetna 39/1, 40320 Goričan</derivirana_varijabla>
  </DomainObject.Predmet.ProtustrankaFormatedWithAdress>
  <DomainObject.Predmet.ProtustrankaFormatedWithAdressOIB>
    <izvorni_sadrzaj> EUROTIM METALI društvo s ograničenom odgovornošću za trgovinu i usluge, OIB 26563236623, Cvjetna 39/1, 40320 Goričan</izvorni_sadrzaj>
    <derivirana_varijabla naziv="DomainObject.Predmet.ProtustrankaFormatedWithAdressOIB_1"> EUROTIM METALI društvo s ograničenom odgovornošću za trgovinu i usluge, OIB 26563236623, Cvjetna 39/1, 40320 Goričan</derivirana_varijabla>
  </DomainObject.Predmet.ProtustrankaFormatedWithAdressOIB>
  <DomainObject.Predmet.ProtustrankaWithAdress>
    <izvorni_sadrzaj>EUROTIM METALI društvo s ograničenom odgovornošću za trgovinu i usluge Cvjetna 39/1, 40320 Goričan</izvorni_sadrzaj>
    <derivirana_varijabla naziv="DomainObject.Predmet.ProtustrankaWithAdress_1">EUROTIM METALI društvo s ograničenom odgovornošću za trgovinu i usluge Cvjetna 39/1, 40320 Goričan</derivirana_varijabla>
  </DomainObject.Predmet.ProtustrankaWithAdress>
  <DomainObject.Predmet.ProtustrankaWithAdressOIB>
    <izvorni_sadrzaj>EUROTIM METALI društvo s ograničenom odgovornošću za trgovinu i usluge, OIB 26563236623, Cvjetna 39/1, 40320 Goričan</izvorni_sadrzaj>
    <derivirana_varijabla naziv="DomainObject.Predmet.ProtustrankaWithAdressOIB_1">EUROTIM METALI društvo s ograničenom odgovornošću za trgovinu i usluge, OIB 26563236623, Cvjetna 39/1, 40320 Goričan</derivirana_varijabla>
  </DomainObject.Predmet.ProtustrankaWithAdressOIB>
  <DomainObject.Predmet.ProtustrankaNazivFormated>
    <izvorni_sadrzaj>EUROTIM METALI društvo s ograničenom odgovornošću za trgovinu i usluge</izvorni_sadrzaj>
    <derivirana_varijabla naziv="DomainObject.Predmet.ProtustrankaNazivFormated_1">EUROTIM METALI društvo s ograničenom odgovornošću za trgovinu i usluge</derivirana_varijabla>
  </DomainObject.Predmet.ProtustrankaNazivFormated>
  <DomainObject.Predmet.ProtustrankaNazivFormatedOIB>
    <izvorni_sadrzaj>EUROTIM METALI društvo s ograničenom odgovornošću za trgovinu i usluge, OIB 26563236623</izvorni_sadrzaj>
    <derivirana_varijabla naziv="DomainObject.Predmet.ProtustrankaNazivFormatedOIB_1">EUROTIM METALI društvo s ograničenom odgovornošću za trgovinu i usluge, OIB 26563236623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97876.50</izvorni_sadrzaj>
    <derivirana_varijabla naziv="DomainObject.Predmet.TrenutnaVrijednost_1">97876.50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EUROTIM METALI društvo s ograničenom odgovornošću za trgovinu i usluge</item>
    </izvorni_sadrzaj>
    <derivirana_varijabla naziv="DomainObject.Predmet.ProtuStrankaListFormated_1">
      <item>EUROTIM METALI društvo s ograničenom odgovornošću za trgovinu i usluge</item>
    </derivirana_varijabla>
  </DomainObject.Predmet.ProtuStrankaListFormated>
  <DomainObject.Predmet.ProtuStrankaListFormatedOIB>
    <izvorni_sadrzaj>
      <item>EUROTIM METALI društvo s ograničenom odgovornošću za trgovinu i usluge, OIB 26563236623</item>
    </izvorni_sadrzaj>
    <derivirana_varijabla naziv="DomainObject.Predmet.ProtuStrankaListFormatedOIB_1">
      <item>EUROTIM METALI društvo s ograničenom odgovornošću za trgovinu i usluge, OIB 26563236623</item>
    </derivirana_varijabla>
  </DomainObject.Predmet.ProtuStrankaListFormatedOIB>
  <DomainObject.Predmet.ProtuStrankaListFormatedWithAdress>
    <izvorni_sadrzaj>
      <item>EUROTIM METALI društvo s ograničenom odgovornošću za trgovinu i usluge, Cvjetna 39/1, 40320 Goričan</item>
    </izvorni_sadrzaj>
    <derivirana_varijabla naziv="DomainObject.Predmet.ProtuStrankaListFormatedWithAdress_1">
      <item>EUROTIM METALI društvo s ograničenom odgovornošću za trgovinu i usluge, Cvjetna 39/1, 40320 Goričan</item>
    </derivirana_varijabla>
  </DomainObject.Predmet.ProtuStrankaListFormatedWithAdress>
  <DomainObject.Predmet.ProtuStrankaListFormatedWithAdressOIB>
    <izvorni_sadrzaj>
      <item>EUROTIM METALI društvo s ograničenom odgovornošću za trgovinu i usluge, OIB 26563236623, Cvjetna 39/1, 40320 Goričan</item>
    </izvorni_sadrzaj>
    <derivirana_varijabla naziv="DomainObject.Predmet.ProtuStrankaListFormatedWithAdressOIB_1">
      <item>EUROTIM METALI društvo s ograničenom odgovornošću za trgovinu i usluge, OIB 26563236623, Cvjetna 39/1, 40320 Goričan</item>
    </derivirana_varijabla>
  </DomainObject.Predmet.ProtuStrankaListFormatedWithAdressOIB>
  <DomainObject.Predmet.ProtuStrankaListNazivFormated>
    <izvorni_sadrzaj>
      <item>EUROTIM METALI društvo s ograničenom odgovornošću za trgovinu i usluge</item>
    </izvorni_sadrzaj>
    <derivirana_varijabla naziv="DomainObject.Predmet.ProtuStrankaListNazivFormated_1">
      <item>EUROTIM METALI društvo s ograničenom odgovornošću za trgovinu i usluge</item>
    </derivirana_varijabla>
  </DomainObject.Predmet.ProtuStrankaListNazivFormated>
  <DomainObject.Predmet.ProtuStrankaListNazivFormatedOIB>
    <izvorni_sadrzaj>
      <item>EUROTIM METALI društvo s ograničenom odgovornošću za trgovinu i usluge, OIB 26563236623</item>
    </izvorni_sadrzaj>
    <derivirana_varijabla naziv="DomainObject.Predmet.ProtuStrankaListNazivFormatedOIB_1">
      <item>EUROTIM METALI društvo s ograničenom odgovornošću za trgovinu i usluge, OIB 26563236623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EUROTIM METALI društvo s ograničenom odgovornošću za trgovinu i usluge</izvorni_sadrzaj>
    <derivirana_varijabla naziv="DomainObject.Predmet.ProtustrankaIDrugi_1">EUROTIM METALI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EUROTIM METALI društvo s ograničenom odgovornošću za trgovinu i usluge, OIB 26563236623, Cvjetna 39/1, 40320 Goričan</izvorni_sadrzaj>
    <derivirana_varijabla naziv="DomainObject.Predmet.ProtustrankaIDrugiAdressOIB_1">EUROTIM METALI društvo s ograničenom odgovornošću za trgovinu i usluge, OIB 26563236623, Cvjetna 39/1,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EUROTIM METALI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EUROTIM METALI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EUROTIM METALI društvo s ograničenom odgovornošću za trgovinu i usluge, OIB 26563236623, Cvjetna 39/1,40320 Goričan</item>
      <item>Sudski registar</item>
      <item>E-oglasna ploča</item>
    </izvorni_sadrzaj>
    <derivirana_varijabla naziv="DomainObject.Predmet.SudioniciListAdressOIB_1">
      <item>Financijska agencija, OIB 85821130368, A. Cesarca 2,42000 Varaždin</item>
      <item>EUROTIM METALI društvo s ograničenom odgovornošću za trgovinu i usluge, OIB 26563236623, Cvjetna 39/1,40320 Goričan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26563236623</item>
      <item>, OIB null</item>
      <item>, OIB null</item>
    </izvorni_sadrzaj>
    <derivirana_varijabla naziv="DomainObject.Predmet.SudioniciListNazivOIB_1">
      <item>, OIB 85821130368</item>
      <item>, OIB 26563236623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2690</properties:Characters>
  <properties:Lines>70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2016-03-04T13:29:00Z</dcterms:created>
  <dc:creator>Ljubica Makovec</dc:creator>
  <cp:lastModifiedBy>Ljubica Makovec</cp:lastModifiedBy>
  <cp:lastPrinted>2016-03-07T12:08:00Z</cp:lastPrinted>
  <dcterms:modified xmlns:xsi="http://www.w3.org/2001/XMLSchema-instance" xsi:type="dcterms:W3CDTF">2016-03-07T12:09:00Z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