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c48f" w14:paraId="a8dc48f" w:rsidRDefault="000339D9" w:rsidP="000339D9" w:rsidR="000339D9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9D9" w:rsidP="000339D9" w:rsidR="000339D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0339D9" w:rsidP="000339D9" w:rsidR="000339D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0339D9" w:rsidP="000339D9" w:rsidR="000339D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0339D9" w:rsidP="000339D9" w:rsidR="000339D9">
      <w:pPr>
        <w:pStyle w:val="Odlomakpopisa"/>
        <w:ind w:left="0"/>
      </w:pPr>
    </w:p>
    <w:p w:rsidRDefault="000339D9" w:rsidP="000339D9" w:rsidR="000339D9">
      <w:pPr>
        <w:pStyle w:val="Odlomakpopisa"/>
        <w:ind w:left="0"/>
        <w:jc w:val="both"/>
      </w:pPr>
      <w:r>
        <w:tab/>
        <w:t xml:space="preserve">Trgovački sud u Zagrebu, po sudskoj savjetnici toga suda Tihani Božičević, </w:t>
      </w:r>
      <w:r>
        <w:rPr>
          <w:lang w:val="en-GB"/>
        </w:rPr>
        <w:t xml:space="preserve">u stečajnom predmetu povodom zahtjeva </w:t>
      </w:r>
      <w:r>
        <w:t>FINANCIJSKE AGENCIJE, za provedbu skraćenog stečajnog postupka nad dužnikom</w:t>
      </w:r>
      <w:r w:rsidR="002E5C66">
        <w:t xml:space="preserve"> DJEČJI TURISTIČKI CENTAR, d.o.o., Zagreb, Ljerke Šram 10, MBS: 080018590, OIB: 41258182114</w:t>
      </w:r>
      <w:r>
        <w:t>, dana 08. ožujka 2017.,</w:t>
      </w: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0339D9" w:rsidP="000339D9" w:rsidR="000339D9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693778">
        <w:t xml:space="preserve"> DJEČJI TURISTIČKI CENTAR, d.o.o., Zagreb, Ljerke Šram 10, MBS: 080018590, OIB: 41258182114</w:t>
      </w:r>
      <w:r>
        <w:t>. Stečajni postupak otvoren je dana 08. ožujka 2017., u 15 sati i 00 minuta, kada je ovo rješenje objavljeno na mrežnoj stranici e-Oglasna ploča ovog suda.</w:t>
      </w: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9D9" w:rsidP="000339D9" w:rsidR="000339D9" w:rsidRPr="00DF21C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AE0E7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Zrinka </w:t>
      </w:r>
      <w:r w:rsidR="00DF21C8" w:rsidRPr="00DF21C8">
        <w:rPr>
          <w:rFonts w:cs="Times New Roman" w:eastAsia="Times New Roman" w:hAnsi="Times New Roman" w:ascii="Times New Roman"/>
          <w:sz w:val="24"/>
          <w:szCs w:val="24"/>
          <w:lang w:eastAsia="hr-HR"/>
        </w:rPr>
        <w:t>Akrap, Gajeva 45, Zagreb</w:t>
      </w:r>
      <w:r w:rsidRPr="00DF21C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F21C8">
        <w:rPr>
          <w:rFonts w:cs="Times New Roman" w:eastAsia="Times New Roman" w:hAnsi="Times New Roman" w:ascii="Times New Roman"/>
          <w:sz w:val="24"/>
          <w:szCs w:val="24"/>
          <w:lang w:eastAsia="hr-HR"/>
        </w:rPr>
        <w:t>02957172025</w:t>
      </w:r>
      <w:r w:rsidRPr="00DF21C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9D9" w:rsidP="000339D9" w:rsidR="000339D9" w:rsidRPr="0069377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693778">
        <w:rPr>
          <w:rFonts w:cs="Times New Roman" w:hAnsi="Times New Roman" w:ascii="Times New Roman"/>
          <w:sz w:val="24"/>
          <w:szCs w:val="24"/>
        </w:rPr>
        <w:t>dužnikom</w:t>
      </w:r>
      <w:r w:rsidR="00693778" w:rsidRPr="00693778">
        <w:rPr>
          <w:rFonts w:cs="Times New Roman" w:hAnsi="Times New Roman" w:ascii="Times New Roman"/>
          <w:sz w:val="24"/>
          <w:szCs w:val="24"/>
        </w:rPr>
        <w:t xml:space="preserve"> DJEČJI TURISTIČKI CENTAR, d.o.o., Zagreb, Ljerke Šram 10, MBS: 080018590, OIB: 41258182114</w:t>
      </w:r>
      <w:r w:rsidRPr="00693778">
        <w:rPr>
          <w:rFonts w:cs="Times New Roman" w:hAnsi="Times New Roman" w:ascii="Times New Roman"/>
          <w:sz w:val="24"/>
          <w:szCs w:val="24"/>
        </w:rPr>
        <w:t>.</w:t>
      </w:r>
      <w:r w:rsidRPr="006937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339D9" w:rsidP="000339D9" w:rsidR="000339D9" w:rsidRPr="00693778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9D9" w:rsidP="000339D9" w:rsidR="000339D9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2AA0" w:rsidP="000339D9" w:rsidR="000339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25</w:t>
      </w:r>
      <w:r w:rsidR="000339D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2F2AA0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2F2AA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0339D9" w:rsidP="000339D9" w:rsidR="000339D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0339D9" w:rsidP="000339D9" w:rsidR="000339D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0339D9" w:rsidP="000339D9" w:rsidR="000339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0339D9" w:rsidP="000339D9" w:rsidR="000339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08. ožujka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0339D9" w:rsidP="000339D9" w:rsidR="000339D9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0339D9" w:rsidP="000339D9" w:rsidR="000339D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0339D9" w:rsidP="000339D9" w:rsidR="000339D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0339D9" w:rsidP="000339D9" w:rsidR="000339D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zakonski zastupnik dužnika 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0339D9" w:rsidP="000339D9" w:rsidR="000339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2E5C66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C66" w:rsidP="002E5C66" w:rsidR="002E5C66">
      <w:pPr>
        <w:spacing w:lineRule="auto" w:line="240" w:after="0"/>
      </w:pPr>
      <w:r>
        <w:separator/>
      </w:r>
    </w:p>
  </w:endnote>
  <w:endnote w:id="0" w:type="continuationSeparator">
    <w:p w:rsidRDefault="002E5C66" w:rsidP="002E5C66" w:rsidR="002E5C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44613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E5C66" w:rsidR="002E5C66" w:rsidRPr="002E5C6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E5C6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E5C6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E5C6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416D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E5C6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E5C66" w:rsidR="002E5C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C66" w:rsidP="002E5C66" w:rsidR="002E5C66">
      <w:pPr>
        <w:spacing w:lineRule="auto" w:line="240" w:after="0"/>
      </w:pPr>
      <w:r>
        <w:separator/>
      </w:r>
    </w:p>
  </w:footnote>
  <w:footnote w:id="0" w:type="continuationSeparator">
    <w:p w:rsidRDefault="002E5C66" w:rsidP="002E5C66" w:rsidR="002E5C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C66" w:rsidP="002E5C66" w:rsidR="002E5C66" w:rsidRPr="002E5C6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St-7027/2015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5C66" w:rsidP="002E5C66" w:rsidR="002E5C66" w:rsidRPr="002E5C66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St-7027/2015</w:t>
    </w:r>
  </w:p>
  <w:p w:rsidRDefault="002E5C66" w:rsidP="002E5C66" w:rsidR="002E5C66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F18"/>
    <w:rsid w:val="000316FE"/>
    <w:rsid w:val="000339D9"/>
    <w:rsid w:val="001D0364"/>
    <w:rsid w:val="002D3D38"/>
    <w:rsid w:val="002E5C66"/>
    <w:rsid w:val="002F2AA0"/>
    <w:rsid w:val="00434F18"/>
    <w:rsid w:val="00487127"/>
    <w:rsid w:val="005B1B4E"/>
    <w:rsid w:val="00693778"/>
    <w:rsid w:val="008416D9"/>
    <w:rsid w:val="00845B4F"/>
    <w:rsid w:val="00A1281B"/>
    <w:rsid w:val="00AE0E73"/>
    <w:rsid w:val="00DC5853"/>
    <w:rsid w:val="00DF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9D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339D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339D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39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39D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5C6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5C66"/>
  </w:style>
  <w:style w:styleId="Podnoje" w:type="paragraph">
    <w:name w:val="footer"/>
    <w:basedOn w:val="Normal"/>
    <w:link w:val="PodnojeChar"/>
    <w:uiPriority w:val="99"/>
    <w:unhideWhenUsed/>
    <w:rsid w:val="002E5C6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5C66"/>
  </w:style>
  <w:style w:styleId="Tekstrezerviranogmjesta" w:type="character">
    <w:name w:val="Placeholder Text"/>
    <w:basedOn w:val="Zadanifontodlomka"/>
    <w:uiPriority w:val="99"/>
    <w:semiHidden/>
    <w:rsid w:val="00841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6D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416D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416D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416D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9D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339D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339D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39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39D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5C6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5C66"/>
  </w:style>
  <w:style w:styleId="Podnoje" w:type="paragraph">
    <w:name w:val="footer"/>
    <w:basedOn w:val="Normal"/>
    <w:link w:val="PodnojeChar"/>
    <w:uiPriority w:val="99"/>
    <w:unhideWhenUsed/>
    <w:rsid w:val="002E5C6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5C66"/>
  </w:style>
  <w:style w:styleId="Tekstrezerviranogmjesta" w:type="character">
    <w:name w:val="Placeholder Text"/>
    <w:basedOn w:val="Zadanifontodlomka"/>
    <w:uiPriority w:val="99"/>
    <w:semiHidden/>
    <w:rsid w:val="00841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6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416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416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416D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7792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7027</izvorni_sadrzaj>
    <derivirana_varijabla naziv="DomainObject.Predmet.Broj_1">7027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St-7027/2015</izvorni_sadrzaj>
    <derivirana_varijabla naziv="DomainObject.Predmet.OznakaBroj_1">St-7027/2015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DJEČJI TURISTIČKI CENTAR, d.o.o.</izvorni_sadrzaj>
    <derivirana_varijabla naziv="DomainObject.Predmet.ProtustrankaFormated_1">  DJEČJI TURISTIČKI CENTAR, d.o.o.</derivirana_varijabla>
  </DomainObject.Predmet.ProtustrankaFormated>
  <DomainObject.Predmet.ProtustrankaFormatedOIB>
    <izvorni_sadrzaj>  DJEČJI TURISTIČKI CENTAR, d.o.o., OIB 41258182114</izvorni_sadrzaj>
    <derivirana_varijabla naziv="DomainObject.Predmet.ProtustrankaFormatedOIB_1">  DJEČJI TURISTIČKI CENTAR, d.o.o., OIB 41258182114</derivirana_varijabla>
  </DomainObject.Predmet.ProtustrankaFormatedOIB>
  <DomainObject.Predmet.ProtustrankaFormatedWithAdress>
    <izvorni_sadrzaj> DJEČJI TURISTIČKI CENTAR, d.o.o., Ljerke Šram 10, 10000 Zagreb</izvorni_sadrzaj>
    <derivirana_varijabla naziv="DomainObject.Predmet.ProtustrankaFormatedWithAdress_1"> DJEČJI TURISTIČKI CENTAR, d.o.o., Ljerke Šram 10, 10000 Zagreb</derivirana_varijabla>
  </DomainObject.Predmet.ProtustrankaFormatedWithAdress>
  <DomainObject.Predmet.ProtustrankaFormatedWithAdressOIB>
    <izvorni_sadrzaj> DJEČJI TURISTIČKI CENTAR, d.o.o., OIB 41258182114, Ljerke Šram 10, 10000 Zagreb</izvorni_sadrzaj>
    <derivirana_varijabla naziv="DomainObject.Predmet.ProtustrankaFormatedWithAdressOIB_1"> DJEČJI TURISTIČKI CENTAR, d.o.o., OIB 41258182114, Ljerke Šram 10, 10000 Zagreb</derivirana_varijabla>
  </DomainObject.Predmet.ProtustrankaFormatedWithAdressOIB>
  <DomainObject.Predmet.ProtustrankaWithAdress>
    <izvorni_sadrzaj>DJEČJI TURISTIČKI CENTAR, d.o.o. Ljerke Šram 10, 10000 Zagreb</izvorni_sadrzaj>
    <derivirana_varijabla naziv="DomainObject.Predmet.ProtustrankaWithAdress_1">DJEČJI TURISTIČKI CENTAR, d.o.o. Ljerke Šram 10, 10000 Zagreb</derivirana_varijabla>
  </DomainObject.Predmet.ProtustrankaWithAdress>
  <DomainObject.Predmet.ProtustrankaWithAdressOIB>
    <izvorni_sadrzaj>DJEČJI TURISTIČKI CENTAR, d.o.o., OIB 41258182114, Ljerke Šram 10, 10000 Zagreb</izvorni_sadrzaj>
    <derivirana_varijabla naziv="DomainObject.Predmet.ProtustrankaWithAdressOIB_1">DJEČJI TURISTIČKI CENTAR, d.o.o., OIB 41258182114, Ljerke Šram 10, 10000 Zagreb</derivirana_varijabla>
  </DomainObject.Predmet.ProtustrankaWithAdressOIB>
  <DomainObject.Predmet.ProtustrankaNazivFormated>
    <izvorni_sadrzaj>DJEČJI TURISTIČKI CENTAR, d.o.o.</izvorni_sadrzaj>
    <derivirana_varijabla naziv="DomainObject.Predmet.ProtustrankaNazivFormated_1">DJEČJI TURISTIČKI CENTAR, d.o.o.</derivirana_varijabla>
  </DomainObject.Predmet.ProtustrankaNazivFormated>
  <DomainObject.Predmet.ProtustrankaNazivFormatedOIB>
    <izvorni_sadrzaj>DJEČJI TURISTIČKI CENTAR, d.o.o., OIB 41258182114</izvorni_sadrzaj>
    <derivirana_varijabla naziv="DomainObject.Predmet.ProtustrankaNazivFormatedOIB_1">DJEČJI TURISTIČKI CENTAR, d.o.o., OIB 41258182114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TURISTIČKI CENTAR, d.o.o.</item>
    </izvorni_sadrzaj>
    <derivirana_varijabla naziv="DomainObject.Predmet.ProtuStrankaListFormated_1">
      <item>DJEČJI TURISTIČKI CENTAR, d.o.o.</item>
    </derivirana_varijabla>
  </DomainObject.Predmet.ProtuStrankaListFormated>
  <DomainObject.Predmet.ProtuStrankaListFormatedOIB>
    <izvorni_sadrzaj>
      <item>DJEČJI TURISTIČKI CENTAR, d.o.o., OIB 41258182114</item>
    </izvorni_sadrzaj>
    <derivirana_varijabla naziv="DomainObject.Predmet.ProtuStrankaListFormatedOIB_1">
      <item>DJEČJI TURISTIČKI CENTAR, d.o.o., OIB 41258182114</item>
    </derivirana_varijabla>
  </DomainObject.Predmet.ProtuStrankaListFormatedOIB>
  <DomainObject.Predmet.ProtuStrankaListFormatedWithAdress>
    <izvorni_sadrzaj>
      <item>DJEČJI TURISTIČKI CENTAR, d.o.o., Ljerke Šram 10, 10000 Zagreb</item>
    </izvorni_sadrzaj>
    <derivirana_varijabla naziv="DomainObject.Predmet.ProtuStrankaListFormatedWithAdress_1">
      <item>DJEČJI TURISTIČKI CENTAR, d.o.o., Ljerke Šram 10, 10000 Zagreb</item>
    </derivirana_varijabla>
  </DomainObject.Predmet.ProtuStrankaListFormatedWithAdress>
  <DomainObject.Predmet.ProtuStrankaListFormatedWithAdressOIB>
    <izvorni_sadrzaj>
      <item>DJEČJI TURISTIČKI CENTAR, d.o.o., OIB 41258182114, Ljerke Šram 10, 10000 Zagreb</item>
    </izvorni_sadrzaj>
    <derivirana_varijabla naziv="DomainObject.Predmet.ProtuStrankaListFormatedWithAdressOIB_1">
      <item>DJEČJI TURISTIČKI CENTAR, d.o.o., OIB 41258182114, Ljerke Šram 10, 10000 Zagreb</item>
    </derivirana_varijabla>
  </DomainObject.Predmet.ProtuStrankaListFormatedWithAdressOIB>
  <DomainObject.Predmet.ProtuStrankaListNazivFormated>
    <izvorni_sadrzaj>
      <item>DJEČJI TURISTIČKI CENTAR, d.o.o.</item>
    </izvorni_sadrzaj>
    <derivirana_varijabla naziv="DomainObject.Predmet.ProtuStrankaListNazivFormated_1">
      <item>DJEČJI TURISTIČKI CENTAR, d.o.o.</item>
    </derivirana_varijabla>
  </DomainObject.Predmet.ProtuStrankaListNazivFormated>
  <DomainObject.Predmet.ProtuStrankaListNazivFormatedOIB>
    <izvorni_sadrzaj>
      <item>DJEČJI TURISTIČKI CENTAR, d.o.o., OIB 41258182114</item>
    </izvorni_sadrzaj>
    <derivirana_varijabla naziv="DomainObject.Predmet.ProtuStrankaListNazivFormatedOIB_1">
      <item>DJEČJI TURISTIČKI CENTAR, d.o.o., OIB 41258182114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TURISTIČKI CENTAR, d.o.o.</izvorni_sadrzaj>
    <derivirana_varijabla naziv="DomainObject.Predmet.ProtustrankaIDrugi_1">DJEČJI TURISTIČKI CENTAR,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DJEČJI TURISTIČKI CENTAR, d.o.o., OIB 41258182114, Ljerke Šram 10, 10000 Zagreb</izvorni_sadrzaj>
    <derivirana_varijabla naziv="DomainObject.Predmet.ProtustrankaIDrugiAdressOIB_1">DJEČJI TURISTIČKI CENTAR, d.o.o., OIB 41258182114, Ljerke Šram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DJEČJI TURISTIČKI CENTAR, d.o.o.</item>
    </izvorni_sadrzaj>
    <derivirana_varijabla naziv="DomainObject.Predmet.SudioniciListNaziv_1">
      <item>FINA Regionalni centar Zagreb</item>
      <item>DJEČJI TURISTIČKI CENTAR,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DJEČJI TURISTIČKI CENTAR, d.o.o., OIB 41258182114, Ljerke Šram 10,10000 Zagreb</item>
    </izvorni_sadrzaj>
    <derivirana_varijabla naziv="DomainObject.Predmet.SudioniciListAdressOIB_1">
      <item>FINA Regionalni centar Zagreb, OIB 85821130368, Trg svibanjskih žrtava 1995.1,10000 Zagreb</item>
      <item>DJEČJI TURISTIČKI CENTAR, d.o.o., OIB 41258182114, Ljerke Šram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41258182114</item>
    </izvorni_sadrzaj>
    <derivirana_varijabla naziv="DomainObject.Predmet.SudioniciListNazivOIB_1">
      <item>, OIB 85821130368</item>
      <item>, OIB 41258182114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2783</properties:Characters>
  <properties:Lines>76</properties:Lines>
  <properties:Paragraphs>32</properties:Paragraphs>
  <properties:TotalTime>10</properties:TotalTime>
  <properties:ScaleCrop>false</properties:ScaleCrop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2017-03-08T06:41:00Z</dcterms:created>
  <dc:creator>Tihana Božičević</dc:creator>
  <dc:description/>
  <cp:keywords/>
  <cp:lastModifiedBy>Tihana Božičević</cp:lastModifiedBy>
  <dcterms:modified xmlns:xsi="http://www.w3.org/2001/XMLSchema-instance" xsi:type="dcterms:W3CDTF">2017-03-08T10:00:00Z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