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e089" w14:paraId="768e089" w:rsidRDefault="00737C36" w:rsidP="00D367C1" w:rsidR="00737C36">
      <w:pPr>
        <w15:collapsed w:val="false"/>
      </w:pPr>
      <w:bookmarkStart w:name="_GoBack" w:id="0"/>
      <w:bookmarkEnd w:id="0"/>
    </w:p>
    <w:p w:rsidRDefault="000E1927" w:rsidP="000E1927" w:rsidR="000E1927"/>
    <w:p w:rsidRDefault="00D10F7E" w:rsidP="000E1927" w:rsidR="000E1927">
      <w:pPr>
        <w:jc w:val="right"/>
      </w:pPr>
      <w:r>
        <w:t>13 St-231/12-254</w:t>
      </w:r>
    </w:p>
    <w:p w:rsidRDefault="00003B57" w:rsidP="00D10F7E" w:rsidR="00D10F7E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0F7E" w:rsidP="00D10F7E" w:rsidR="00D10F7E" w:rsidRPr="00D21A2C"/>
    <w:p w:rsidRDefault="00D10F7E" w:rsidP="00D10F7E" w:rsidR="00D10F7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10F7E" w:rsidP="00D10F7E" w:rsidR="00D10F7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E1927" w:rsidP="000E1927" w:rsidR="000E1927">
      <w:pPr>
        <w:jc w:val="right"/>
      </w:pPr>
    </w:p>
    <w:p w:rsidRDefault="000E1927" w:rsidP="000E1927" w:rsidR="000E1927"/>
    <w:p w:rsidRDefault="000E1927" w:rsidP="000E1927" w:rsidR="000E1927" w:rsidRPr="00D10F7E">
      <w:pPr>
        <w:pStyle w:val="Naslov1"/>
        <w:rPr>
          <w:b w:val="false"/>
          <w:sz w:val="24"/>
        </w:rPr>
      </w:pPr>
      <w:r w:rsidRPr="00D10F7E">
        <w:rPr>
          <w:b w:val="false"/>
          <w:sz w:val="24"/>
        </w:rPr>
        <w:t>Z A K L J U Č A K</w:t>
      </w:r>
    </w:p>
    <w:p w:rsidRDefault="000E1927" w:rsidP="000E1927" w:rsidR="000E1927"/>
    <w:p w:rsidRDefault="000E1927" w:rsidP="000E1927" w:rsidR="000E1927"/>
    <w:p w:rsidRDefault="000E1927" w:rsidP="00003B57" w:rsidR="000E1927">
      <w:pPr>
        <w:ind w:firstLine="708"/>
        <w:jc w:val="both"/>
      </w:pPr>
      <w:r w:rsidRPr="00D10F7E">
        <w:t xml:space="preserve">Trgovački sud u Osijeku, po stečajnom sucu Jadranki Herman, u stečajnom postupku nad dužnikom  INDUSTRIJA TRIKOTAŽE ITEKS d.o.o. u stečaju, Ilok, dr. Franje Tuđmana 4, MBS 030070374, OIB 80318735454, dana </w:t>
      </w:r>
      <w:r w:rsidR="00D10F7E">
        <w:t xml:space="preserve">08. srpnja 2016.               </w:t>
      </w:r>
    </w:p>
    <w:p w:rsidRDefault="00003B57" w:rsidP="00003B57" w:rsidR="00003B57">
      <w:pPr>
        <w:ind w:firstLine="708"/>
        <w:jc w:val="both"/>
      </w:pPr>
    </w:p>
    <w:p w:rsidRDefault="00003B57" w:rsidP="00003B57" w:rsidR="00003B57">
      <w:pPr>
        <w:ind w:firstLine="708"/>
        <w:jc w:val="both"/>
      </w:pPr>
    </w:p>
    <w:p w:rsidRDefault="000E1927" w:rsidP="000E1927" w:rsidR="000E1927" w:rsidRPr="00AE7839">
      <w:pPr>
        <w:jc w:val="center"/>
        <w:rPr>
          <w:bCs/>
        </w:rPr>
      </w:pPr>
      <w:r w:rsidRPr="00AE7839">
        <w:rPr>
          <w:bCs/>
        </w:rPr>
        <w:t>z a k l j u č i o    j e</w:t>
      </w:r>
    </w:p>
    <w:p w:rsidRDefault="000E1927" w:rsidP="000E1927" w:rsidR="000E1927">
      <w:pPr>
        <w:jc w:val="both"/>
      </w:pPr>
    </w:p>
    <w:p w:rsidRDefault="00003B57" w:rsidP="000E1927" w:rsidR="00003B57">
      <w:pPr>
        <w:jc w:val="both"/>
      </w:pPr>
    </w:p>
    <w:p w:rsidRDefault="000E1927" w:rsidP="000E1927" w:rsidR="000E1927">
      <w:pPr>
        <w:numPr>
          <w:ilvl w:val="0"/>
          <w:numId w:val="13"/>
        </w:numPr>
      </w:pPr>
      <w:r>
        <w:t>Određuje se predaja nekretnina:</w:t>
      </w:r>
    </w:p>
    <w:p w:rsidRDefault="000E1927" w:rsidP="000E1927" w:rsidR="000E1927">
      <w:pPr>
        <w:ind w:left="1068"/>
        <w:jc w:val="both"/>
        <w:rPr>
          <w:color w:val="000000"/>
        </w:rPr>
      </w:pPr>
      <w:r>
        <w:rPr>
          <w:color w:val="000000"/>
        </w:rPr>
        <w:t xml:space="preserve">– kčbr. </w:t>
      </w:r>
      <w:r w:rsidR="00D10F7E">
        <w:rPr>
          <w:color w:val="000000"/>
        </w:rPr>
        <w:t>68</w:t>
      </w:r>
      <w:r>
        <w:rPr>
          <w:color w:val="000000"/>
        </w:rPr>
        <w:t xml:space="preserve"> u naravi kuća </w:t>
      </w:r>
      <w:r w:rsidR="00D10F7E">
        <w:rPr>
          <w:color w:val="000000"/>
        </w:rPr>
        <w:t xml:space="preserve">dvorište i oranica, površine 550 m2, </w:t>
      </w:r>
      <w:r>
        <w:rPr>
          <w:color w:val="000000"/>
        </w:rPr>
        <w:t xml:space="preserve"> upisano u zk. ul. </w:t>
      </w:r>
      <w:r w:rsidR="00D10F7E">
        <w:rPr>
          <w:color w:val="000000"/>
        </w:rPr>
        <w:t>1360 k.o. Ilok,</w:t>
      </w:r>
    </w:p>
    <w:p w:rsidRDefault="000E1927" w:rsidP="00AE7839" w:rsidR="000E1927">
      <w:pPr>
        <w:ind w:left="1068"/>
        <w:jc w:val="both"/>
      </w:pPr>
      <w:r>
        <w:t xml:space="preserve">kupcu </w:t>
      </w:r>
      <w:r w:rsidR="00D10F7E">
        <w:t xml:space="preserve">Prskalo Magdalena vlasnik obrta </w:t>
      </w:r>
      <w:r w:rsidR="00AE7839">
        <w:t>Trgovačko prijevoznički obrt i usluge fotokopiranja "MDW" Ilok, dr. Franje Tuđmana 4, OIB 71436210279.</w:t>
      </w:r>
    </w:p>
    <w:p w:rsidRDefault="000E1927" w:rsidP="000E1927" w:rsidR="000E1927">
      <w:pPr>
        <w:jc w:val="both"/>
        <w:rPr>
          <w:bCs/>
        </w:rPr>
      </w:pPr>
    </w:p>
    <w:p w:rsidRDefault="000E1927" w:rsidP="000E1927" w:rsidR="000E1927">
      <w:pPr>
        <w:numPr>
          <w:ilvl w:val="0"/>
          <w:numId w:val="13"/>
        </w:numPr>
        <w:jc w:val="both"/>
      </w:pPr>
      <w:r>
        <w:rPr>
          <w:bCs/>
        </w:rPr>
        <w:t>Nalaže se</w:t>
      </w:r>
      <w:r w:rsidR="00AE7839">
        <w:rPr>
          <w:bCs/>
        </w:rPr>
        <w:t xml:space="preserve"> Općinskom sudu u Vukovaru zemljišno – knjižni odjel Ilok</w:t>
      </w:r>
      <w:r>
        <w:rPr>
          <w:bCs/>
        </w:rPr>
        <w:t xml:space="preserve"> izvršiti upis prava vlasništva na nekretninama iz točke 1</w:t>
      </w:r>
      <w:r w:rsidR="00AE7839">
        <w:rPr>
          <w:bCs/>
        </w:rPr>
        <w:t xml:space="preserve">. ovog zaključka u korist kupca </w:t>
      </w:r>
      <w:r w:rsidR="00AE7839">
        <w:t>Prskalo Magdalena vlasnik obrta Trgovačko prijevoznički obrt i usluge fotokopiranja "MDW" Ilok, dr. Franje Tuđmana 4, OIB 71436210279</w:t>
      </w:r>
      <w:r>
        <w:rPr>
          <w:bCs/>
        </w:rPr>
        <w:t>, te brisanje svih tere</w:t>
      </w:r>
      <w:r>
        <w:t xml:space="preserve">ta upisanih na istim nekretninama i to kako slijedi:  </w:t>
      </w:r>
    </w:p>
    <w:p w:rsidRDefault="000E1927" w:rsidP="000E1927" w:rsidR="000E1927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uknjižbe prava zaloga u korist Hrvatska banka za obnovu i razvitak Zagreb, temeljem Sporazuma o osiguranju tražbina zasnivanjem prava zaloga na nekretninama i prijenosom prava vlasništva nekretnina od 20. prosinca 2002. godine, Z-5158/2,</w:t>
      </w:r>
    </w:p>
    <w:p w:rsidRDefault="000E1927" w:rsidP="000E1927" w:rsidR="000E1927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zabilježbe zabrane daljnjeg opterećenja nekretnina bez prethodne suglasnosti predlagatelja osiguranja temeljem Sporazuma broj 235/09 o prijenosu prava vlasništva na nekretnini radi osiguranja od 14. prosinca 2009. godine solemiziranog po javnom bilježniku Nenadu Bolinar iz Zagreba pod poslovnim brojem Ov-9078/09, Z-1419/09,      </w:t>
      </w:r>
    </w:p>
    <w:p w:rsidRDefault="000E1927" w:rsidP="000E1927" w:rsidR="000E1927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zabilježbe zabrane daljnjeg opterećenja nekretnina bez prethodne suglasnosti predlagatelja osiguranja Hrvatske poštanske banke d.d. Zagreb temeljem Sporazuma broj 76/11 o prijenosu prava vlasništva na nekretnini radi osiguranja od 26. travnja 2011. godine solemiziranog po javnom bilježniku Bori Arambašić iz Vukovara  pod poslovnim brojem Ov-5813/11, Z-536/11,       </w:t>
      </w:r>
    </w:p>
    <w:p w:rsidRDefault="000E1927" w:rsidP="000E1927" w:rsidR="000E1927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zabilježbe prijenosa prava vlasništva radi osiguranja novčane tražbine, a na temelju sporazuma o osiguranju tražbina zasnivanjem prava zaloga na nekretninama i prijenosom prava vlasništva nekretnina od 20. prosinca 2002. godine sa imena i vlasništva: Industrija trikotaže ITEKS d.d. Ilok, Z-5158/02,</w:t>
      </w:r>
    </w:p>
    <w:p w:rsidRDefault="00003B57" w:rsidP="00003B57" w:rsidR="00003B57">
      <w:pPr>
        <w:ind w:left="1068"/>
        <w:jc w:val="both"/>
        <w:rPr>
          <w:bCs/>
        </w:rPr>
      </w:pPr>
    </w:p>
    <w:p w:rsidRDefault="00003B57" w:rsidP="00003B57" w:rsidR="00003B57">
      <w:pPr>
        <w:ind w:left="1068"/>
        <w:jc w:val="center"/>
        <w:rPr>
          <w:bCs/>
        </w:rPr>
      </w:pPr>
      <w:r>
        <w:rPr>
          <w:bCs/>
        </w:rPr>
        <w:lastRenderedPageBreak/>
        <w:t>2</w:t>
      </w:r>
    </w:p>
    <w:p w:rsidRDefault="00003B57" w:rsidP="00003B57" w:rsidR="00003B57">
      <w:pPr>
        <w:jc w:val="right"/>
      </w:pPr>
      <w:r>
        <w:t>13 St-231/12-254</w:t>
      </w:r>
    </w:p>
    <w:p w:rsidRDefault="00003B57" w:rsidP="00003B57" w:rsidR="00003B57">
      <w:pPr>
        <w:ind w:left="1068"/>
        <w:jc w:val="center"/>
        <w:rPr>
          <w:bCs/>
        </w:rPr>
      </w:pPr>
    </w:p>
    <w:p w:rsidRDefault="00003B57" w:rsidP="00003B57" w:rsidR="00003B57">
      <w:pPr>
        <w:ind w:left="1068"/>
        <w:jc w:val="center"/>
        <w:rPr>
          <w:bCs/>
        </w:rPr>
      </w:pPr>
    </w:p>
    <w:p w:rsidRDefault="00003B57" w:rsidP="00003B57" w:rsidR="00003B57">
      <w:pPr>
        <w:ind w:left="1068"/>
        <w:jc w:val="both"/>
        <w:rPr>
          <w:bCs/>
        </w:rPr>
      </w:pPr>
    </w:p>
    <w:p w:rsidRDefault="000E1927" w:rsidP="00572746" w:rsidR="000E1927" w:rsidRPr="00572746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zabilježbe prijenosa prava vlasništva radi osiguranja novčane tražbine temeljem sporazuma broj 235/09 o prijenosi prava vlasništva na nekretnini radi osiguranja od 14. prosinca 2009. godine solemiziranog po javnom bilježniku Nenadu Dolinar iz Zagreba pod poslovnim brojem Ov-9078/09, Z-1419/09,</w:t>
      </w:r>
    </w:p>
    <w:p w:rsidRDefault="000E1927" w:rsidP="000E1927" w:rsidR="000E1927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zabilježbe prijenosa prava vlasništva radi osiguranja novčane tražbine temeljem sporazuma broj 76/11 o prijenosu prava vlasništva na nekretnini radi osiguranja od 26. travnja 2011. godine solemiziranog po javnom bilježniku Bori Arambašić iz Vukovara pod brojem Ov-5813/11, Z-536/11.</w:t>
      </w:r>
    </w:p>
    <w:p w:rsidRDefault="000E1927" w:rsidP="00572746" w:rsidR="000E1927">
      <w:pPr>
        <w:ind w:left="1068"/>
        <w:jc w:val="both"/>
        <w:rPr>
          <w:bCs/>
        </w:rPr>
      </w:pPr>
    </w:p>
    <w:p w:rsidRDefault="000E1927" w:rsidP="000E1927" w:rsidR="000E1927">
      <w:pPr>
        <w:rPr>
          <w:b/>
          <w:bCs/>
        </w:rPr>
      </w:pPr>
    </w:p>
    <w:p w:rsidRDefault="000E1927" w:rsidP="000E1927" w:rsidR="000E1927" w:rsidRPr="00572746">
      <w:pPr>
        <w:jc w:val="center"/>
        <w:rPr>
          <w:bCs/>
        </w:rPr>
      </w:pPr>
      <w:r w:rsidRPr="00572746">
        <w:rPr>
          <w:bCs/>
        </w:rPr>
        <w:t>Obrazloženje</w:t>
      </w:r>
    </w:p>
    <w:p w:rsidRDefault="000E1927" w:rsidP="000E1927" w:rsidR="000E1927">
      <w:pPr>
        <w:rPr>
          <w:b/>
          <w:bCs/>
        </w:rPr>
      </w:pPr>
    </w:p>
    <w:p w:rsidRDefault="000E1927" w:rsidP="000E1927" w:rsidR="000E1927">
      <w:pPr>
        <w:rPr>
          <w:b/>
          <w:bCs/>
        </w:rPr>
      </w:pPr>
    </w:p>
    <w:p w:rsidRDefault="000E1927" w:rsidP="000E1927" w:rsidR="000E1927">
      <w:pPr>
        <w:ind w:firstLine="708"/>
        <w:jc w:val="both"/>
        <w:rPr>
          <w:bCs/>
        </w:rPr>
      </w:pPr>
      <w:r>
        <w:rPr>
          <w:bCs/>
        </w:rPr>
        <w:t>Ovosudnim rješenjem broj St-231/12-</w:t>
      </w:r>
      <w:r w:rsidR="00572746">
        <w:rPr>
          <w:bCs/>
        </w:rPr>
        <w:t>62  od 28. listopada 2013.</w:t>
      </w:r>
      <w:r>
        <w:rPr>
          <w:bCs/>
        </w:rPr>
        <w:t xml:space="preserve"> godine, koje rješenje je postalo pravomoćno </w:t>
      </w:r>
      <w:r w:rsidR="00572746">
        <w:rPr>
          <w:bCs/>
        </w:rPr>
        <w:t>28. siječnja 2015.</w:t>
      </w:r>
      <w:r>
        <w:rPr>
          <w:bCs/>
        </w:rPr>
        <w:t xml:space="preserve"> godine, navedenom kupcu su dosuđene nekretnine, kako je to navedeno u izreci ovog zaključka. </w:t>
      </w:r>
    </w:p>
    <w:p w:rsidRDefault="000E1927" w:rsidP="000E1927" w:rsidR="000E1927">
      <w:pPr>
        <w:rPr>
          <w:bCs/>
        </w:rPr>
      </w:pPr>
    </w:p>
    <w:p w:rsidRDefault="000E1927" w:rsidP="00572746" w:rsidR="000E1927">
      <w:pPr>
        <w:jc w:val="both"/>
        <w:rPr>
          <w:bCs/>
        </w:rPr>
      </w:pPr>
      <w:r>
        <w:rPr>
          <w:bCs/>
        </w:rPr>
        <w:tab/>
        <w:t>Budući je kupac isplatio kup</w:t>
      </w:r>
      <w:r w:rsidR="00572746">
        <w:rPr>
          <w:bCs/>
        </w:rPr>
        <w:t>ovninu u cijelosti, temeljem članaka</w:t>
      </w:r>
      <w:r>
        <w:rPr>
          <w:bCs/>
        </w:rPr>
        <w:t xml:space="preserve"> 101. i 119. Ovršnog zakona</w:t>
      </w:r>
      <w:r w:rsidR="00572746">
        <w:rPr>
          <w:bCs/>
        </w:rPr>
        <w:t xml:space="preserve"> (Narodne novine broj 57/96, 29/99, 42/00, 173/03, 194/03, 151/04, 88/05, 121/05, 67/08, 139/10, 112/12, 25/13 i 93/14)  </w:t>
      </w:r>
      <w:r>
        <w:rPr>
          <w:bCs/>
        </w:rPr>
        <w:t xml:space="preserve"> odlučeno je kao u izreci ovog zaključka.</w:t>
      </w:r>
    </w:p>
    <w:p w:rsidRDefault="000E1927" w:rsidP="000E1927" w:rsidR="000E1927">
      <w:pPr>
        <w:rPr>
          <w:bCs/>
        </w:rPr>
      </w:pPr>
    </w:p>
    <w:p w:rsidRDefault="000E1927" w:rsidP="000E1927" w:rsidR="000E1927">
      <w:pPr>
        <w:rPr>
          <w:bCs/>
        </w:rPr>
      </w:pPr>
    </w:p>
    <w:p w:rsidRDefault="00003B57" w:rsidP="000E1927" w:rsidR="000E1927">
      <w:pPr>
        <w:jc w:val="center"/>
        <w:rPr>
          <w:bCs/>
        </w:rPr>
      </w:pPr>
      <w:r>
        <w:rPr>
          <w:bCs/>
        </w:rPr>
        <w:t>U Osijeku 08. srpanj 2016.</w:t>
      </w:r>
    </w:p>
    <w:p w:rsidRDefault="000E1927" w:rsidP="000E1927" w:rsidR="000E1927">
      <w:pPr>
        <w:jc w:val="center"/>
        <w:rPr>
          <w:bCs/>
        </w:rPr>
      </w:pPr>
    </w:p>
    <w:p w:rsidRDefault="000E1927" w:rsidP="000E1927" w:rsidR="000E1927">
      <w:pPr>
        <w:rPr>
          <w:bCs/>
        </w:rPr>
      </w:pPr>
      <w:r>
        <w:rPr>
          <w:bCs/>
        </w:rPr>
        <w:t>Zapisničar</w:t>
      </w:r>
    </w:p>
    <w:p w:rsidRDefault="000E1927" w:rsidP="000E1927" w:rsidR="000E1927">
      <w:pPr>
        <w:rPr>
          <w:bCs/>
        </w:rPr>
      </w:pPr>
      <w:r>
        <w:rPr>
          <w:bCs/>
        </w:rPr>
        <w:t>Maja Kocijan</w:t>
      </w:r>
    </w:p>
    <w:p w:rsidRDefault="000E1927" w:rsidP="000E1927" w:rsidR="000E1927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>
        <w:rPr>
          <w:bCs/>
        </w:rPr>
        <w:tab/>
        <w:t>STEČAJNI SUDAC:</w:t>
      </w:r>
    </w:p>
    <w:p w:rsidRDefault="000E1927" w:rsidP="000E1927" w:rsidR="000E1927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>
        <w:rPr>
          <w:bCs/>
        </w:rPr>
        <w:tab/>
        <w:t xml:space="preserve">    Jadranka Herman</w:t>
      </w:r>
    </w:p>
    <w:p w:rsidRDefault="000E1927" w:rsidP="000E1927" w:rsidR="000E1927">
      <w:pPr>
        <w:tabs>
          <w:tab w:pos="5745" w:val="left"/>
        </w:tabs>
        <w:rPr>
          <w:bCs/>
        </w:rPr>
      </w:pPr>
    </w:p>
    <w:p w:rsidRDefault="000E1927" w:rsidP="000E1927" w:rsidR="000E1927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0E1927" w:rsidP="000E1927" w:rsidR="000E1927">
      <w:pPr>
        <w:rPr>
          <w:bCs/>
        </w:rPr>
      </w:pPr>
      <w:r>
        <w:rPr>
          <w:bCs/>
        </w:rPr>
        <w:t>POUKA O PRAVNOM LIJEKU:</w:t>
      </w:r>
    </w:p>
    <w:p w:rsidRDefault="000E1927" w:rsidP="000E1927" w:rsidR="000E1927">
      <w:pPr>
        <w:rPr>
          <w:bCs/>
        </w:rPr>
      </w:pPr>
      <w:r>
        <w:rPr>
          <w:bCs/>
        </w:rPr>
        <w:t>Protiv zaklj</w:t>
      </w:r>
      <w:r w:rsidR="00003B57">
        <w:rPr>
          <w:bCs/>
        </w:rPr>
        <w:t>učka nije dopušten pravni lijek</w:t>
      </w:r>
      <w:r>
        <w:rPr>
          <w:bCs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</w:t>
      </w:r>
      <w:r w:rsidR="00003B57">
        <w:rPr>
          <w:bCs/>
        </w:rPr>
        <w:t>.</w:t>
      </w:r>
    </w:p>
    <w:p w:rsidRDefault="000E1927" w:rsidP="000E1927" w:rsidR="000E1927">
      <w:pPr>
        <w:rPr>
          <w:bCs/>
        </w:rPr>
      </w:pPr>
    </w:p>
    <w:p w:rsidRDefault="000E1927" w:rsidP="000E1927" w:rsidR="000E1927">
      <w:pPr>
        <w:rPr>
          <w:bCs/>
        </w:rPr>
      </w:pPr>
    </w:p>
    <w:p w:rsidRDefault="000E1927" w:rsidP="000E1927" w:rsidR="000E1927">
      <w:pPr>
        <w:rPr>
          <w:bCs/>
        </w:rPr>
      </w:pPr>
      <w:r>
        <w:rPr>
          <w:bCs/>
        </w:rPr>
        <w:t>DNA:</w:t>
      </w:r>
    </w:p>
    <w:p w:rsidRDefault="000E1927" w:rsidP="000E1927" w:rsidR="000E1927">
      <w:pPr>
        <w:numPr>
          <w:ilvl w:val="0"/>
          <w:numId w:val="15"/>
        </w:numPr>
        <w:rPr>
          <w:bCs/>
        </w:rPr>
      </w:pPr>
      <w:r>
        <w:rPr>
          <w:bCs/>
        </w:rPr>
        <w:t>Stečajni upravitelj – Nada Gagro, pretinac</w:t>
      </w:r>
    </w:p>
    <w:p w:rsidRDefault="000E1927" w:rsidP="00003B57" w:rsidR="000E1927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 xml:space="preserve">Kupac </w:t>
      </w:r>
      <w:r w:rsidR="00003B57">
        <w:t>Prskalo Magdalena vlasnik obrta Trgovačko prijevoznički obrt i usluge fotokopiranja "MDW" Ilok, dr. Franje Tuđmana 4</w:t>
      </w:r>
    </w:p>
    <w:p w:rsidRDefault="000E1927" w:rsidP="000E1927" w:rsidR="000E1927">
      <w:pPr>
        <w:numPr>
          <w:ilvl w:val="0"/>
          <w:numId w:val="15"/>
        </w:numPr>
        <w:rPr>
          <w:bCs/>
        </w:rPr>
      </w:pPr>
      <w:r>
        <w:rPr>
          <w:bCs/>
        </w:rPr>
        <w:t>Općinski sud u Vukovaru, ZK odjel Ilok, 32000 Vukovar</w:t>
      </w:r>
    </w:p>
    <w:p w:rsidRDefault="00003B57" w:rsidP="000E1927" w:rsidR="000E1927">
      <w:pPr>
        <w:numPr>
          <w:ilvl w:val="0"/>
          <w:numId w:val="15"/>
        </w:numPr>
        <w:rPr>
          <w:bCs/>
        </w:rPr>
      </w:pPr>
      <w:r>
        <w:rPr>
          <w:bCs/>
        </w:rPr>
        <w:t>e-o</w:t>
      </w:r>
      <w:r w:rsidR="000E1927">
        <w:rPr>
          <w:bCs/>
        </w:rPr>
        <w:t>glasna ploča</w:t>
      </w:r>
    </w:p>
    <w:p w:rsidRDefault="000E1927" w:rsidP="000E1927" w:rsidR="000E1927"/>
    <w:p w:rsidRDefault="00737C36" w:rsidR="00737C36"/>
    <w:sectPr w:rsidSect="00003B57" w:rsidR="00737C36">
      <w:headerReference w:type="even" r:id="rId11"/>
      <w:headerReference w:type="default" r:id="rId12"/>
      <w:pgSz w:h="16838" w:w="11906"/>
      <w:pgMar w:gutter="0" w:footer="708" w:header="708" w:left="1440" w:bottom="851" w:right="1286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5F21" w:rsidR="00015F21">
      <w:r>
        <w:separator/>
      </w:r>
    </w:p>
  </w:endnote>
  <w:endnote w:id="0" w:type="continuationSeparator">
    <w:p w:rsidRDefault="00015F21" w:rsidR="00015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5F21" w:rsidR="00015F21">
      <w:r>
        <w:separator/>
      </w:r>
    </w:p>
  </w:footnote>
  <w:footnote w:id="0" w:type="continuationSeparator">
    <w:p w:rsidRDefault="00015F21" w:rsidR="00015F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6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0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1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7"/>
  </w:num>
  <w:num w:numId="8">
    <w:abstractNumId w:val="9"/>
  </w:num>
  <w:num w:numId="9">
    <w:abstractNumId w:val="10"/>
  </w:num>
  <w:num w:numId="10">
    <w:abstractNumId w:val="8"/>
  </w:num>
  <w:num w:numId="11">
    <w:abstractNumId w:val="11"/>
  </w:num>
  <w:num w:numId="12">
    <w:abstractNumId w:val="2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03B57"/>
    <w:rsid w:val="00015F21"/>
    <w:rsid w:val="0002048A"/>
    <w:rsid w:val="0005058A"/>
    <w:rsid w:val="000B3FAC"/>
    <w:rsid w:val="000E1927"/>
    <w:rsid w:val="002317C8"/>
    <w:rsid w:val="0024274A"/>
    <w:rsid w:val="00245DF2"/>
    <w:rsid w:val="00265772"/>
    <w:rsid w:val="00305082"/>
    <w:rsid w:val="00355826"/>
    <w:rsid w:val="00361F8A"/>
    <w:rsid w:val="003B2E11"/>
    <w:rsid w:val="003E4F6C"/>
    <w:rsid w:val="00473CB7"/>
    <w:rsid w:val="004D66C5"/>
    <w:rsid w:val="004F2FCA"/>
    <w:rsid w:val="00572746"/>
    <w:rsid w:val="005B20C9"/>
    <w:rsid w:val="00605864"/>
    <w:rsid w:val="00651914"/>
    <w:rsid w:val="00657546"/>
    <w:rsid w:val="006A2A48"/>
    <w:rsid w:val="00737C36"/>
    <w:rsid w:val="007F34AF"/>
    <w:rsid w:val="0084279D"/>
    <w:rsid w:val="0084794E"/>
    <w:rsid w:val="00883F44"/>
    <w:rsid w:val="008B0484"/>
    <w:rsid w:val="008C58E0"/>
    <w:rsid w:val="008E1DE2"/>
    <w:rsid w:val="00916DFE"/>
    <w:rsid w:val="009622D9"/>
    <w:rsid w:val="009C1B13"/>
    <w:rsid w:val="009D7E86"/>
    <w:rsid w:val="00AE7839"/>
    <w:rsid w:val="00B34F15"/>
    <w:rsid w:val="00C067DF"/>
    <w:rsid w:val="00C87B21"/>
    <w:rsid w:val="00D10F7E"/>
    <w:rsid w:val="00D177CC"/>
    <w:rsid w:val="00D32D67"/>
    <w:rsid w:val="00D367C1"/>
    <w:rsid w:val="00D9465D"/>
    <w:rsid w:val="00DA5383"/>
    <w:rsid w:val="00DD53EC"/>
    <w:rsid w:val="00E0071D"/>
    <w:rsid w:val="00E07737"/>
    <w:rsid w:val="00E27B75"/>
    <w:rsid w:val="00E420C8"/>
    <w:rsid w:val="00E70105"/>
    <w:rsid w:val="00EC66B6"/>
    <w:rsid w:val="00ED0FB4"/>
    <w:rsid w:val="00EF34F8"/>
    <w:rsid w:val="00F33EA0"/>
    <w:rsid w:val="00F5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F57F91"/>
    <w:rPr>
      <w:sz w:val="24"/>
      <w:szCs w:val="24"/>
    </w:rPr>
  </w:style>
  <w:style w:customStyle="true" w:styleId="Naslov1Char" w:type="character">
    <w:name w:val="Naslov 1 Char"/>
    <w:link w:val="Naslov1"/>
    <w:rsid w:val="000E1927"/>
    <w:rPr>
      <w:b/>
      <w:bCs/>
      <w:sz w:val="28"/>
      <w:szCs w:val="24"/>
    </w:rPr>
  </w:style>
  <w:style w:styleId="Naglaeno" w:type="character">
    <w:name w:val="Strong"/>
    <w:qFormat/>
    <w:rsid w:val="00D10F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B04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4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04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04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04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F57F91"/>
    <w:rPr>
      <w:sz w:val="24"/>
      <w:szCs w:val="24"/>
    </w:rPr>
  </w:style>
  <w:style w:customStyle="1" w:styleId="Naslov1Char" w:type="character">
    <w:name w:val="Naslov 1 Char"/>
    <w:link w:val="Naslov1"/>
    <w:rsid w:val="000E1927"/>
    <w:rPr>
      <w:b/>
      <w:bCs/>
      <w:sz w:val="28"/>
      <w:szCs w:val="24"/>
    </w:rPr>
  </w:style>
  <w:style w:styleId="Naglaeno" w:type="character">
    <w:name w:val="Strong"/>
    <w:qFormat/>
    <w:rsid w:val="00D10F7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B04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4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04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04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04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139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2012.</izvorni_sadrzaj>
    <derivirana_varijabla naziv="DomainObject.Predmet.DatumOsnivanja_1">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St-231/2012</izvorni_sadrzaj>
    <derivirana_varijabla naziv="DomainObject.Predmet.OznakaBroj_1">St-231/2012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Industrija trikotaže ITEKS društvo s ograničenom odgovornošću</izvorni_sadrzaj>
    <derivirana_varijabla naziv="DomainObject.Predmet.ProtustrankaFormated_1">  Industrija trikotaže ITEKS društvo s ograničenom odgovornošću</derivirana_varijabla>
  </DomainObject.Predmet.ProtustrankaFormated>
  <DomainObject.Predmet.ProtustrankaFormatedOIB>
    <izvorni_sadrzaj>  Industrija trikotaže ITEKS društvo s ograničenom odgovornošću, OIB 80318735454</izvorni_sadrzaj>
    <derivirana_varijabla naziv="DomainObject.Predmet.ProtustrankaFormatedOIB_1">  Industrija trikotaže ITEKS društvo s ograničenom odgovornošću, OIB 80318735454</derivirana_varijabla>
  </DomainObject.Predmet.ProtustrankaFormatedOIB>
  <DomainObject.Predmet.ProtustrankaFormatedWithAdress>
    <izvorni_sadrzaj> Industrija trikotaže ITEKS društvo s ograničenom odgovornošću, Dr.F.Tuđmana 4, Ilok</izvorni_sadrzaj>
    <derivirana_varijabla naziv="DomainObject.Predmet.ProtustrankaFormatedWithAdress_1"> Industrija trikotaže ITEKS društvo s ograničenom odgovornošću, Dr.F.Tuđmana 4, Ilok</derivirana_varijabla>
  </DomainObject.Predmet.ProtustrankaFormatedWithAdress>
  <DomainObject.Predmet.ProtustrankaFormatedWithAdressOIB>
    <izvorni_sadrzaj> Industrija trikotaže ITEKS društvo s ograničenom odgovornošću, OIB 80318735454, Dr.F.Tuđmana 4, Ilok</izvorni_sadrzaj>
    <derivirana_varijabla naziv="DomainObject.Predmet.ProtustrankaFormatedWithAdressOIB_1"> Industrija trikotaže ITEKS društvo s ograničenom odgovornošću, OIB 80318735454, Dr.F.Tuđmana 4, Ilok</derivirana_varijabla>
  </DomainObject.Predmet.ProtustrankaFormatedWithAdressOIB>
  <DomainObject.Predmet.ProtustrankaWithAdress>
    <izvorni_sadrzaj>Industrija trikotaže ITEKS društvo s ograničenom odgovornošću Dr.F.Tuđmana 4, Ilok</izvorni_sadrzaj>
    <derivirana_varijabla naziv="DomainObject.Predmet.ProtustrankaWithAdress_1">Industrija trikotaže ITEKS društvo s ograničenom odgovornošću Dr.F.Tuđmana 4, Ilok</derivirana_varijabla>
  </DomainObject.Predmet.ProtustrankaWithAdress>
  <DomainObject.Predmet.ProtustrankaWithAdressOIB>
    <izvorni_sadrzaj>Industrija trikotaže ITEKS društvo s ograničenom odgovornošću, OIB 80318735454, Dr.F.Tuđmana 4, Ilok</izvorni_sadrzaj>
    <derivirana_varijabla naziv="DomainObject.Predmet.ProtustrankaWithAdressOIB_1">Industrija trikotaže ITEKS društvo s ograničenom odgovornošću, OIB 80318735454, Dr.F.Tuđmana 4, Ilok</derivirana_varijabla>
  </DomainObject.Predmet.ProtustrankaWithAdressOIB>
  <DomainObject.Predmet.ProtustrankaNazivFormated>
    <izvorni_sadrzaj>Industrija trikotaže ITEKS društvo s ograničenom odgovornošću</izvorni_sadrzaj>
    <derivirana_varijabla naziv="DomainObject.Predmet.ProtustrankaNazivFormated_1">Industrija trikotaže ITEKS društvo s ograničenom odgovornošću</derivirana_varijabla>
  </DomainObject.Predmet.ProtustrankaNazivFormated>
  <DomainObject.Predmet.ProtustrankaNazivFormatedOIB>
    <izvorni_sadrzaj>Industrija trikotaže ITEKS društvo s ograničenom odgovornošću, OIB 80318735454</izvorni_sadrzaj>
    <derivirana_varijabla naziv="DomainObject.Predmet.ProtustrankaNazivFormatedOIB_1">Industrija trikotaže ITEKS društvo s ograničenom odgovornošću, OIB 80318735454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ŠIMUNIĆ, DJELATNICA I DR.; ZK odjel Općinski sud u Vukovaru</izvorni_sadrzaj>
    <derivirana_varijabla naziv="DomainObject.Predmet.StrankaFormated_1">  MARICA ŠIMUNIĆ, DJELATNICA I DR.; ZK odjel Općinski sud u Vukovaru</derivirana_varijabla>
  </DomainObject.Predmet.StrankaFormated>
  <DomainObject.Predmet.StrankaFormatedOIB>
    <izvorni_sadrzaj>  MARICA ŠIMUNIĆ, DJELATNICA I DR.; ZK odjel Općinski sud u Vukovaru</izvorni_sadrzaj>
    <derivirana_varijabla naziv="DomainObject.Predmet.StrankaFormatedOIB_1">  MARICA ŠIMUNIĆ, DJELATNICA I DR.; ZK odjel Općinski sud u Vukovaru</derivirana_varijabla>
  </DomainObject.Predmet.StrankaFormatedOIB>
  <DomainObject.Predmet.StrankaFormatedWithAdress>
    <izvorni_sadrzaj> MARICA ŠIMUNIĆ, DJELATNICA I DR., V.KRALJEVIĆA 12, 32236 Ilok; ZK odjel Općinski sud u Vukovaru, bb, 32000 Vukovar</izvorni_sadrzaj>
    <derivirana_varijabla naziv="DomainObject.Predmet.StrankaFormatedWithAdress_1"> MARICA ŠIMUNIĆ, DJELATNICA I DR., V.KRALJEVIĆA 12, 32236 Ilok; ZK odjel Općinski sud u Vukovaru, bb, 32000 Vukovar</derivirana_varijabla>
  </DomainObject.Predmet.StrankaFormatedWithAdress>
  <DomainObject.Predmet.StrankaFormatedWithAdressOIB>
    <izvorni_sadrzaj> MARICA ŠIMUNIĆ, DJELATNICA I DR., V.KRALJEVIĆA 12, 32236 Ilok; ZK odjel Općinski sud u Vukovaru, bb, 32000 Vukovar</izvorni_sadrzaj>
    <derivirana_varijabla naziv="DomainObject.Predmet.StrankaFormatedWithAdressOIB_1"> MARICA ŠIMUNIĆ, DJELATNICA I DR., V.KRALJEVIĆA 12, 32236 Ilok; ZK odjel Općinski sud u Vukovaru, bb, 32000 Vukovar</derivirana_varijabla>
  </DomainObject.Predmet.StrankaFormatedWithAdressOIB>
  <DomainObject.Predmet.StrankaWithAdress>
    <izvorni_sadrzaj>MARICA ŠIMUNIĆ, DJELATNICA I DR. V.KRALJEVIĆA 12,32236 Ilok,ZK odjel Općinski sud u Vukovaru bb,32000 Vukovar</izvorni_sadrzaj>
    <derivirana_varijabla naziv="DomainObject.Predmet.StrankaWithAdress_1">MARICA ŠIMUNIĆ, DJELATNICA I DR. V.KRALJEVIĆA 12,32236 Ilok,ZK odjel Općinski sud u Vukovaru bb,32000 Vukovar</derivirana_varijabla>
  </DomainObject.Predmet.StrankaWithAdress>
  <DomainObject.Predmet.StrankaWithAdressOIB>
    <izvorni_sadrzaj>MARICA ŠIMUNIĆ, DJELATNICA I DR., V.KRALJEVIĆA 12,32236 Ilok,ZK odjel Općinski sud u Vukovaru, bb,32000 Vukovar</izvorni_sadrzaj>
    <derivirana_varijabla naziv="DomainObject.Predmet.StrankaWithAdressOIB_1">MARICA ŠIMUNIĆ, DJELATNICA I DR., V.KRALJEVIĆA 12,32236 Ilok,ZK odjel Općinski sud u Vukovaru, bb,32000 Vukovar</derivirana_varijabla>
  </DomainObject.Predmet.StrankaWithAdressOIB>
  <DomainObject.Predmet.StrankaNazivFormated>
    <izvorni_sadrzaj>MARICA ŠIMUNIĆ, DJELATNICA I DR.,ZK odjel Općinski sud u Vukovaru</izvorni_sadrzaj>
    <derivirana_varijabla naziv="DomainObject.Predmet.StrankaNazivFormated_1">MARICA ŠIMUNIĆ, DJELATNICA I DR.,ZK odjel Općinski sud u Vukovaru</derivirana_varijabla>
  </DomainObject.Predmet.StrankaNazivFormated>
  <DomainObject.Predmet.StrankaNazivFormatedOIB>
    <izvorni_sadrzaj>MARICA ŠIMUNIĆ, DJELATNICA I DR.,ZK odjel Općinski sud u Vukovaru</izvorni_sadrzaj>
    <derivirana_varijabla naziv="DomainObject.Predmet.StrankaNazivFormatedOIB_1">MARICA ŠIMUNIĆ, DJELATNICA I DR.,ZK odjel Općinski sud u Vukovaru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MARICA ŠIMUNIĆ, DJELATNICA I DR.</item>
      <item>ZK odjel Općinski sud u Vukovaru</item>
    </izvorni_sadrzaj>
    <derivirana_varijabla naziv="DomainObject.Predmet.StrankaListFormated_1">
      <item>MARICA ŠIMUNIĆ, DJELATNICA I DR.</item>
      <item>ZK odjel Općinski sud u Vukovaru</item>
    </derivirana_varijabla>
  </DomainObject.Predmet.StrankaListFormated>
  <DomainObject.Predmet.StrankaListFormatedOIB>
    <izvorni_sadrzaj>
      <item>MARICA ŠIMUNIĆ, DJELATNICA I DR.</item>
      <item>ZK odjel Općinski sud u Vukovaru</item>
    </izvorni_sadrzaj>
    <derivirana_varijabla naziv="DomainObject.Predmet.StrankaListFormatedOIB_1">
      <item>MARICA ŠIMUNIĆ, DJELATNICA I DR.</item>
      <item>ZK odjel Općinski sud u Vukovaru</item>
    </derivirana_varijabla>
  </DomainObject.Predmet.StrankaListFormatedOIB>
  <DomainObject.Predmet.StrankaListFormatedWithAdress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_1">
      <item>MARICA ŠIMUNIĆ, DJELATNICA I DR., V.KRALJEVIĆA 12, 32236 Ilok</item>
      <item>ZK odjel Općinski sud u Vukovaru, bb, 32000 Vukovar</item>
    </derivirana_varijabla>
  </DomainObject.Predmet.StrankaListFormatedWithAdress>
  <DomainObject.Predmet.StrankaListFormatedWithAdressOIB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OIB_1">
      <item>MARICA ŠIMUNIĆ, DJELATNICA I DR., V.KRALJEVIĆA 12, 32236 Ilok</item>
      <item>ZK odjel Općinski sud u Vukovaru, bb, 32000 Vukovar</item>
    </derivirana_varijabla>
  </DomainObject.Predmet.StrankaListFormatedWithAdressOIB>
  <DomainObject.Predmet.StrankaListNazivFormated>
    <izvorni_sadrzaj>
      <item>MARICA ŠIMUNIĆ, DJELATNICA I DR.</item>
      <item>ZK odjel Općinski sud u Vukovaru</item>
    </izvorni_sadrzaj>
    <derivirana_varijabla naziv="DomainObject.Predmet.StrankaListNazivFormated_1">
      <item>MARICA ŠIMUNIĆ, DJELATNICA I DR.</item>
      <item>ZK odjel Općinski sud u Vukovaru</item>
    </derivirana_varijabla>
  </DomainObject.Predmet.StrankaListNazivFormated>
  <DomainObject.Predmet.StrankaListNazivFormatedOIB>
    <izvorni_sadrzaj>
      <item>MARICA ŠIMUNIĆ, DJELATNICA I DR.</item>
      <item>ZK odjel Općinski sud u Vukovaru</item>
    </izvorni_sadrzaj>
    <derivirana_varijabla naziv="DomainObject.Predmet.StrankaListNazivFormatedOIB_1">
      <item>MARICA ŠIMUNIĆ, DJELATNICA I DR.</item>
      <item>ZK odjel Općinski sud u Vukovaru</item>
    </derivirana_varijabla>
  </DomainObject.Predmet.StrankaListNazivFormatedOIB>
  <DomainObject.Predmet.ProtuStrankaListFormated>
    <izvorni_sadrzaj>
      <item>Industrija trikotaže ITEKS društvo s ograničenom odgovornošću</item>
    </izvorni_sadrzaj>
    <derivirana_varijabla naziv="DomainObject.Predmet.ProtuStrankaListFormated_1">
      <item>Industrija trikotaže ITEKS društvo s ograničenom odgovornošću</item>
    </derivirana_varijabla>
  </DomainObject.Predmet.ProtuStrankaListFormated>
  <DomainObject.Predmet.ProtuStrankaListFormatedOIB>
    <izvorni_sadrzaj>
      <item>Industrija trikotaže ITEKS društvo s ograničenom odgovornošću, OIB 80318735454</item>
    </izvorni_sadrzaj>
    <derivirana_varijabla naziv="DomainObject.Predmet.ProtuStrankaListFormatedOIB_1">
      <item>Industrija trikotaže ITEKS društvo s ograničenom odgovornošću, OIB 80318735454</item>
    </derivirana_varijabla>
  </DomainObject.Predmet.ProtuStrankaListFormatedOIB>
  <DomainObject.Predmet.ProtuStrankaListFormatedWithAdress>
    <izvorni_sadrzaj>
      <item>Industrija trikotaže ITEKS društvo s ograničenom odgovornošću, Dr.F.Tuđmana 4, Ilok</item>
    </izvorni_sadrzaj>
    <derivirana_varijabla naziv="DomainObject.Predmet.ProtuStrankaListFormatedWithAdress_1">
      <item>Industrija trikotaže ITEKS društvo s ograničenom odgovornošću, Dr.F.Tuđmana 4, Ilok</item>
    </derivirana_varijabla>
  </DomainObject.Predmet.ProtuStrankaListFormatedWithAdress>
  <DomainObject.Predmet.ProtuStrankaListFormatedWithAdressOIB>
    <izvorni_sadrzaj>
      <item>Industrija trikotaže ITEKS društvo s ograničenom odgovornošću, OIB 80318735454, Dr.F.Tuđmana 4, Ilok</item>
    </izvorni_sadrzaj>
    <derivirana_varijabla naziv="DomainObject.Predmet.ProtuStrankaListFormatedWithAdressOIB_1">
      <item>Industrija trikotaže ITEKS društvo s ograničenom odgovornošću, OIB 80318735454, Dr.F.Tuđmana 4, Ilok</item>
    </derivirana_varijabla>
  </DomainObject.Predmet.ProtuStrankaListFormatedWithAdressOIB>
  <DomainObject.Predmet.ProtuStrankaListNazivFormated>
    <izvorni_sadrzaj>
      <item>Industrija trikotaže ITEKS društvo s ograničenom odgovornošću</item>
    </izvorni_sadrzaj>
    <derivirana_varijabla naziv="DomainObject.Predmet.ProtuStrankaListNazivFormated_1">
      <item>Industrija trikotaže ITEKS društvo s ograničenom odgovornošću</item>
    </derivirana_varijabla>
  </DomainObject.Predmet.ProtuStrankaListNazivFormated>
  <DomainObject.Predmet.ProtuStrankaListNazivFormatedOIB>
    <izvorni_sadrzaj>
      <item>Industrija trikotaže ITEKS društvo s ograničenom odgovornošću, OIB 80318735454</item>
    </izvorni_sadrzaj>
    <derivirana_varijabla naziv="DomainObject.Predmet.ProtuStrankaListNazivFormatedOIB_1">
      <item>Industrija trikotaže ITEKS društvo s ograničenom odgovornošću, OIB 80318735454</item>
    </derivirana_varijabla>
  </DomainObject.Predmet.ProtuStrankaListNazivFormatedOIB>
  <DomainObject.Predmet.OstaliListFormated>
    <izvorni_sadrzaj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OstaliListFormated_1"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OstaliListFormated>
  <DomainObject.Predmet.OstaliListFormatedOIB>
    <izvorni_sadrzaj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izvorni_sadrzaj>
    <derivirana_varijabla naziv="DomainObject.Predmet.OstaliListFormatedOIB_1"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derivirana_varijabla>
  </DomainObject.Predmet.OstaliListFormatedOIB>
  <DomainObject.Predmet.OstaliListFormatedWithAdress>
    <izvorni_sadrzaj>
      <item>POREZNA UPRAVA VUKOVAR, bb, 32000 Vukovar</item>
      <item>FINA VUKOVAR, bb, 32000 Vukovar</item>
      <item>ŽDO Vukovar</item>
      <item>Hrvatska banka za obnovu i razvitak Zagreb, Strossmayerov trg 9, 10000 Zagreb</item>
      <item>HRVATSKA POŠTANSKA BANKA, dioničko društvo, Jurišićeva 4, Zagreb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usluge, Ulica grada Vukovara 269 d, 10000 Zagreb</item>
      <item>POLUS d.o.o. za trgovinu i usluge, poslove zaštite na radu i zaštite od požara, Marka Marulića 9, 32000 Vukovar</item>
      <item>Marica Šimunić, Vlatka Kraljevića 8, 32236 Ilok</item>
      <item>Grad Ilok, Trg N.Iločkog 13, 32236 Ilok</item>
    </izvorni_sadrzaj>
    <derivirana_varijabla naziv="DomainObject.Predmet.OstaliListFormatedWithAdress_1">
      <item>POREZNA UPRAVA VUKOVAR, bb, 32000 Vukovar</item>
      <item>FINA VUKOVAR, bb, 32000 Vukovar</item>
      <item>ŽDO Vukovar</item>
      <item>Hrvatska banka za obnovu i razvitak Zagreb, Strossmayerov trg 9, 10000 Zagreb</item>
      <item>HRVATSKA POŠTANSKA BANKA, dioničko društvo, Jurišićeva 4, Zagreb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usluge, Ulica grada Vukovara 269 d, 10000 Zagreb</item>
      <item>POLUS d.o.o. za trgovinu i usluge, poslove zaštite na radu i zaštite od požara, Marka Marulića 9, 32000 Vukovar</item>
      <item>Marica Šimunić, Vlatka Kraljevića 8, 32236 Ilok</item>
      <item>Grad Ilok, Trg N.Iločkog 13, 32236 Ilok</item>
    </derivirana_varijabla>
  </DomainObject.Predmet.OstaliListFormatedWithAdress>
  <DomainObject.Predmet.OstaliListFormatedWithAdressOIB>
    <izvorni_sadrzaj>
      <item>POREZNA UPRAVA VUKOVAR, OIB 18683136487, bb, 32000 Vukovar</item>
      <item>FINA VUKOVAR, OIB 85821130368, bb, 32000 Vukovar</item>
      <item>ŽDO Vukovar, OIB 52634238587</item>
      <item>Hrvatska banka za obnovu i razvitak Zagreb, OIB 26702280390, Strossmayerov trg 9, 10000 Zagreb</item>
      <item>HRVATSKA POŠTANSKA BANKA, dioničko društvo, OIB 87939104217, Jurišićeva 4, Zagreb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54915228693, Ulica grada Vukovara 269 d, 10000 Zagreb</item>
      <item>POLUS d.o.o. za trgovinu i usluge, poslove zaštite na radu i zaštite od požara, OIB 19498671843, Marka Marulića 9, 32000 Vukovar</item>
      <item>Marica Šimunić, Vlatka Kraljevića 8, 32236 Ilok</item>
      <item>Grad Ilok, OIB 83038408398, Trg N.Iločkog 13, 32236 Ilok</item>
    </izvorni_sadrzaj>
    <derivirana_varijabla naziv="DomainObject.Predmet.OstaliListFormatedWithAdressOIB_1">
      <item>POREZNA UPRAVA VUKOVAR, OIB 18683136487, bb, 32000 Vukovar</item>
      <item>FINA VUKOVAR, OIB 85821130368, bb, 32000 Vukovar</item>
      <item>ŽDO Vukovar, OIB 52634238587</item>
      <item>Hrvatska banka za obnovu i razvitak Zagreb, OIB 26702280390, Strossmayerov trg 9, 10000 Zagreb</item>
      <item>HRVATSKA POŠTANSKA BANKA, dioničko društvo, OIB 87939104217, Jurišićeva 4, Zagreb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54915228693, Ulica grada Vukovara 269 d, 10000 Zagreb</item>
      <item>POLUS d.o.o. za trgovinu i usluge, poslove zaštite na radu i zaštite od požara, OIB 19498671843, Marka Marulića 9, 32000 Vukovar</item>
      <item>Marica Šimunić, Vlatka Kraljevića 8, 32236 Ilok</item>
      <item>Grad Ilok, OIB 83038408398, Trg N.Iločkog 13, 32236 Ilok</item>
    </derivirana_varijabla>
  </DomainObject.Predmet.OstaliListFormatedWithAdressOIB>
  <DomainObject.Predmet.OstaliListNazivFormated>
    <izvorni_sadrzaj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OstaliListNazivFormated_1"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OstaliListNazivFormated>
  <DomainObject.Predmet.OstaliListNazivFormatedOIB>
    <izvorni_sadrzaj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izvorni_sadrzaj>
    <derivirana_varijabla naziv="DomainObject.Predmet.OstaliListNazivFormatedOIB_1"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MARICA ŠIMUNIĆ, DJELATNICA I DR. i dr.</izvorni_sadrzaj>
    <derivirana_varijabla naziv="DomainObject.Predmet.StrankaIDrugi_1">MARICA ŠIMUNIĆ, DJELATNICA I DR. i dr.</derivirana_varijabla>
  </DomainObject.Predmet.StrankaIDrugi>
  <DomainObject.Predmet.ProtustrankaIDrugi>
    <izvorni_sadrzaj>Industrija trikotaže ITEKS društvo s ograničenom odgovornošću</izvorni_sadrzaj>
    <derivirana_varijabla naziv="DomainObject.Predmet.ProtustrankaIDrugi_1">Industrija trikotaže ITEKS društvo s ograničenom odgovornošću</derivirana_varijabla>
  </DomainObject.Predmet.ProtustrankaIDrugi>
  <DomainObject.Predmet.StrankaIDrugiAdressOIB>
    <izvorni_sadrzaj>MARICA ŠIMUNIĆ, DJELATNICA I DR., V.KRALJEVIĆA 12, 32236 Ilok i dr.</izvorni_sadrzaj>
    <derivirana_varijabla naziv="DomainObject.Predmet.StrankaIDrugiAdressOIB_1">MARICA ŠIMUNIĆ, DJELATNICA I DR., V.KRALJEVIĆA 12, 32236 Ilok i dr.</derivirana_varijabla>
  </DomainObject.Predmet.StrankaIDrugiAdressOIB>
  <DomainObject.Predmet.ProtustrankaIDrugiAdressOIB>
    <izvorni_sadrzaj>Industrija trikotaže ITEKS društvo s ograničenom odgovornošću, OIB 80318735454, Dr.F.Tuđmana 4, Ilok</izvorni_sadrzaj>
    <derivirana_varijabla naziv="DomainObject.Predmet.ProtustrankaIDrugiAdressOIB_1">Industrija trikotaže ITEKS društvo s ograničenom odgovornošću, OIB 80318735454, Dr.F.Tuđmana 4,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ŠIMUNIĆ, DJELATNICA I DR.</item>
      <item>Industrija trikotaže ITEKS društvo s ograničenom odgovornošću</item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ZK odjel Općinski sud u Vukovaru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SudioniciListNaziv_1">
      <item>MARICA ŠIMUNIĆ, DJELATNICA I DR.</item>
      <item>Industrija trikotaže ITEKS društvo s ograničenom odgovornošću</item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ZK odjel Općinski sud u Vukovaru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SudioniciListNaziv>
  <DomainObject.Predmet.SudioniciListAdressOIB>
    <izvorni_sadrzaj>
      <item>MARICA ŠIMUNIĆ, DJELATNICA I DR., V.KRALJEVIĆA 12,32236 Ilok</item>
      <item>Industrija trikotaže ITEKS društvo s ograničenom odgovornošću, OIB 80318735454, Dr.F.Tuđmana 4,Ilok</item>
      <item>POREZNA UPRAVA VUKOVAR, OIB 18683136487, bb,32000 Vukovar</item>
      <item>FINA VUKOVAR, OIB 85821130368, bb,32000 Vukovar</item>
      <item>ŽDO Vukovar, OIB 52634238587</item>
      <item>Hrvatska banka za obnovu i razvitak Zagreb, OIB 26702280390, Strossmayerov trg 9,10000 Zagreb</item>
      <item>HRVATSKA POŠTANSKA BANKA, dioničko društvo, OIB 87939104217, Jurišićeva 4,Zagreb</item>
      <item>Nada Gagro, OIB 04212100945</item>
      <item>računovodstvo</item>
      <item>sudski registar</item>
      <item>oglasna ploča - Industrija trikotaže ITEKS d.o.o. u stečaju Ilok</item>
      <item>ZK odjel Općinski sud u Vukovaru, bb,32000 Vukovar</item>
      <item>AGROTIM društvo s ograničenom odgovornošću za proizvodnju, trgovinu i usluge, OIB 54915228693, Ulica grada Vukovara 269 d,10000 Zagreb</item>
      <item>POLUS d.o.o. za trgovinu i usluge, poslove zaštite na radu i zaštite od požara, OIB 19498671843, Marka Marulića 9,32000 Vukovar</item>
      <item>Marica Šimunić, Vlatka Kraljevića 8,32236 Ilok</item>
      <item>Grad Ilok, OIB 83038408398, Trg N.Iločkog 13,32236 Ilok</item>
    </izvorni_sadrzaj>
    <derivirana_varijabla naziv="DomainObject.Predmet.SudioniciListAdressOIB_1">
      <item>MARICA ŠIMUNIĆ, DJELATNICA I DR., V.KRALJEVIĆA 12,32236 Ilok</item>
      <item>Industrija trikotaže ITEKS društvo s ograničenom odgovornošću, OIB 80318735454, Dr.F.Tuđmana 4,Ilok</item>
      <item>POREZNA UPRAVA VUKOVAR, OIB 18683136487, bb,32000 Vukovar</item>
      <item>FINA VUKOVAR, OIB 85821130368, bb,32000 Vukovar</item>
      <item>ŽDO Vukovar, OIB 52634238587</item>
      <item>Hrvatska banka za obnovu i razvitak Zagreb, OIB 26702280390, Strossmayerov trg 9,10000 Zagreb</item>
      <item>HRVATSKA POŠTANSKA BANKA, dioničko društvo, OIB 87939104217, Jurišićeva 4,Zagreb</item>
      <item>Nada Gagro, OIB 04212100945</item>
      <item>računovodstvo</item>
      <item>sudski registar</item>
      <item>oglasna ploča - Industrija trikotaže ITEKS d.o.o. u stečaju Ilok</item>
      <item>ZK odjel Općinski sud u Vukovaru, bb,32000 Vukovar</item>
      <item>AGROTIM društvo s ograničenom odgovornošću za proizvodnju, trgovinu i usluge, OIB 54915228693, Ulica grada Vukovara 269 d,10000 Zagreb</item>
      <item>POLUS d.o.o. za trgovinu i usluge, poslove zaštite na radu i zaštite od požara, OIB 19498671843, Marka Marulića 9,32000 Vukovar</item>
      <item>Marica Šimunić, Vlatka Kraljevića 8,32236 Ilok</item>
      <item>Grad Ilok, OIB 83038408398, Trg N.Iločkog 13,32236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80318735454</item>
      <item>, OIB 18683136487</item>
      <item>, OIB 85821130368</item>
      <item>, OIB 52634238587</item>
      <item>, OIB 26702280390</item>
      <item>, OIB 87939104217</item>
      <item>, OIB 04212100945</item>
      <item>, OIB null</item>
      <item>, OIB null</item>
      <item>, OIB null</item>
      <item>, OIB null</item>
      <item>, OIB 54915228693</item>
      <item>, OIB 19498671843</item>
      <item>, OIB null</item>
      <item>, OIB 83038408398</item>
    </izvorni_sadrzaj>
    <derivirana_varijabla naziv="DomainObject.Predmet.SudioniciListNazivOIB_1">
      <item>, OIB null</item>
      <item>, OIB 80318735454</item>
      <item>, OIB 18683136487</item>
      <item>, OIB 85821130368</item>
      <item>, OIB 52634238587</item>
      <item>, OIB 26702280390</item>
      <item>, OIB 87939104217</item>
      <item>, OIB 04212100945</item>
      <item>, OIB null</item>
      <item>, OIB null</item>
      <item>, OIB null</item>
      <item>, OIB null</item>
      <item>, OIB 54915228693</item>
      <item>, OIB 19498671843</item>
      <item>, OIB null</item>
      <item>, OIB 83038408398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AD626A-58F2-4C08-ADF3-A42E86C09F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536</properties:Words>
  <properties:Characters>3175</properties:Characters>
  <properties:Lines>96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3750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2016-07-08T07:05:00Z</dcterms:created>
  <dc:creator>Herman Jadranka</dc:creator>
  <cp:lastModifiedBy>Maja Kocijan</cp:lastModifiedBy>
  <cp:lastPrinted>2016-07-08T07:04:00Z</cp:lastPrinted>
  <dcterms:modified xmlns:xsi="http://www.w3.org/2001/XMLSchema-instance" xsi:type="dcterms:W3CDTF">2016-07-08T07:07:00Z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