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4fd5" w14:paraId="7a34fd5" w:rsidRDefault="00651128" w:rsidR="00590E39" w:rsidRPr="00F04C43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F04C43">
      <w:pPr>
        <w:jc w:val="both"/>
      </w:pPr>
      <w:r w:rsidRPr="00F04C43">
        <w:t>Republika Hrvatska</w:t>
      </w:r>
    </w:p>
    <w:p w:rsidRDefault="00DF524F" w:rsidP="00DF524F" w:rsidR="00DF524F" w:rsidRPr="00F04C43">
      <w:pPr>
        <w:jc w:val="both"/>
      </w:pPr>
      <w:r w:rsidRPr="00F04C43">
        <w:t>Trgovački sud u Zagrebu</w:t>
      </w:r>
    </w:p>
    <w:p w:rsidRDefault="00DF524F" w:rsidP="00DF524F" w:rsidR="00DF524F" w:rsidRPr="00F04C43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="00D00DC0" w:rsidRPr="00F04C43">
        <w:t xml:space="preserve">                      </w:t>
      </w:r>
      <w:r w:rsidR="00F04C43" w:rsidRPr="00F04C43">
        <w:t>46</w:t>
      </w:r>
      <w:r w:rsidR="00D00DC0" w:rsidRPr="00F04C43">
        <w:t>. St-</w:t>
      </w:r>
      <w:r w:rsidR="00337C39">
        <w:t>350/2019</w:t>
      </w:r>
    </w:p>
    <w:p w:rsidRDefault="00F04C43" w:rsidP="00DF524F" w:rsidR="00F04C43" w:rsidRPr="00F04C43">
      <w:pPr>
        <w:jc w:val="both"/>
      </w:pPr>
    </w:p>
    <w:p w:rsidRDefault="00864D0C" w:rsidP="00250308" w:rsidR="004B741F" w:rsidRPr="00F04C43">
      <w:pPr>
        <w:jc w:val="center"/>
      </w:pPr>
      <w:r w:rsidRPr="00F04C43">
        <w:t xml:space="preserve">R E P U B L I K A   H R V A T S K A </w:t>
      </w:r>
    </w:p>
    <w:p w:rsidRDefault="007E103B" w:rsidP="00DF524F" w:rsidR="00DF524F" w:rsidRPr="00F04C43">
      <w:pPr>
        <w:jc w:val="center"/>
      </w:pPr>
      <w:r>
        <w:t xml:space="preserve">Z A K L J U Č A K </w:t>
      </w:r>
    </w:p>
    <w:p w:rsidRDefault="00DF524F" w:rsidP="00DF524F" w:rsidR="00DF524F" w:rsidRPr="00F04C43">
      <w:pPr>
        <w:jc w:val="both"/>
      </w:pPr>
    </w:p>
    <w:p w:rsidRDefault="00DF524F" w:rsidP="0038748A" w:rsidR="00D51F6B" w:rsidRPr="00F04C43">
      <w:pPr>
        <w:jc w:val="both"/>
      </w:pPr>
      <w:r w:rsidRPr="00F04C43">
        <w:t>Trgovački sud u Zagrebu</w:t>
      </w:r>
      <w:r w:rsidR="004B741F" w:rsidRPr="00F04C43">
        <w:t>,</w:t>
      </w:r>
      <w:r w:rsidR="00F04C43" w:rsidRPr="00F04C43">
        <w:t xml:space="preserve"> po sutkinji Maji Praljak</w:t>
      </w:r>
      <w:r w:rsidRPr="00F04C43">
        <w:t xml:space="preserve">, u stečajnom  postupku nad dužnikom </w:t>
      </w:r>
      <w:r w:rsidR="00F04C43" w:rsidRPr="00F04C43">
        <w:t xml:space="preserve"> </w:t>
      </w:r>
      <w:r w:rsidR="00337C39">
        <w:t xml:space="preserve">MONTKEMIJA d.d. u stečaju, Zaprešić, </w:t>
      </w:r>
      <w:proofErr w:type="spellStart"/>
      <w:r w:rsidR="00337C39">
        <w:t>Lužnički</w:t>
      </w:r>
      <w:proofErr w:type="spellEnd"/>
      <w:r w:rsidR="00337C39">
        <w:t xml:space="preserve"> odvojak 2, OIB: 76924477381, dana 27. lipnja 2019.</w:t>
      </w:r>
    </w:p>
    <w:p w:rsidRDefault="007E103B" w:rsidP="006951FE" w:rsidR="006951FE" w:rsidRPr="00F04C43">
      <w:pPr>
        <w:jc w:val="center"/>
      </w:pPr>
      <w:r>
        <w:t xml:space="preserve">z a k l j u č i o  j e </w:t>
      </w:r>
      <w:r w:rsidR="006951FE" w:rsidRPr="00F04C43">
        <w:t xml:space="preserve"> </w:t>
      </w:r>
    </w:p>
    <w:p w:rsidRDefault="00590E39" w:rsidR="00590E39" w:rsidRPr="00F04C43"/>
    <w:p w:rsidRDefault="00590E39" w:rsidP="00A63988" w:rsidR="00590E39" w:rsidRPr="00F04C43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="007B40F5" w:rsidRPr="00F04C43">
        <w:t xml:space="preserve"> nad dužnikom</w:t>
      </w:r>
      <w:r w:rsidRPr="00F04C43">
        <w:t xml:space="preserve"> </w:t>
      </w:r>
      <w:r w:rsidR="00337C39">
        <w:t xml:space="preserve">MONTKEMIJA d.d. u stečaju, Zaprešić, </w:t>
      </w:r>
      <w:proofErr w:type="spellStart"/>
      <w:r w:rsidR="00337C39">
        <w:t>Lužnički</w:t>
      </w:r>
      <w:proofErr w:type="spellEnd"/>
      <w:r w:rsidR="00337C39">
        <w:t xml:space="preserve"> odvojak 2, OIB: 76924477381</w:t>
      </w:r>
      <w:r w:rsidR="00B92232" w:rsidRPr="00F04C43">
        <w:t>,</w:t>
      </w:r>
      <w:r w:rsidR="00C14E5E" w:rsidRPr="00F04C43">
        <w:t xml:space="preserve"> </w:t>
      </w:r>
      <w:r w:rsidRPr="00F04C43">
        <w:t>za dan</w:t>
      </w:r>
      <w:r w:rsidR="00B92232" w:rsidRPr="00F04C43">
        <w:t>:</w:t>
      </w:r>
      <w:r w:rsidRPr="00F04C43">
        <w:t xml:space="preserve"> </w:t>
      </w:r>
    </w:p>
    <w:p w:rsidRDefault="00590E39" w:rsidP="00037EED" w:rsidR="00590E39" w:rsidRPr="00F04C43">
      <w:pPr>
        <w:pStyle w:val="Tijeloteksta2"/>
      </w:pPr>
    </w:p>
    <w:p w:rsidRDefault="00337C39" w:rsidR="00590E39" w:rsidRPr="00F04C43">
      <w:pPr>
        <w:pStyle w:val="Tijeloteksta2"/>
        <w:ind w:firstLine="708" w:left="2124"/>
        <w:rPr>
          <w:bCs/>
        </w:rPr>
      </w:pPr>
      <w:r>
        <w:rPr>
          <w:bCs/>
        </w:rPr>
        <w:t>3. rujna 2019. u 10,00</w:t>
      </w:r>
      <w:r w:rsidR="00D31053">
        <w:rPr>
          <w:bCs/>
        </w:rPr>
        <w:t xml:space="preserve"> sati</w:t>
      </w:r>
    </w:p>
    <w:p w:rsidRDefault="00590E39" w:rsidR="00590E39" w:rsidRPr="00F04C43">
      <w:pPr>
        <w:pStyle w:val="Tijeloteksta2"/>
        <w:ind w:firstLine="708" w:left="2124"/>
        <w:rPr>
          <w:b/>
          <w:bCs/>
        </w:rPr>
      </w:pPr>
    </w:p>
    <w:p w:rsidRDefault="007B40F5" w:rsidR="00590E39" w:rsidRPr="00F04C43">
      <w:pPr>
        <w:pStyle w:val="Tijeloteksta2"/>
        <w:ind w:firstLine="708"/>
      </w:pPr>
      <w:r w:rsidRPr="00F04C43">
        <w:t>koja</w:t>
      </w:r>
      <w:r w:rsidR="00590E39" w:rsidRPr="00F04C43">
        <w:t xml:space="preserve"> će se održati u</w:t>
      </w:r>
      <w:r w:rsidR="00F25213" w:rsidRPr="00F04C43">
        <w:t xml:space="preserve"> zgradi ovog suda Petrinjska 8, </w:t>
      </w:r>
      <w:r w:rsidR="00590E39" w:rsidRPr="00F04C43">
        <w:t xml:space="preserve">soba </w:t>
      </w:r>
      <w:r w:rsidR="00337C39">
        <w:t>88</w:t>
      </w:r>
      <w:r w:rsidR="00F04C43" w:rsidRPr="00F04C43">
        <w:t>/I</w:t>
      </w:r>
      <w:r w:rsidR="00853A2B" w:rsidRPr="00F04C43">
        <w:t>II</w:t>
      </w:r>
      <w:r w:rsidR="00E03FDC" w:rsidRPr="00F04C43">
        <w:t xml:space="preserve"> </w:t>
      </w:r>
      <w:r w:rsidR="000B5F9B" w:rsidRPr="00F04C43">
        <w:t>(</w:t>
      </w:r>
      <w:r w:rsidR="00337C39">
        <w:t xml:space="preserve">ulična </w:t>
      </w:r>
      <w:r w:rsidR="00853A2B" w:rsidRPr="00F04C43">
        <w:t>zgrada</w:t>
      </w:r>
      <w:r w:rsidR="00590E39" w:rsidRPr="00F04C43">
        <w:t>).</w:t>
      </w:r>
    </w:p>
    <w:p w:rsidRDefault="00590E39" w:rsidR="00590E39" w:rsidRPr="00F04C43"/>
    <w:p w:rsidRDefault="00590E39" w:rsidP="00FB46B9" w:rsidR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  <w:r w:rsidR="00A416D8">
        <w:t xml:space="preserve"> Izvješće </w:t>
      </w:r>
      <w:r w:rsidR="00F64AA0">
        <w:t>stečajnog upravitelja od 12.6.2019.</w:t>
      </w:r>
    </w:p>
    <w:p w:rsidRDefault="00250308" w:rsidR="00250308">
      <w:pPr>
        <w:jc w:val="both"/>
      </w:pPr>
    </w:p>
    <w:p w:rsidRDefault="00590E39" w:rsidR="00590E39" w:rsidRPr="00F04C43">
      <w:pPr>
        <w:jc w:val="both"/>
      </w:pPr>
    </w:p>
    <w:p w:rsidRDefault="007B40F5" w:rsidP="009F0FC8" w:rsidR="00590E39" w:rsidRPr="00F04C43">
      <w:pPr>
        <w:jc w:val="center"/>
      </w:pPr>
      <w:r w:rsidRPr="00F04C43">
        <w:t xml:space="preserve"> Zagreb</w:t>
      </w:r>
      <w:r w:rsidR="00F04C43" w:rsidRPr="00F04C43">
        <w:t xml:space="preserve">, </w:t>
      </w:r>
      <w:r w:rsidR="00337C39">
        <w:t>27. lipnja</w:t>
      </w:r>
      <w:r w:rsidR="00250308">
        <w:t xml:space="preserve"> 2019.</w:t>
      </w:r>
    </w:p>
    <w:p w:rsidRDefault="00E54379" w:rsidP="00250308" w:rsidR="00E54379">
      <w:r>
        <w:t xml:space="preserve">Pouka o pravnom lijeku: </w:t>
      </w:r>
    </w:p>
    <w:p w:rsidRDefault="00D51F6B" w:rsidP="00250308" w:rsidR="00D51F6B" w:rsidRPr="00F04C43">
      <w:pPr>
        <w:pStyle w:val="Bezproreda"/>
      </w:pPr>
      <w:r>
        <w:t>Protiv ovog zaključka</w:t>
      </w:r>
      <w:r w:rsidR="000B5F9B" w:rsidRPr="00F04C43">
        <w:t xml:space="preserve"> nije dopuštena žalba</w:t>
      </w:r>
      <w:r>
        <w:t xml:space="preserve"> (čl. 19. st. 7. Stečajnog zakona)</w:t>
      </w:r>
      <w:r w:rsidR="003A1227">
        <w:t>.</w:t>
      </w:r>
    </w:p>
    <w:p w:rsidRDefault="000B5F9B" w:rsidP="00250308" w:rsidR="00337C39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="00590E39" w:rsidRPr="00F04C43">
        <w:tab/>
      </w:r>
      <w:r w:rsidR="007B40F5" w:rsidRPr="00F04C43">
        <w:t xml:space="preserve">                                 </w:t>
      </w:r>
      <w:r w:rsidR="007D2848" w:rsidRPr="00F04C43">
        <w:t xml:space="preserve"> </w:t>
      </w:r>
      <w:r w:rsidRPr="00F04C43">
        <w:t xml:space="preserve">  </w:t>
      </w: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F04C43" w:rsidP="00337C39" w:rsidR="007D2848" w:rsidRPr="00F04C43">
      <w:pPr>
        <w:pStyle w:val="Bezproreda"/>
        <w:ind w:firstLine="708" w:left="5664"/>
      </w:pPr>
      <w:r w:rsidRPr="00F04C43">
        <w:t>Sutkinja</w:t>
      </w:r>
      <w:r w:rsidR="00D51F6B">
        <w:t>:</w:t>
      </w:r>
    </w:p>
    <w:p w:rsidRDefault="007D2848" w:rsidP="00250308" w:rsidR="007D2848">
      <w:pPr>
        <w:pStyle w:val="Bezproreda"/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="00F04C43" w:rsidRPr="00F04C43">
        <w:t>Maja Praljak</w:t>
      </w:r>
      <w:r w:rsidR="002508B1" w:rsidRPr="00F04C43">
        <w:t xml:space="preserve"> </w:t>
      </w:r>
      <w:r w:rsidR="00DD3A94">
        <w:t>, v.r.</w:t>
      </w:r>
    </w:p>
    <w:p w:rsidRDefault="00DD3A94" w:rsidP="00250308" w:rsidR="00DD3A94">
      <w:pPr>
        <w:pStyle w:val="Bezproreda"/>
      </w:pPr>
    </w:p>
    <w:p w:rsidRDefault="00DD3A94" w:rsidR="00DD3A94">
      <w:r>
        <w:t xml:space="preserve">Za točnost </w:t>
      </w:r>
      <w:proofErr w:type="spellStart"/>
      <w:r>
        <w:t>otpravka</w:t>
      </w:r>
      <w:proofErr w:type="spellEnd"/>
    </w:p>
    <w:p w:rsidRDefault="00DD3A94" w:rsidR="00DD3A94">
      <w:r>
        <w:t>Nikolina Krunić</w:t>
      </w:r>
    </w:p>
    <w:p w:rsidRDefault="00DD3A94" w:rsidP="00250308" w:rsidR="00DD3A94" w:rsidRPr="00F04C43">
      <w:pPr>
        <w:pStyle w:val="Bezproreda"/>
        <w:rPr>
          <w:b/>
        </w:rPr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337C39" w:rsidP="00250308" w:rsidR="00337C39">
      <w:pPr>
        <w:pStyle w:val="Bezproreda"/>
      </w:pP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DE70B4"/>
    <w:multiLevelType w:val="hybridMultilevel"/>
    <w:tmpl w:val="4A2247BE"/>
    <w:lvl w:tplc="19D688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60134"/>
    <w:multiLevelType w:val="hybridMultilevel"/>
    <w:tmpl w:val="2BF2725C"/>
    <w:lvl w:tplc="E2F2196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422C5"/>
    <w:rsid w:val="001D1A6B"/>
    <w:rsid w:val="00227E08"/>
    <w:rsid w:val="00250308"/>
    <w:rsid w:val="002508B1"/>
    <w:rsid w:val="002D3B07"/>
    <w:rsid w:val="003337ED"/>
    <w:rsid w:val="00337C39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6A5FB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E4A25"/>
    <w:rsid w:val="009F0FC8"/>
    <w:rsid w:val="00A0601A"/>
    <w:rsid w:val="00A416D8"/>
    <w:rsid w:val="00A52E6F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31053"/>
    <w:rsid w:val="00D36C8E"/>
    <w:rsid w:val="00D46B98"/>
    <w:rsid w:val="00D51F6B"/>
    <w:rsid w:val="00DD3A94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64AA0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St-350/2009-150</izvorni_sadrzaj>
    <derivirana_varijabla naziv="DomainObject.Oznaka_1">St-350/2009-150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2009.</izvorni_sadrzaj>
    <derivirana_varijabla naziv="DomainObject.Predmet.DatumOsnivanja_1">26.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St-350/2009</izvorni_sadrzaj>
    <derivirana_varijabla naziv="DomainObject.Predmet.OznakaBroj_1">St-350/2009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XL St-100/08 rj. o obustavi 30.06.09., i XL St-283/09 u rješ.</izvorni_sadrzaj>
    <derivirana_varijabla naziv="DomainObject.Predmet.PrimjedbaSuca_1">veza XL St-100/08 rj. o obustavi 30.06.09., i XL St-283/09 u rješ.</derivirana_varijabla>
  </DomainObject.Predmet.PrimjedbaSuca>
  <DomainObject.Predmet.ProtustrankaFormated>
    <izvorni_sadrzaj>  MONTKEMIJA d.d.</izvorni_sadrzaj>
    <derivirana_varijabla naziv="DomainObject.Predmet.ProtustrankaFormated_1">  MONTKEMIJA d.d.</derivirana_varijabla>
  </DomainObject.Predmet.ProtustrankaFormated>
  <DomainObject.Predmet.ProtustrankaFormatedOIB>
    <izvorni_sadrzaj>  MONTKEMIJA d.d., OIB 76924477381</izvorni_sadrzaj>
    <derivirana_varijabla naziv="DomainObject.Predmet.ProtustrankaFormatedOIB_1">  MONTKEMIJA d.d., OIB 76924477381</derivirana_varijabla>
  </DomainObject.Predmet.ProtustrankaFormatedOIB>
  <DomainObject.Predmet.ProtustrankaFormatedWithAdress>
    <izvorni_sadrzaj> MONTKEMIJA d.d., Lužnički odvojak 2, Lučko</izvorni_sadrzaj>
    <derivirana_varijabla naziv="DomainObject.Predmet.ProtustrankaFormatedWithAdress_1"> MONTKEMIJA d.d., Lužnički odvojak 2, Lučko</derivirana_varijabla>
  </DomainObject.Predmet.ProtustrankaFormatedWithAdress>
  <DomainObject.Predmet.ProtustrankaFormatedWithAdressOIB>
    <izvorni_sadrzaj> MONTKEMIJA d.d., OIB 76924477381, Lužnički odvojak 2, Lučko</izvorni_sadrzaj>
    <derivirana_varijabla naziv="DomainObject.Predmet.ProtustrankaFormatedWithAdressOIB_1"> MONTKEMIJA d.d., OIB 76924477381, Lužnički odvojak 2, Lučko</derivirana_varijabla>
  </DomainObject.Predmet.ProtustrankaFormatedWithAdressOIB>
  <DomainObject.Predmet.ProtustrankaWithAdress>
    <izvorni_sadrzaj>MONTKEMIJA d.d. Lužnički odvojak 2, Lučko</izvorni_sadrzaj>
    <derivirana_varijabla naziv="DomainObject.Predmet.ProtustrankaWithAdress_1">MONTKEMIJA d.d. Lužnički odvojak 2, Lučko</derivirana_varijabla>
  </DomainObject.Predmet.ProtustrankaWithAdress>
  <DomainObject.Predmet.ProtustrankaWithAdressOIB>
    <izvorni_sadrzaj>MONTKEMIJA d.d., OIB 76924477381, Lužnički odvojak 2, Lučko</izvorni_sadrzaj>
    <derivirana_varijabla naziv="DomainObject.Predmet.ProtustrankaWithAdressOIB_1">MONTKEMIJA d.d., OIB 76924477381, Lužnički odvojak 2, Lučko</derivirana_varijabla>
  </DomainObject.Predmet.ProtustrankaWithAdressOIB>
  <DomainObject.Predmet.ProtustrankaNazivFormated>
    <izvorni_sadrzaj>MONTKEMIJA d.d.</izvorni_sadrzaj>
    <derivirana_varijabla naziv="DomainObject.Predmet.ProtustrankaNazivFormated_1">MONTKEMIJA d.d.</derivirana_varijabla>
  </DomainObject.Predmet.ProtustrankaNazivFormated>
  <DomainObject.Predmet.ProtustrankaNazivFormatedOIB>
    <izvorni_sadrzaj>MONTKEMIJA d.d., OIB 76924477381</izvorni_sadrzaj>
    <derivirana_varijabla naziv="DomainObject.Predmet.ProtustrankaNazivFormatedOIB_1">MONTKEMIJA d.d., OIB 76924477381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MONTKEMIJA d.d.</izvorni_sadrzaj>
    <derivirana_varijabla naziv="DomainObject.Predmet.StrankaFormated_1">  MONTKEMIJA d.d.</derivirana_varijabla>
  </DomainObject.Predmet.StrankaFormated>
  <DomainObject.Predmet.StrankaFormatedOIB>
    <izvorni_sadrzaj>  MONTKEMIJA d.d., OIB 76924477381</izvorni_sadrzaj>
    <derivirana_varijabla naziv="DomainObject.Predmet.StrankaFormatedOIB_1">  MONTKEMIJA d.d., OIB 76924477381</derivirana_varijabla>
  </DomainObject.Predmet.StrankaFormatedOIB>
  <DomainObject.Predmet.StrankaFormatedWithAdress>
    <izvorni_sadrzaj> MONTKEMIJA d.d., Lužnički odvojak 2, 10000 Zagreb</izvorni_sadrzaj>
    <derivirana_varijabla naziv="DomainObject.Predmet.StrankaFormatedWithAdress_1"> MONTKEMIJA d.d., Lužnički odvojak 2, 10000 Zagreb</derivirana_varijabla>
  </DomainObject.Predmet.StrankaFormatedWithAdress>
  <DomainObject.Predmet.StrankaFormatedWithAdressOIB>
    <izvorni_sadrzaj> MONTKEMIJA d.d., OIB 76924477381, Lužnički odvojak 2, 10000 Zagreb</izvorni_sadrzaj>
    <derivirana_varijabla naziv="DomainObject.Predmet.StrankaFormatedWithAdressOIB_1"> MONTKEMIJA d.d., OIB 76924477381, Lužnički odvojak 2, 10000 Zagreb</derivirana_varijabla>
  </DomainObject.Predmet.StrankaFormatedWithAdressOIB>
  <DomainObject.Predmet.StrankaWithAdress>
    <izvorni_sadrzaj>MONTKEMIJA d.d. Lužnički odvojak 2,10000 Zagreb</izvorni_sadrzaj>
    <derivirana_varijabla naziv="DomainObject.Predmet.StrankaWithAdress_1">MONTKEMIJA d.d. Lužnički odvojak 2,10000 Zagreb</derivirana_varijabla>
  </DomainObject.Predmet.StrankaWithAdress>
  <DomainObject.Predmet.StrankaWithAdressOIB>
    <izvorni_sadrzaj>MONTKEMIJA d.d., OIB 76924477381, Lužnički odvojak 2,10000 Zagreb</izvorni_sadrzaj>
    <derivirana_varijabla naziv="DomainObject.Predmet.StrankaWithAdressOIB_1">MONTKEMIJA d.d., OIB 76924477381, Lužnički odvojak 2,10000 Zagreb</derivirana_varijabla>
  </DomainObject.Predmet.StrankaWithAdressOIB>
  <DomainObject.Predmet.StrankaNazivFormated>
    <izvorni_sadrzaj>MONTKEMIJA d.d.</izvorni_sadrzaj>
    <derivirana_varijabla naziv="DomainObject.Predmet.StrankaNazivFormated_1">MONTKEMIJA d.d.</derivirana_varijabla>
  </DomainObject.Predmet.StrankaNazivFormated>
  <DomainObject.Predmet.StrankaNazivFormatedOIB>
    <izvorni_sadrzaj>MONTKEMIJA d.d., OIB 76924477381</izvorni_sadrzaj>
    <derivirana_varijabla naziv="DomainObject.Predmet.StrankaNazivFormatedOIB_1">MONTKEMIJA d.d., OIB 76924477381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MONTKEMIJA d.d.</item>
    </izvorni_sadrzaj>
    <derivirana_varijabla naziv="DomainObject.Predmet.StrankaListFormated_1">
      <item>MONTKEMIJA d.d.</item>
    </derivirana_varijabla>
  </DomainObject.Predmet.StrankaListFormated>
  <DomainObject.Predmet.StrankaListFormatedOIB>
    <izvorni_sadrzaj>
      <item>MONTKEMIJA d.d., OIB 76924477381</item>
    </izvorni_sadrzaj>
    <derivirana_varijabla naziv="DomainObject.Predmet.StrankaListFormatedOIB_1">
      <item>MONTKEMIJA d.d., OIB 76924477381</item>
    </derivirana_varijabla>
  </DomainObject.Predmet.StrankaListFormatedOIB>
  <DomainObject.Predmet.StrankaListFormatedWithAdress>
    <izvorni_sadrzaj>
      <item>MONTKEMIJA d.d., Lužnički odvojak 2, 10000 Zagreb</item>
    </izvorni_sadrzaj>
    <derivirana_varijabla naziv="DomainObject.Predmet.StrankaListFormatedWithAdress_1">
      <item>MONTKEMIJA d.d., Lužnički odvojak 2, 10000 Zagreb</item>
    </derivirana_varijabla>
  </DomainObject.Predmet.StrankaListFormatedWithAdress>
  <DomainObject.Predmet.StrankaListFormatedWithAdressOIB>
    <izvorni_sadrzaj>
      <item>MONTKEMIJA d.d., OIB 76924477381, Lužnički odvojak 2, 10000 Zagreb</item>
    </izvorni_sadrzaj>
    <derivirana_varijabla naziv="DomainObject.Predmet.StrankaListFormatedWithAdressOIB_1">
      <item>MONTKEMIJA d.d., OIB 76924477381, Lužnički odvojak 2, 10000 Zagreb</item>
    </derivirana_varijabla>
  </DomainObject.Predmet.StrankaListFormatedWithAdressOIB>
  <DomainObject.Predmet.StrankaListNazivFormated>
    <izvorni_sadrzaj>
      <item>MONTKEMIJA d.d.</item>
    </izvorni_sadrzaj>
    <derivirana_varijabla naziv="DomainObject.Predmet.StrankaListNazivFormated_1">
      <item>MONTKEMIJA d.d.</item>
    </derivirana_varijabla>
  </DomainObject.Predmet.StrankaListNazivFormated>
  <DomainObject.Predmet.StrankaListNazivFormatedOIB>
    <izvorni_sadrzaj>
      <item>MONTKEMIJA d.d., OIB 76924477381</item>
    </izvorni_sadrzaj>
    <derivirana_varijabla naziv="DomainObject.Predmet.StrankaListNazivFormatedOIB_1">
      <item>MONTKEMIJA d.d., OIB 76924477381</item>
    </derivirana_varijabla>
  </DomainObject.Predmet.StrankaListNazivFormatedOIB>
  <DomainObject.Predmet.ProtuStrankaListFormated>
    <izvorni_sadrzaj>
      <item>MONTKEMIJA d.d.</item>
    </izvorni_sadrzaj>
    <derivirana_varijabla naziv="DomainObject.Predmet.ProtuStrankaListFormated_1">
      <item>MONTKEMIJA d.d.</item>
    </derivirana_varijabla>
  </DomainObject.Predmet.ProtuStrankaListFormated>
  <DomainObject.Predmet.ProtuStrankaListFormatedOIB>
    <izvorni_sadrzaj>
      <item>MONTKEMIJA d.d., OIB 76924477381</item>
    </izvorni_sadrzaj>
    <derivirana_varijabla naziv="DomainObject.Predmet.ProtuStrankaListFormatedOIB_1">
      <item>MONTKEMIJA d.d., OIB 76924477381</item>
    </derivirana_varijabla>
  </DomainObject.Predmet.ProtuStrankaListFormatedOIB>
  <DomainObject.Predmet.ProtuStrankaListFormatedWithAdress>
    <izvorni_sadrzaj>
      <item>MONTKEMIJA d.d., Lužnički odvojak 2, Lučko</item>
    </izvorni_sadrzaj>
    <derivirana_varijabla naziv="DomainObject.Predmet.ProtuStrankaListFormatedWithAdress_1">
      <item>MONTKEMIJA d.d., Lužnički odvojak 2, Lučko</item>
    </derivirana_varijabla>
  </DomainObject.Predmet.ProtuStrankaListFormatedWithAdress>
  <DomainObject.Predmet.ProtuStrankaListFormatedWithAdressOIB>
    <izvorni_sadrzaj>
      <item>MONTKEMIJA d.d., OIB 76924477381, Lužnički odvojak 2, Lučko</item>
    </izvorni_sadrzaj>
    <derivirana_varijabla naziv="DomainObject.Predmet.ProtuStrankaListFormatedWithAdressOIB_1">
      <item>MONTKEMIJA d.d., OIB 76924477381, Lužnički odvojak 2, Lučko</item>
    </derivirana_varijabla>
  </DomainObject.Predmet.ProtuStrankaListFormatedWithAdressOIB>
  <DomainObject.Predmet.ProtuStrankaListNazivFormated>
    <izvorni_sadrzaj>
      <item>MONTKEMIJA d.d.</item>
    </izvorni_sadrzaj>
    <derivirana_varijabla naziv="DomainObject.Predmet.ProtuStrankaListNazivFormated_1">
      <item>MONTKEMIJA d.d.</item>
    </derivirana_varijabla>
  </DomainObject.Predmet.ProtuStrankaListNazivFormated>
  <DomainObject.Predmet.ProtuStrankaListNazivFormatedOIB>
    <izvorni_sadrzaj>
      <item>MONTKEMIJA d.d., OIB 76924477381</item>
    </izvorni_sadrzaj>
    <derivirana_varijabla naziv="DomainObject.Predmet.ProtuStrankaListNazivFormatedOIB_1">
      <item>MONTKEMIJA d.d., OIB 76924477381</item>
    </derivirana_varijabla>
  </DomainObject.Predmet.ProtuStrankaListNazivFormatedOIB>
  <DomainObject.Predmet.OstaliListFormated>
    <izvorni_sadrzaj>
      <item>PBZ d.d.</item>
      <item>DARKO MAGDIĆ</item>
      <item>Miron Markičević</item>
    </izvorni_sadrzaj>
    <derivirana_varijabla naziv="DomainObject.Predmet.OstaliListFormated_1">
      <item>PBZ d.d.</item>
      <item>DARKO MAGDIĆ</item>
      <item>Miron Markičević</item>
    </derivirana_varijabla>
  </DomainObject.Predmet.OstaliListFormated>
  <DomainObject.Predmet.OstaliListFormatedOIB>
    <izvorni_sadrzaj>
      <item>PBZ d.d., OIB 02535697732</item>
      <item>DARKO MAGDIĆ, OIB 23343245820</item>
      <item>Miron Markičević, OIB 52797062273</item>
    </izvorni_sadrzaj>
    <derivirana_varijabla naziv="DomainObject.Predmet.OstaliListFormatedOIB_1">
      <item>PBZ d.d., OIB 02535697732</item>
      <item>DARKO MAGDIĆ, OIB 23343245820</item>
      <item>Miron Markičević, OIB 52797062273</item>
    </derivirana_varijabla>
  </DomainObject.Predmet.OstaliListFormatedOIB>
  <DomainObject.Predmet.OstaliListFormatedWithAdress>
    <izvorni_sadrzaj>
      <item>PBZ d.d., RAČKOGA 6, 10000 Zagreb</item>
      <item>DARKO MAGDIĆ, JURAJA ORŠIĆA 16, 10290 Zaprešić</item>
      <item>Miron Markičević, Kneza Borne 1, 10000 Zagreb</item>
    </izvorni_sadrzaj>
    <derivirana_varijabla naziv="DomainObject.Predmet.OstaliListFormatedWithAdress_1">
      <item>PBZ d.d., RAČKOGA 6, 10000 Zagreb</item>
      <item>DARKO MAGDIĆ, JURAJA ORŠIĆA 16, 10290 Zaprešić</item>
      <item>Miron Markičević, Kneza Borne 1, 10000 Zagreb</item>
    </derivirana_varijabla>
  </DomainObject.Predmet.OstaliListFormatedWithAdress>
  <DomainObject.Predmet.OstaliListFormatedWithAdressOIB>
    <izvorni_sadrzaj>
      <item>PBZ d.d., OIB 02535697732, RAČKOGA 6, 10000 Zagreb</item>
      <item>DARKO MAGDIĆ, OIB 23343245820, JURAJA ORŠIĆA 16, 10290 Zaprešić</item>
      <item>Miron Markičević, OIB 52797062273, Kneza Borne 1, 10000 Zagreb</item>
    </izvorni_sadrzaj>
    <derivirana_varijabla naziv="DomainObject.Predmet.OstaliListFormatedWithAdressOIB_1">
      <item>PBZ d.d., OIB 02535697732, RAČKOGA 6, 10000 Zagreb</item>
      <item>DARKO MAGDIĆ, OIB 23343245820, JURAJA ORŠIĆA 16, 10290 Zaprešić</item>
      <item>Miron Markičević, OIB 52797062273, Kneza Borne 1, 10000 Zagreb</item>
    </derivirana_varijabla>
  </DomainObject.Predmet.OstaliListFormatedWithAdressOIB>
  <DomainObject.Predmet.OstaliListNazivFormated>
    <izvorni_sadrzaj>
      <item>PBZ d.d.</item>
      <item>DARKO MAGDIĆ</item>
      <item>Miron Markičević</item>
    </izvorni_sadrzaj>
    <derivirana_varijabla naziv="DomainObject.Predmet.OstaliListNazivFormated_1">
      <item>PBZ d.d.</item>
      <item>DARKO MAGDIĆ</item>
      <item>Miron Markičević</item>
    </derivirana_varijabla>
  </DomainObject.Predmet.OstaliListNazivFormated>
  <DomainObject.Predmet.OstaliListNazivFormatedOIB>
    <izvorni_sadrzaj>
      <item>PBZ d.d., OIB 02535697732</item>
      <item>DARKO MAGDIĆ, OIB 23343245820</item>
      <item>Miron Markičević, OIB 52797062273</item>
    </izvorni_sadrzaj>
    <derivirana_varijabla naziv="DomainObject.Predmet.OstaliListNazivFormatedOIB_1">
      <item>PBZ d.d., OIB 02535697732</item>
      <item>DARKO MAGDIĆ, OIB 23343245820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St-350/2009-150</izvorni_sadrzaj>
    <derivirana_varijabla naziv="DomainObject.PoslovniBrojDokumenta_1">St-350/2009-150</derivirana_varijabla>
  </DomainObject.PoslovniBrojDokumenta>
  <DomainObject.Predmet.StrankaIDrugi>
    <izvorni_sadrzaj>MONTKEMIJA d.d.</izvorni_sadrzaj>
    <derivirana_varijabla naziv="DomainObject.Predmet.StrankaIDrugi_1">MONTKEMIJA d.d.</derivirana_varijabla>
  </DomainObject.Predmet.StrankaIDrugi>
  <DomainObject.Predmet.ProtustrankaIDrugi>
    <izvorni_sadrzaj>MONTKEMIJA d.d.</izvorni_sadrzaj>
    <derivirana_varijabla naziv="DomainObject.Predmet.ProtustrankaIDrugi_1">MONTKEMIJA d.d.</derivirana_varijabla>
  </DomainObject.Predmet.ProtustrankaIDrugi>
  <DomainObject.Predmet.StrankaIDrugiAdressOIB>
    <izvorni_sadrzaj>MONTKEMIJA d.d., OIB 76924477381, Lužnički odvojak 2, 10000 Zagreb</izvorni_sadrzaj>
    <derivirana_varijabla naziv="DomainObject.Predmet.StrankaIDrugiAdressOIB_1">MONTKEMIJA d.d., OIB 76924477381, Lužnički odvojak 2, 10000 Zagreb</derivirana_varijabla>
  </DomainObject.Predmet.StrankaIDrugiAdressOIB>
  <DomainObject.Predmet.ProtustrankaIDrugiAdressOIB>
    <izvorni_sadrzaj>MONTKEMIJA d.d., OIB 76924477381, Lužnički odvojak 2, Lučko</izvorni_sadrzaj>
    <derivirana_varijabla naziv="DomainObject.Predmet.ProtustrankaIDrugiAdressOIB_1">MONTKEMIJA d.d., OIB 76924477381, Lužnički odvojak 2,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MONTKEMIJA d.d.</item>
      <item>MONTKEMIJA d.d.</item>
      <item>PBZ d.d.</item>
      <item>DARKO MAGDIĆ</item>
      <item>Miron Markičević</item>
    </izvorni_sadrzaj>
    <derivirana_varijabla naziv="DomainObject.Predmet.SudioniciListNaziv_1">
      <item>MONTKEMIJA d.d.</item>
      <item>MONTKEMIJA d.d.</item>
      <item>PBZ d.d.</item>
      <item>DARKO MAGDIĆ</item>
      <item>Miron Markičević</item>
    </derivirana_varijabla>
  </DomainObject.Predmet.SudioniciListNaziv>
  <DomainObject.Predmet.SudioniciListAdressOIB>
    <izvorni_sadrzaj>
      <item>MONTKEMIJA d.d., OIB 76924477381, Lužnički odvojak 2,Lučko</item>
      <item>MONTKEMIJA d.d., OIB 76924477381, Lužnički odvojak 2,10000 Zagreb</item>
      <item>PBZ d.d., OIB 02535697732, RAČKOGA 6,10000 Zagreb</item>
      <item>DARKO MAGDIĆ, OIB 23343245820, JURAJA ORŠIĆA 16,10290 Zaprešić</item>
      <item>Miron Markičević, OIB 52797062273, Kneza Borne 1,10000 Zagreb</item>
    </izvorni_sadrzaj>
    <derivirana_varijabla naziv="DomainObject.Predmet.SudioniciListAdressOIB_1">
      <item>MONTKEMIJA d.d., OIB 76924477381, Lužnički odvojak 2,Lučko</item>
      <item>MONTKEMIJA d.d., OIB 76924477381, Lužnički odvojak 2,10000 Zagreb</item>
      <item>PBZ d.d., OIB 02535697732, RAČKOGA 6,10000 Zagreb</item>
      <item>DARKO MAGDIĆ, OIB 23343245820, JURAJA ORŠIĆA 16,10290 Zaprešić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76924477381</item>
      <item>, OIB 76924477381</item>
      <item>, OIB 02535697732</item>
      <item>, OIB 23343245820</item>
      <item>, OIB 52797062273</item>
    </izvorni_sadrzaj>
    <derivirana_varijabla naziv="DomainObject.Predmet.SudioniciListNazivOIB_1">
      <item>, OIB 76924477381</item>
      <item>, OIB 76924477381</item>
      <item>, OIB 02535697732</item>
      <item>, OIB 23343245820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prosinca 2010.</izvorni_sadrzaj>
    <derivirana_varijabla naziv="DomainObject.Predmet.DatumZadnjeOdrzaneSudskeRadnje_1">8. prosinca 2010.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St-350/2009-142</izvorni_sadrzaj>
    <derivirana_varijabla naziv="DomainObject.PredzadnjaOdlukaIzPredmeta.Oznaka_1">St-350/2009-142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155</properties:Words>
  <properties:Characters>696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2019-06-27T12:11:00Z</dcterms:created>
  <dc:creator>Tatjana Kujundžić-Novak</dc:creator>
  <cp:lastModifiedBy>Nikolina Krunić</cp:lastModifiedBy>
  <cp:lastPrinted>2019-07-04T06:19:00Z</cp:lastPrinted>
  <dcterms:modified xmlns:xsi="http://www.w3.org/2001/XMLSchema-instance" xsi:type="dcterms:W3CDTF">2019-07-04T06:19:00Z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St-350/2009-150 / Odluka - Zaključak (Zaključak-_skupština.docx)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