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c238" w14:paraId="b14c23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D4A0B" w:rsidP="00BD4A0B" w:rsidR="00BD4A0B">
      <w:pPr>
        <w:ind w:firstLine="708"/>
      </w:pPr>
      <w:r>
        <w:t>REPUBLIKA HRVATSKA</w:t>
      </w:r>
    </w:p>
    <w:p w:rsidRDefault="00BD4A0B" w:rsidP="00BD4A0B" w:rsidR="00BD4A0B">
      <w:pPr>
        <w:ind w:firstLine="708"/>
      </w:pPr>
      <w:r>
        <w:t>TRGOVAČKI SUD U ZADRU</w:t>
      </w:r>
    </w:p>
    <w:p w:rsidRDefault="00BD4A0B" w:rsidP="00BD4A0B" w:rsidR="00BD4A0B">
      <w:pPr>
        <w:ind w:firstLine="708"/>
      </w:pPr>
      <w:r>
        <w:t>Zadar, Dr. Franje Tuđmana 35</w:t>
      </w:r>
    </w:p>
    <w:p w:rsidRDefault="00BD4A0B" w:rsidP="00BD4A0B" w:rsidR="00BD4A0B"/>
    <w:p w:rsidRDefault="00BD4A0B" w:rsidP="00BD4A0B" w:rsidR="00BD4A0B"/>
    <w:p w:rsidRDefault="00BD4A0B" w:rsidP="00BD4A0B" w:rsidR="00BD4A0B">
      <w:pPr>
        <w:jc w:val="center"/>
      </w:pPr>
      <w:r>
        <w:t xml:space="preserve">U  I M E  R E P U B L I K E  H R V A T S K E </w:t>
      </w:r>
    </w:p>
    <w:p w:rsidRDefault="00BD4A0B" w:rsidP="00BD4A0B" w:rsidR="00BD4A0B">
      <w:pPr>
        <w:jc w:val="both"/>
      </w:pPr>
    </w:p>
    <w:p w:rsidRDefault="00BD4A0B" w:rsidP="00BD4A0B" w:rsidR="00BD4A0B">
      <w:pPr>
        <w:jc w:val="center"/>
      </w:pPr>
      <w:r>
        <w:t>R J E Š E NJ E</w:t>
      </w:r>
      <w:bookmarkStart w:name="_GoBack" w:id="0"/>
      <w:bookmarkEnd w:id="0"/>
    </w:p>
    <w:p w:rsidRDefault="00BD4A0B" w:rsidP="00BD4A0B" w:rsidR="00BD4A0B"/>
    <w:p w:rsidRDefault="00BD4A0B" w:rsidP="00BD4A0B" w:rsidR="00BD4A0B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OIB:85821130368 od 22. veljače 2016., za provedbu skraćenoga stečajnog postupka nad dužnikom PERLE d.o.o. sa sjedištem u </w:t>
      </w:r>
      <w:proofErr w:type="spellStart"/>
      <w:r>
        <w:t>Vižinadi</w:t>
      </w:r>
      <w:proofErr w:type="spellEnd"/>
      <w:r>
        <w:t xml:space="preserve">, </w:t>
      </w:r>
      <w:proofErr w:type="spellStart"/>
      <w:r>
        <w:t>Vižinada</w:t>
      </w:r>
      <w:proofErr w:type="spellEnd"/>
      <w:r>
        <w:t xml:space="preserve"> 4, OIB: 87923757892,  19. listopada 2016.  </w:t>
      </w:r>
    </w:p>
    <w:p w:rsidRDefault="00BD4A0B" w:rsidP="00BD4A0B" w:rsidR="00BD4A0B">
      <w:pPr>
        <w:jc w:val="center"/>
      </w:pPr>
    </w:p>
    <w:p w:rsidRDefault="00BD4A0B" w:rsidP="00BD4A0B" w:rsidR="00BD4A0B">
      <w:pPr>
        <w:jc w:val="center"/>
      </w:pPr>
      <w:r>
        <w:t>r i j e š i o  j e</w:t>
      </w:r>
    </w:p>
    <w:p w:rsidRDefault="00BD4A0B" w:rsidP="00BD4A0B" w:rsidR="00BD4A0B">
      <w:pPr>
        <w:jc w:val="center"/>
      </w:pPr>
    </w:p>
    <w:p w:rsidRDefault="00BD4A0B" w:rsidP="00BD4A0B" w:rsidR="00BD4A0B">
      <w:pPr>
        <w:ind w:firstLine="705"/>
        <w:jc w:val="both"/>
      </w:pPr>
      <w:r>
        <w:t xml:space="preserve">I. Otvara se skraćeni stečajni postupak nad dužnikom PERLE d.o.o. sa sjedištem u </w:t>
      </w:r>
      <w:proofErr w:type="spellStart"/>
      <w:r>
        <w:t>Vižinadi</w:t>
      </w:r>
      <w:proofErr w:type="spellEnd"/>
      <w:r>
        <w:t xml:space="preserve">, </w:t>
      </w:r>
      <w:proofErr w:type="spellStart"/>
      <w:r>
        <w:t>Vižinada</w:t>
      </w:r>
      <w:proofErr w:type="spellEnd"/>
      <w:r>
        <w:t xml:space="preserve"> 4, OIB: 87923757892, s danom 19. listopada 2016. u 14,00 sati kada će se ovo rješenje objaviti na mrežnoj stranici e-Oglasna ploča sudova. </w:t>
      </w:r>
    </w:p>
    <w:p w:rsidRDefault="00BD4A0B" w:rsidP="00BD4A0B" w:rsidR="00BD4A0B">
      <w:pPr>
        <w:ind w:firstLine="705"/>
        <w:jc w:val="both"/>
      </w:pPr>
    </w:p>
    <w:p w:rsidRDefault="00BD4A0B" w:rsidP="00BD4A0B" w:rsidR="00BD4A0B">
      <w:pPr>
        <w:spacing w:lineRule="auto" w:line="276" w:after="200"/>
      </w:pPr>
      <w:r>
        <w:t xml:space="preserve">           II. Stečajnim upraviteljem dužnika imenuje se KRALJIČKOVIĆ HRVOJE iz Zagreba, Trg hrvatskih velikana 4, OIB: 63875916042.</w:t>
      </w:r>
    </w:p>
    <w:p w:rsidRDefault="00BD4A0B" w:rsidP="00BD4A0B" w:rsidR="00BD4A0B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PERLE d.o.o. sa sjedištem u </w:t>
      </w:r>
      <w:proofErr w:type="spellStart"/>
      <w:r>
        <w:t>Vižinadi</w:t>
      </w:r>
      <w:proofErr w:type="spellEnd"/>
      <w:r>
        <w:t xml:space="preserve">, </w:t>
      </w:r>
      <w:proofErr w:type="spellStart"/>
      <w:r>
        <w:t>Vižinada</w:t>
      </w:r>
      <w:proofErr w:type="spellEnd"/>
      <w:r>
        <w:t xml:space="preserve"> 4, OIB: 87923757892.</w:t>
      </w:r>
    </w:p>
    <w:p w:rsidRDefault="00BD4A0B" w:rsidP="00BD4A0B" w:rsidR="00BD4A0B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BD4A0B" w:rsidP="00BD4A0B" w:rsidR="00BD4A0B">
      <w:pPr>
        <w:jc w:val="both"/>
      </w:pPr>
    </w:p>
    <w:p w:rsidRDefault="00BD4A0B" w:rsidP="00BD4A0B" w:rsidR="00BD4A0B">
      <w:pPr>
        <w:ind w:firstLine="705"/>
        <w:jc w:val="both"/>
      </w:pPr>
      <w:r>
        <w:lastRenderedPageBreak/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BD4A0B" w:rsidP="00BD4A0B" w:rsidR="00BD4A0B">
      <w:pPr>
        <w:ind w:hanging="705" w:left="705"/>
        <w:jc w:val="both"/>
      </w:pPr>
    </w:p>
    <w:p w:rsidRDefault="00BD4A0B" w:rsidP="00BD4A0B" w:rsidR="00BD4A0B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BD4A0B" w:rsidP="00BD4A0B" w:rsidR="00BD4A0B">
      <w:pPr>
        <w:jc w:val="both"/>
      </w:pPr>
    </w:p>
    <w:p w:rsidRDefault="00BD4A0B" w:rsidP="00BD4A0B" w:rsidR="00BD4A0B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BD4A0B" w:rsidP="00BD4A0B" w:rsidR="00BD4A0B">
      <w:pPr>
        <w:jc w:val="both"/>
        <w:rPr>
          <w:b/>
        </w:rPr>
      </w:pPr>
    </w:p>
    <w:p w:rsidRDefault="00BD4A0B" w:rsidP="00BD4A0B" w:rsidR="00BD4A0B">
      <w:pPr>
        <w:rPr>
          <w:b/>
        </w:rPr>
      </w:pPr>
    </w:p>
    <w:p w:rsidRDefault="00BD4A0B" w:rsidP="00BD4A0B" w:rsidR="00BD4A0B">
      <w:pPr>
        <w:rPr>
          <w:b/>
        </w:rPr>
      </w:pPr>
    </w:p>
    <w:p w:rsidRDefault="00BD4A0B" w:rsidP="00BD4A0B" w:rsidR="00BD4A0B">
      <w:pPr>
        <w:jc w:val="center"/>
      </w:pPr>
      <w:r>
        <w:t>Obrazloženje</w:t>
      </w:r>
    </w:p>
    <w:p w:rsidRDefault="00BD4A0B" w:rsidP="00BD4A0B" w:rsidR="00BD4A0B">
      <w:pPr>
        <w:jc w:val="center"/>
        <w:rPr>
          <w:b/>
        </w:rPr>
      </w:pPr>
    </w:p>
    <w:p w:rsidRDefault="00BD4A0B" w:rsidP="00BD4A0B" w:rsidR="00BD4A0B">
      <w:pPr>
        <w:ind w:firstLine="720"/>
        <w:jc w:val="both"/>
      </w:pPr>
      <w:r>
        <w:t xml:space="preserve">Financijska agencija je podnijela Trgovačkom sudu u Pazinu 22. veljače 2016. zahtjev za provedbu skraćenoga stečajnog postupka nad uvodno označenim dužnikom na temelju čl. 444. st. 1. Stečajnog zakona (Narodne novine broj 71/15, dalje u tekstu: SZ). </w:t>
      </w:r>
    </w:p>
    <w:p w:rsidRDefault="00BD4A0B" w:rsidP="00BD4A0B" w:rsidR="00BD4A0B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BD4A0B" w:rsidP="00BD4A0B" w:rsidR="00BD4A0B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184 dana u ukupnom iznosu od 58.324,93 kuna, da nema zaposlenih, da ima otvoren račun, kao i da nema zaplijenjenih sredstava na ime predujma za namirenje troškova stečajnog postupka.</w:t>
      </w:r>
    </w:p>
    <w:p w:rsidRDefault="00BD4A0B" w:rsidP="00BD4A0B" w:rsidR="00BD4A0B">
      <w:pPr>
        <w:ind w:firstLine="708"/>
        <w:jc w:val="both"/>
      </w:pPr>
      <w:r>
        <w:lastRenderedPageBreak/>
        <w:t>Nakon izvršenog uvida u sudski registar, a postupajući sukladno odredbi čl. 430. SZ-a, ovaj sud je 23.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D4A0B" w:rsidP="00BD4A0B" w:rsidR="00BD4A0B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D4A0B" w:rsidP="00BD4A0B" w:rsidR="00BD4A0B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BD4A0B" w:rsidP="00BD4A0B" w:rsidR="00BD4A0B">
      <w:pPr>
        <w:jc w:val="center"/>
      </w:pPr>
    </w:p>
    <w:p w:rsidRDefault="00BD4A0B" w:rsidP="00BD4A0B" w:rsidR="00BD4A0B">
      <w:pPr>
        <w:jc w:val="center"/>
      </w:pPr>
    </w:p>
    <w:p w:rsidRDefault="00BD4A0B" w:rsidP="00BD4A0B" w:rsidR="00BD4A0B">
      <w:pPr>
        <w:jc w:val="center"/>
      </w:pPr>
      <w:r>
        <w:t xml:space="preserve">U Zadru19. listopada 2016. </w:t>
      </w:r>
    </w:p>
    <w:p w:rsidRDefault="00BD4A0B" w:rsidP="00BD4A0B" w:rsidR="00BD4A0B">
      <w:pPr>
        <w:jc w:val="both"/>
      </w:pPr>
    </w:p>
    <w:p w:rsidRDefault="00BD4A0B" w:rsidP="00BD4A0B" w:rsidR="00BD4A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D4A0B" w:rsidP="00BD4A0B" w:rsidR="00BD4A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savjetnica:</w:t>
      </w:r>
    </w:p>
    <w:p w:rsidRDefault="00BD4A0B" w:rsidP="00BD4A0B" w:rsidR="00BD4A0B">
      <w:pPr>
        <w:ind w:firstLine="708" w:left="5664"/>
      </w:pPr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BD4A0B" w:rsidP="00BD4A0B" w:rsidR="00BD4A0B">
      <w:pPr>
        <w:jc w:val="both"/>
        <w:rPr>
          <w:b/>
        </w:rPr>
      </w:pPr>
    </w:p>
    <w:p w:rsidRDefault="00BD4A0B" w:rsidP="00BD4A0B" w:rsidR="00BD4A0B">
      <w:pPr>
        <w:jc w:val="both"/>
        <w:rPr>
          <w:b/>
        </w:rPr>
      </w:pPr>
    </w:p>
    <w:p w:rsidRDefault="00BD4A0B" w:rsidP="00BD4A0B" w:rsidR="00BD4A0B">
      <w:pPr>
        <w:ind w:firstLine="708"/>
        <w:jc w:val="both"/>
      </w:pPr>
      <w:r>
        <w:t>UPUTA O PRAVNOM LIJEKU:</w:t>
      </w:r>
    </w:p>
    <w:p w:rsidRDefault="00BD4A0B" w:rsidP="00BD4A0B" w:rsidR="00BD4A0B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BD4A0B" w:rsidP="00BD4A0B" w:rsidR="00BD4A0B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BD4A0B" w:rsidP="00BD4A0B" w:rsidR="00BD4A0B"/>
    <w:p w:rsidRDefault="00BD4A0B" w:rsidP="00BD4A0B" w:rsidR="00BD4A0B">
      <w:pPr>
        <w:jc w:val="both"/>
      </w:pPr>
    </w:p>
    <w:p w:rsidRDefault="00BD4A0B" w:rsidP="00BD4A0B" w:rsidR="00BD4A0B">
      <w:pPr>
        <w:jc w:val="both"/>
      </w:pPr>
    </w:p>
    <w:p w:rsidRDefault="00BD4A0B" w:rsidP="00BD4A0B" w:rsidR="00BD4A0B">
      <w:pPr>
        <w:ind w:firstLine="705"/>
        <w:jc w:val="both"/>
      </w:pPr>
    </w:p>
    <w:p w:rsidRDefault="00BD4A0B" w:rsidP="00BD4A0B" w:rsidR="00BD4A0B">
      <w:pPr>
        <w:jc w:val="both"/>
        <w:rPr>
          <w:b/>
        </w:rPr>
      </w:pPr>
    </w:p>
    <w:p w:rsidRDefault="00BD4A0B" w:rsidP="00BD4A0B" w:rsidR="00BD4A0B">
      <w:pPr>
        <w:jc w:val="both"/>
      </w:pPr>
    </w:p>
    <w:p w:rsidRDefault="00BD4A0B" w:rsidP="00BD4A0B" w:rsidR="00BD4A0B">
      <w:pPr>
        <w:jc w:val="both"/>
      </w:pPr>
    </w:p>
    <w:p w:rsidRDefault="00BD4A0B" w:rsidP="00BD4A0B" w:rsidR="00BD4A0B">
      <w:pPr>
        <w:ind w:firstLine="360"/>
        <w:jc w:val="both"/>
      </w:pPr>
      <w:r>
        <w:t>DNA: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BD4A0B" w:rsidP="00BD4A0B" w:rsidR="00BD4A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e-Oglasna ploča suda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>Pisarnici ovog suda</w:t>
      </w:r>
    </w:p>
    <w:p w:rsidRDefault="00BD4A0B" w:rsidP="00BD4A0B" w:rsidR="00BD4A0B">
      <w:pPr>
        <w:numPr>
          <w:ilvl w:val="0"/>
          <w:numId w:val="47"/>
        </w:numPr>
        <w:spacing w:after="0"/>
      </w:pPr>
      <w:r>
        <w:t xml:space="preserve">U spis </w:t>
      </w:r>
    </w:p>
    <w:p w:rsidRDefault="00BD4A0B" w:rsidP="00BD4A0B" w:rsidR="00BD4A0B">
      <w:pPr>
        <w:jc w:val="both"/>
      </w:pPr>
    </w:p>
    <w:p w:rsidRDefault="00BD4A0B" w:rsidP="00BD4A0B" w:rsidR="00BD4A0B">
      <w:pPr>
        <w:ind w:hanging="705" w:left="705"/>
        <w:jc w:val="both"/>
      </w:pPr>
    </w:p>
    <w:p w:rsidRDefault="00BD4A0B" w:rsidP="00BD4A0B" w:rsidR="00BD4A0B">
      <w:pPr>
        <w:ind w:hanging="705" w:left="705"/>
        <w:jc w:val="both"/>
      </w:pPr>
    </w:p>
    <w:p w:rsidRDefault="00BD4A0B" w:rsidP="00BD4A0B" w:rsidR="00BD4A0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A0B" w:rsidR="008333A9">
    <w:pPr>
      <w:pStyle w:val="Zaglavlje"/>
    </w:pPr>
    <w:r>
      <w:t>Poslovni broj 5St-686/16-11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0B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7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67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St-686/2016-9</izvorni_sadrzaj>
    <derivirana_varijabla naziv="DomainObject.Oznaka_1">St-686/2016-9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 d. o. o. VIŽINADA</izvorni_sadrzaj>
    <derivirana_varijabla naziv="DomainObject.Predmet.ProtustrankaFormated_1">  PERLE d. o. o. VIŽINADA</derivirana_varijabla>
  </DomainObject.Predmet.ProtustrankaFormated>
  <DomainObject.Predmet.ProtustrankaFormatedOIB>
    <izvorni_sadrzaj>  PERLE d. o. o. VIŽINADA, OIB 87923757892</izvorni_sadrzaj>
    <derivirana_varijabla naziv="DomainObject.Predmet.ProtustrankaFormatedOIB_1">  PERLE d. o. o. VIŽINADA, OIB 87923757892</derivirana_varijabla>
  </DomainObject.Predmet.ProtustrankaFormatedOIB>
  <DomainObject.Predmet.ProtustrankaFormatedWithAdress>
    <izvorni_sadrzaj> PERLE d. o. o. VIŽINADA, Vižinada 4, 52447 Vižinada</izvorni_sadrzaj>
    <derivirana_varijabla naziv="DomainObject.Predmet.ProtustrankaFormatedWithAdress_1"> PERLE d. o. o. VIŽINADA, Vižinada 4, 52447 Vižinada</derivirana_varijabla>
  </DomainObject.Predmet.ProtustrankaFormatedWithAdress>
  <DomainObject.Predmet.ProtustrankaFormatedWithAdressOIB>
    <izvorni_sadrzaj> PERLE d. o. o. VIŽINADA, OIB 87923757892, Vižinada 4, 52447 Vižinada</izvorni_sadrzaj>
    <derivirana_varijabla naziv="DomainObject.Predmet.ProtustrankaFormatedWithAdressOIB_1"> PERLE d. o. o. VIŽINADA, OIB 87923757892, Vižinada 4, 52447 Vižinada</derivirana_varijabla>
  </DomainObject.Predmet.ProtustrankaFormatedWithAdressOIB>
  <DomainObject.Predmet.ProtustrankaWithAdress>
    <izvorni_sadrzaj>PERLE d. o. o. VIŽINADA Vižinada 4, 52447 Vižinada</izvorni_sadrzaj>
    <derivirana_varijabla naziv="DomainObject.Predmet.ProtustrankaWithAdress_1">PERLE d. o. o. VIŽINADA Vižinada 4, 52447 Vižinada</derivirana_varijabla>
  </DomainObject.Predmet.ProtustrankaWithAdress>
  <DomainObject.Predmet.ProtustrankaWithAdressOIB>
    <izvorni_sadrzaj>PERLE d. o. o. VIŽINADA, OIB 87923757892, Vižinada 4, 52447 Vižinada</izvorni_sadrzaj>
    <derivirana_varijabla naziv="DomainObject.Predmet.ProtustrankaWithAdressOIB_1">PERLE d. o. o. VIŽINADA, OIB 87923757892, Vižinada 4, 52447 Vižinada</derivirana_varijabla>
  </DomainObject.Predmet.ProtustrankaWithAdressOIB>
  <DomainObject.Predmet.ProtustrankaNazivFormated>
    <izvorni_sadrzaj>PERLE d. o. o. VIŽINADA</izvorni_sadrzaj>
    <derivirana_varijabla naziv="DomainObject.Predmet.ProtustrankaNazivFormated_1">PERLE d. o. o. VIŽINADA</derivirana_varijabla>
  </DomainObject.Predmet.ProtustrankaNazivFormated>
  <DomainObject.Predmet.ProtustrankaNazivFormatedOIB>
    <izvorni_sadrzaj>PERLE d. o. o. VIŽINADA, OIB 87923757892</izvorni_sadrzaj>
    <derivirana_varijabla naziv="DomainObject.Predmet.ProtustrankaNazivFormatedOIB_1">PERLE d. o. o. VIŽINADA, OIB 87923757892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PERLE d. o. o. VIŽINADA</item>
    </izvorni_sadrzaj>
    <derivirana_varijabla naziv="DomainObject.Predmet.ProtuStrankaListFormated_1">
      <item>PERLE d. o. o. VIŽINADA</item>
    </derivirana_varijabla>
  </DomainObject.Predmet.ProtuStrankaListFormated>
  <DomainObject.Predmet.ProtuStrankaListFormatedOIB>
    <izvorni_sadrzaj>
      <item>PERLE d. o. o. VIŽINADA, OIB 87923757892</item>
    </izvorni_sadrzaj>
    <derivirana_varijabla naziv="DomainObject.Predmet.ProtuStrankaListFormatedOIB_1">
      <item>PERLE d. o. o. VIŽINADA, OIB 87923757892</item>
    </derivirana_varijabla>
  </DomainObject.Predmet.ProtuStrankaListFormatedOIB>
  <DomainObject.Predmet.ProtuStrankaListFormatedWithAdress>
    <izvorni_sadrzaj>
      <item>PERLE d. o. o. VIŽINADA, Vižinada 4, 52447 Vižinada</item>
    </izvorni_sadrzaj>
    <derivirana_varijabla naziv="DomainObject.Predmet.ProtuStrankaListFormatedWithAdress_1">
      <item>PERLE d. o. o. VIŽINADA, Vižinada 4, 52447 Vižinada</item>
    </derivirana_varijabla>
  </DomainObject.Predmet.ProtuStrankaListFormatedWithAdress>
  <DomainObject.Predmet.ProtuStrankaListFormatedWithAdressOIB>
    <izvorni_sadrzaj>
      <item>PERLE d. o. o. VIŽINADA, OIB 87923757892, Vižinada 4, 52447 Vižinada</item>
    </izvorni_sadrzaj>
    <derivirana_varijabla naziv="DomainObject.Predmet.ProtuStrankaListFormatedWithAdressOIB_1">
      <item>PERLE d. o. o. VIŽINADA, OIB 87923757892, Vižinada 4, 52447 Vižinada</item>
    </derivirana_varijabla>
  </DomainObject.Predmet.ProtuStrankaListFormatedWithAdressOIB>
  <DomainObject.Predmet.ProtuStrankaListNazivFormated>
    <izvorni_sadrzaj>
      <item>PERLE d. o. o. VIŽINADA</item>
    </izvorni_sadrzaj>
    <derivirana_varijabla naziv="DomainObject.Predmet.ProtuStrankaListNazivFormated_1">
      <item>PERLE d. o. o. VIŽINADA</item>
    </derivirana_varijabla>
  </DomainObject.Predmet.ProtuStrankaListNazivFormated>
  <DomainObject.Predmet.ProtuStrankaListNazivFormatedOIB>
    <izvorni_sadrzaj>
      <item>PERLE d. o. o. VIŽINADA, OIB 87923757892</item>
    </izvorni_sadrzaj>
    <derivirana_varijabla naziv="DomainObject.Predmet.ProtuStrankaListNazivFormatedOIB_1">
      <item>PERLE d. o. o. VIŽINADA, OIB 87923757892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St-686/2016-9</izvorni_sadrzaj>
    <derivirana_varijabla naziv="DomainObject.PoslovniBrojDokumenta_1">St-686/2016-9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PERLE d. o. o. VIŽINADA</izvorni_sadrzaj>
    <derivirana_varijabla naziv="DomainObject.Predmet.ProtustrankaIDrugi_1">PERLE d. o. 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PERLE d. o. o. VIŽINADA, OIB 87923757892, Vižinada 4, 52447 Vižinada</izvorni_sadrzaj>
    <derivirana_varijabla naziv="DomainObject.Predmet.ProtustrankaIDrugiAdressOIB_1">PERLE d. o. o. VIŽINADA, OIB 87923757892, Vižinada 4,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 d. o. o. VIŽINADA</item>
      <item>FINANCIJSKA AGENCIJA, RC RIJEKA, PODRUŽNICA PULA, PULA</item>
    </izvorni_sadrzaj>
    <derivirana_varijabla naziv="DomainObject.Predmet.SudioniciListNaziv_1">
      <item>PERLE d. o. o. VIŽINADA</item>
      <item>FINANCIJSKA AGENCIJA, RC RIJEKA, PODRUŽNICA PULA, PULA</item>
    </derivirana_varijabla>
  </DomainObject.Predmet.SudioniciListNaziv>
  <DomainObject.Predmet.SudioniciListAdressOIB>
    <izvorni_sadrzaj>
      <item>PERLE d. o. o. VIŽINADA, OIB 87923757892, Vižinada 4,52447 Vižinada</item>
      <item>FINANCIJSKA AGENCIJA, RC RIJEKA, PODRUŽNICA PULA, PULA, OIB 85821130368, Giardini 5,52100 Pula</item>
    </izvorni_sadrzaj>
    <derivirana_varijabla naziv="DomainObject.Predmet.SudioniciListAdressOIB_1">
      <item>PERLE d. o. o. VIŽINADA, OIB 87923757892, Vižinada 4,52447 Vižinada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1F0A0-BD1E-4B57-B804-3F24F1D73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949</properties:Words>
  <properties:Characters>5209</properties:Characters>
  <properties:Lines>135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St-686/2016-9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