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f8987" w14:paraId="69f8987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70495A">
        <w:t>4064</w:t>
      </w:r>
      <w:r>
        <w:t>/2015</w:t>
      </w:r>
      <w:r w:rsidR="001500E3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70495A" w:rsidRPr="004540E6">
        <w:t>UDRUGA PREDSTAVNIKA SUVLASNIKA</w:t>
      </w:r>
      <w:r w:rsidR="0070495A">
        <w:t xml:space="preserve">, </w:t>
      </w:r>
      <w:r w:rsidR="0070495A" w:rsidRPr="004540E6">
        <w:t>A.Topića Mimare 30, Zagreb</w:t>
      </w:r>
      <w:r w:rsidR="0070495A">
        <w:t>, OIB:</w:t>
      </w:r>
      <w:r w:rsidR="0070495A" w:rsidRPr="00DB052E">
        <w:t xml:space="preserve"> </w:t>
      </w:r>
      <w:r w:rsidR="0070495A" w:rsidRPr="004540E6">
        <w:t>98358442450</w:t>
      </w:r>
      <w:r>
        <w:t xml:space="preserve">, dana   </w:t>
      </w:r>
      <w:r w:rsidR="0070495A">
        <w:t>03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70495A" w:rsidRPr="004540E6">
        <w:t>UDRUGA PREDSTAVNIKA SUVLASNIKA</w:t>
      </w:r>
      <w:r w:rsidR="0070495A">
        <w:t xml:space="preserve">, </w:t>
      </w:r>
      <w:r w:rsidR="0070495A" w:rsidRPr="004540E6">
        <w:t>A.Topića Mimare 30, Zagreb</w:t>
      </w:r>
      <w:r w:rsidR="0070495A">
        <w:t>, OIB:</w:t>
      </w:r>
      <w:r w:rsidR="0070495A" w:rsidRPr="00DB052E">
        <w:t xml:space="preserve"> </w:t>
      </w:r>
      <w:r w:rsidR="0070495A" w:rsidRPr="004540E6">
        <w:t>98358442450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Stečajni postupak otvoren je dana</w:t>
      </w:r>
      <w:r w:rsidR="0070495A">
        <w:t xml:space="preserve"> 03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9E0FE7">
        <w:t xml:space="preserve"> PETRA GJURAŠIĆ iz Zagreba, Petrinjska 28, OIB:</w:t>
      </w:r>
      <w:r w:rsidR="009E0FE7" w:rsidRPr="00C54F4B">
        <w:t>42344632101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70495A" w:rsidRPr="004540E6">
        <w:t>UDRUGA PREDSTAVNIKA SUVLASNIKA</w:t>
      </w:r>
      <w:r w:rsidR="0070495A">
        <w:t xml:space="preserve">, </w:t>
      </w:r>
      <w:r w:rsidR="0070495A" w:rsidRPr="004540E6">
        <w:t>A.Topića Mimare 30, Zagreb</w:t>
      </w:r>
      <w:r w:rsidR="0070495A">
        <w:t>, OIB:</w:t>
      </w:r>
      <w:r w:rsidR="0070495A" w:rsidRPr="00DB052E">
        <w:t xml:space="preserve"> </w:t>
      </w:r>
      <w:r w:rsidR="0070495A" w:rsidRPr="004540E6">
        <w:t>98358442450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70495A">
        <w:t xml:space="preserve"> 03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1500E3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1500E3" w:rsidP="001500E3" w:rsidR="001500E3">
      <w:pPr>
        <w:pStyle w:val="Bezproreda"/>
        <w:jc w:val="right"/>
      </w:pPr>
      <w:r>
        <w:t>Za točnost otpravka-ovlašteni službenik:</w:t>
      </w:r>
    </w:p>
    <w:p w:rsidRDefault="001500E3" w:rsidP="001500E3" w:rsidR="001500E3">
      <w:pPr>
        <w:pStyle w:val="Bezproreda"/>
        <w:jc w:val="right"/>
      </w:pPr>
      <w:r>
        <w:t xml:space="preserve">Tanja Štraubert </w:t>
      </w:r>
    </w:p>
    <w:sectPr w:rsidSect="00EF1FD3" w:rsidR="001500E3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45E1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70495A">
          <w:t>4064/2015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500E3"/>
    <w:rsid w:val="001845E1"/>
    <w:rsid w:val="001B22F8"/>
    <w:rsid w:val="003A3366"/>
    <w:rsid w:val="004E266D"/>
    <w:rsid w:val="00677951"/>
    <w:rsid w:val="0070495A"/>
    <w:rsid w:val="007F21A0"/>
    <w:rsid w:val="009E0FE7"/>
    <w:rsid w:val="00AA7B27"/>
    <w:rsid w:val="00AE11D4"/>
    <w:rsid w:val="00BA2A5A"/>
    <w:rsid w:val="00BC1874"/>
    <w:rsid w:val="00C136F3"/>
    <w:rsid w:val="00DC0AA2"/>
    <w:rsid w:val="00DE059B"/>
    <w:rsid w:val="00DF1FFF"/>
    <w:rsid w:val="00E75E0F"/>
    <w:rsid w:val="00E84179"/>
    <w:rsid w:val="00EC4E35"/>
    <w:rsid w:val="00EC58B8"/>
    <w:rsid w:val="00E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500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0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0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0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0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1500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0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0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0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0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4064</izvorni_sadrzaj>
    <derivirana_varijabla naziv="DomainObject.Predmet.Broj_1">4064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St-4064/2015</izvorni_sadrzaj>
    <derivirana_varijabla naziv="DomainObject.Predmet.OznakaBroj_1">St-4064/2015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PREDSTAVNIKA SUVLASNIKA</izvorni_sadrzaj>
    <derivirana_varijabla naziv="DomainObject.Predmet.ProtustrankaFormated_1">  UDRUGA PREDSTAVNIKA SUVLASNIKA</derivirana_varijabla>
  </DomainObject.Predmet.ProtustrankaFormated>
  <DomainObject.Predmet.ProtustrankaFormatedOIB>
    <izvorni_sadrzaj>  UDRUGA PREDSTAVNIKA SUVLASNIKA, OIB 98358442450</izvorni_sadrzaj>
    <derivirana_varijabla naziv="DomainObject.Predmet.ProtustrankaFormatedOIB_1">  UDRUGA PREDSTAVNIKA SUVLASNIKA, OIB 98358442450</derivirana_varijabla>
  </DomainObject.Predmet.ProtustrankaFormatedOIB>
  <DomainObject.Predmet.ProtustrankaFormatedWithAdress>
    <izvorni_sadrzaj> UDRUGA PREDSTAVNIKA SUVLASNIKA, A.TOPIĆA MIMARE 30, 10000 Zagreb</izvorni_sadrzaj>
    <derivirana_varijabla naziv="DomainObject.Predmet.ProtustrankaFormatedWithAdress_1"> UDRUGA PREDSTAVNIKA SUVLASNIKA, A.TOPIĆA MIMARE 30, 10000 Zagreb</derivirana_varijabla>
  </DomainObject.Predmet.ProtustrankaFormatedWithAdress>
  <DomainObject.Predmet.ProtustrankaFormatedWithAdressOIB>
    <izvorni_sadrzaj> UDRUGA PREDSTAVNIKA SUVLASNIKA, OIB 98358442450, A.TOPIĆA MIMARE 30, 10000 Zagreb</izvorni_sadrzaj>
    <derivirana_varijabla naziv="DomainObject.Predmet.ProtustrankaFormatedWithAdressOIB_1"> UDRUGA PREDSTAVNIKA SUVLASNIKA, OIB 98358442450, A.TOPIĆA MIMARE 30, 10000 Zagreb</derivirana_varijabla>
  </DomainObject.Predmet.ProtustrankaFormatedWithAdressOIB>
  <DomainObject.Predmet.ProtustrankaWithAdress>
    <izvorni_sadrzaj>UDRUGA PREDSTAVNIKA SUVLASNIKA A.TOPIĆA MIMARE 30, 10000 Zagreb</izvorni_sadrzaj>
    <derivirana_varijabla naziv="DomainObject.Predmet.ProtustrankaWithAdress_1">UDRUGA PREDSTAVNIKA SUVLASNIKA A.TOPIĆA MIMARE 30, 10000 Zagreb</derivirana_varijabla>
  </DomainObject.Predmet.ProtustrankaWithAdress>
  <DomainObject.Predmet.ProtustrankaWithAdressOIB>
    <izvorni_sadrzaj>UDRUGA PREDSTAVNIKA SUVLASNIKA, OIB 98358442450, A.TOPIĆA MIMARE 30, 10000 Zagreb</izvorni_sadrzaj>
    <derivirana_varijabla naziv="DomainObject.Predmet.ProtustrankaWithAdressOIB_1">UDRUGA PREDSTAVNIKA SUVLASNIKA, OIB 98358442450, A.TOPIĆA MIMARE 30, 10000 Zagreb</derivirana_varijabla>
  </DomainObject.Predmet.ProtustrankaWithAdressOIB>
  <DomainObject.Predmet.ProtustrankaNazivFormated>
    <izvorni_sadrzaj>UDRUGA PREDSTAVNIKA SUVLASNIKA</izvorni_sadrzaj>
    <derivirana_varijabla naziv="DomainObject.Predmet.ProtustrankaNazivFormated_1">UDRUGA PREDSTAVNIKA SUVLASNIKA</derivirana_varijabla>
  </DomainObject.Predmet.ProtustrankaNazivFormated>
  <DomainObject.Predmet.ProtustrankaNazivFormatedOIB>
    <izvorni_sadrzaj>UDRUGA PREDSTAVNIKA SUVLASNIKA, OIB 98358442450</izvorni_sadrzaj>
    <derivirana_varijabla naziv="DomainObject.Predmet.ProtustrankaNazivFormatedOIB_1">UDRUGA PREDSTAVNIKA SUVLASNIKA, OIB 98358442450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PREDSTAVNIKA SUVLASNIKA</item>
    </izvorni_sadrzaj>
    <derivirana_varijabla naziv="DomainObject.Predmet.ProtuStrankaListFormated_1">
      <item>UDRUGA PREDSTAVNIKA SUVLASNIKA</item>
    </derivirana_varijabla>
  </DomainObject.Predmet.ProtuStrankaListFormated>
  <DomainObject.Predmet.ProtuStrankaListFormatedOIB>
    <izvorni_sadrzaj>
      <item>UDRUGA PREDSTAVNIKA SUVLASNIKA, OIB 98358442450</item>
    </izvorni_sadrzaj>
    <derivirana_varijabla naziv="DomainObject.Predmet.ProtuStrankaListFormatedOIB_1">
      <item>UDRUGA PREDSTAVNIKA SUVLASNIKA, OIB 98358442450</item>
    </derivirana_varijabla>
  </DomainObject.Predmet.ProtuStrankaListFormatedOIB>
  <DomainObject.Predmet.ProtuStrankaListFormatedWithAdress>
    <izvorni_sadrzaj>
      <item>UDRUGA PREDSTAVNIKA SUVLASNIKA, A.TOPIĆA MIMARE 30, 10000 Zagreb</item>
    </izvorni_sadrzaj>
    <derivirana_varijabla naziv="DomainObject.Predmet.ProtuStrankaListFormatedWithAdress_1">
      <item>UDRUGA PREDSTAVNIKA SUVLASNIKA, A.TOPIĆA MIMARE 30, 10000 Zagreb</item>
    </derivirana_varijabla>
  </DomainObject.Predmet.ProtuStrankaListFormatedWithAdress>
  <DomainObject.Predmet.ProtuStrankaListFormatedWithAdressOIB>
    <izvorni_sadrzaj>
      <item>UDRUGA PREDSTAVNIKA SUVLASNIKA, OIB 98358442450, A.TOPIĆA MIMARE 30, 10000 Zagreb</item>
    </izvorni_sadrzaj>
    <derivirana_varijabla naziv="DomainObject.Predmet.ProtuStrankaListFormatedWithAdressOIB_1">
      <item>UDRUGA PREDSTAVNIKA SUVLASNIKA, OIB 98358442450, A.TOPIĆA MIMARE 30, 10000 Zagreb</item>
    </derivirana_varijabla>
  </DomainObject.Predmet.ProtuStrankaListFormatedWithAdressOIB>
  <DomainObject.Predmet.ProtuStrankaListNazivFormated>
    <izvorni_sadrzaj>
      <item>UDRUGA PREDSTAVNIKA SUVLASNIKA</item>
    </izvorni_sadrzaj>
    <derivirana_varijabla naziv="DomainObject.Predmet.ProtuStrankaListNazivFormated_1">
      <item>UDRUGA PREDSTAVNIKA SUVLASNIKA</item>
    </derivirana_varijabla>
  </DomainObject.Predmet.ProtuStrankaListNazivFormated>
  <DomainObject.Predmet.ProtuStrankaListNazivFormatedOIB>
    <izvorni_sadrzaj>
      <item>UDRUGA PREDSTAVNIKA SUVLASNIKA, OIB 98358442450</item>
    </izvorni_sadrzaj>
    <derivirana_varijabla naziv="DomainObject.Predmet.ProtuStrankaListNazivFormatedOIB_1">
      <item>UDRUGA PREDSTAVNIKA SUVLASNIKA, OIB 98358442450</item>
    </derivirana_varijabla>
  </DomainObject.Predmet.ProtuStrankaListNazivFormatedOIB>
  <DomainObject.Predmet.OstaliListFormated>
    <izvorni_sadrzaj>
      <item>Petra Gjurašić</item>
    </izvorni_sadrzaj>
    <derivirana_varijabla naziv="DomainObject.Predmet.OstaliListFormated_1">
      <item>Petra Gjurašić</item>
    </derivirana_varijabla>
  </DomainObject.Predmet.OstaliListFormated>
  <DomainObject.Predmet.OstaliListFormatedOIB>
    <izvorni_sadrzaj>
      <item>Petra Gjurašić, OIB 42344632101</item>
    </izvorni_sadrzaj>
    <derivirana_varijabla naziv="DomainObject.Predmet.OstaliListFormatedOIB_1">
      <item>Petra Gjurašić, OIB 42344632101</item>
    </derivirana_varijabla>
  </DomainObject.Predmet.OstaliListFormatedOIB>
  <DomainObject.Predmet.OstaliListFormatedWithAdress>
    <izvorni_sadrzaj>
      <item>Petra Gjurašić, Petrinjska 28, 10000 Zagreb</item>
    </izvorni_sadrzaj>
    <derivirana_varijabla naziv="DomainObject.Predmet.OstaliListFormatedWithAdress_1">
      <item>Petra Gjurašić, Petrinjska 28, 10000 Zagreb</item>
    </derivirana_varijabla>
  </DomainObject.Predmet.OstaliListFormatedWithAdress>
  <DomainObject.Predmet.OstaliListFormatedWithAdressOIB>
    <izvorni_sadrzaj>
      <item>Petra Gjurašić, OIB 42344632101, Petrinjska 28, 10000 Zagreb</item>
    </izvorni_sadrzaj>
    <derivirana_varijabla naziv="DomainObject.Predmet.OstaliListFormatedWithAdressOIB_1">
      <item>Petra Gjurašić, OIB 42344632101, Petrinjska 28, 10000 Zagreb</item>
    </derivirana_varijabla>
  </DomainObject.Predmet.OstaliListFormatedWithAdressOIB>
  <DomainObject.Predmet.OstaliListNazivFormated>
    <izvorni_sadrzaj>
      <item>Petra Gjurašić</item>
    </izvorni_sadrzaj>
    <derivirana_varijabla naziv="DomainObject.Predmet.OstaliListNazivFormated_1">
      <item>Petra Gjurašić</item>
    </derivirana_varijabla>
  </DomainObject.Predmet.OstaliListNazivFormated>
  <DomainObject.Predmet.OstaliListNazivFormatedOIB>
    <izvorni_sadrzaj>
      <item>Petra Gjurašić, OIB 42344632101</item>
    </izvorni_sadrzaj>
    <derivirana_varijabla naziv="DomainObject.Predmet.OstaliListNazivFormatedOIB_1">
      <item>Petra Gjurašić, OIB 42344632101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PREDSTAVNIKA SUVLASNIKA</izvorni_sadrzaj>
    <derivirana_varijabla naziv="DomainObject.Predmet.ProtustrankaIDrugi_1">UDRUGA PREDSTAVNIKA SUVLASNIKA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PREDSTAVNIKA SUVLASNIKA, OIB 98358442450, A.TOPIĆA MIMARE 30, 10000 Zagreb</izvorni_sadrzaj>
    <derivirana_varijabla naziv="DomainObject.Predmet.ProtustrankaIDrugiAdressOIB_1">UDRUGA PREDSTAVNIKA SUVLASNIKA, OIB 98358442450, A.TOPIĆA MIMARE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PREDSTAVNIKA SUVLASNIKA</item>
      <item>Petra Gjurašić</item>
    </izvorni_sadrzaj>
    <derivirana_varijabla naziv="DomainObject.Predmet.SudioniciListNaziv_1">
      <item>FINA Regionalni centar Zagreb</item>
      <item>UDRUGA PREDSTAVNIKA SUVLASNIKA</item>
      <item>Petra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PREDSTAVNIKA SUVLASNIKA, OIB 98358442450, A.TOPIĆA MIMARE 30,10000 Zagreb</item>
      <item>Petra Gjurašić, OIB 42344632101, Petrinjska 28,10000 Zagreb</item>
    </izvorni_sadrzaj>
    <derivirana_varijabla naziv="DomainObject.Predmet.SudioniciListAdressOIB_1">
      <item>FINA Regionalni centar Zagreb, OIB 85821130368, Trg svibanjskih žrtava 1995. 1,10000 Zagreb</item>
      <item>UDRUGA PREDSTAVNIKA SUVLASNIKA, OIB 98358442450, A.TOPIĆA MIMARE 30,10000 Zagreb</item>
      <item>Petra Gjurašić, OIB 42344632101,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98358442450</item>
      <item>, OIB 42344632101</item>
    </izvorni_sadrzaj>
    <derivirana_varijabla naziv="DomainObject.Predmet.SudioniciListNazivOIB_1">
      <item>, OIB 85821130368</item>
      <item>, OIB 98358442450</item>
      <item>, OIB 42344632101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2026</properties:Characters>
  <properties:Lines>71</properties:Lines>
  <properties:Paragraphs>26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2016-05-03T08:36:00Z</dcterms:created>
  <dc:creator>Sandra Rotar Vogrin</dc:creator>
  <cp:lastModifiedBy>Tanja Štraubert</cp:lastModifiedBy>
  <cp:lastPrinted>2016-05-03T09:01:00Z</cp:lastPrinted>
  <dcterms:modified xmlns:xsi="http://www.w3.org/2001/XMLSchema-instance" xsi:type="dcterms:W3CDTF">2016-05-03T09:01:00Z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