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1e9d1" w14:paraId="5e1e9d1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3EB6" w:rsidR="00C6342D" w:rsidRPr="008B1A21">
      <w:pPr>
        <w:ind w:left="5040"/>
        <w:jc w:val="right"/>
        <w:rPr>
          <w:b/>
        </w:rPr>
      </w:pPr>
    </w:p>
    <w:p w:rsidRDefault="00A43BB0" w:rsidP="00A43BB0" w:rsidR="00A43BB0">
      <w:pPr>
        <w:ind w:left="5040"/>
        <w:jc w:val="right"/>
      </w:pPr>
      <w:r>
        <w:t xml:space="preserve">JOSIP MIKELIĆ </w:t>
      </w:r>
    </w:p>
    <w:p w:rsidRDefault="00A43BB0" w:rsidP="00A43BB0" w:rsidR="00C33373">
      <w:pPr>
        <w:ind w:left="5040"/>
        <w:jc w:val="right"/>
      </w:pPr>
      <w:r>
        <w:t>Augusta Šenoe 36</w:t>
      </w:r>
    </w:p>
    <w:p w:rsidRDefault="00A43BB0" w:rsidP="00A43BB0" w:rsidR="00A43BB0">
      <w:pPr>
        <w:ind w:left="5040"/>
        <w:jc w:val="right"/>
      </w:pPr>
      <w:r>
        <w:t>Zadar</w:t>
      </w:r>
    </w:p>
    <w:p w:rsidRDefault="00A43BB0" w:rsidP="00A43BB0" w:rsidR="00A43BB0">
      <w:pPr>
        <w:ind w:left="5040"/>
        <w:jc w:val="right"/>
      </w:pPr>
    </w:p>
    <w:p w:rsidRDefault="00861051" w:rsidP="00F2122B" w:rsidR="0086105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861051">
        <w:t>51</w:t>
      </w:r>
      <w:r w:rsidR="00A43BB0">
        <w:t>5</w:t>
      </w:r>
      <w:r w:rsidR="00861051">
        <w:t>/16-4</w:t>
      </w:r>
      <w:r>
        <w:t xml:space="preserve"> od </w:t>
      </w:r>
      <w:r w:rsidR="00A11A31">
        <w:t>11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A43BB0">
        <w:t>ALFEX ALUMINIJ d.o.o., Zadar, Zlatka Balokovića 16, OIB: 82053133404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61051">
        <w:t>04. svibnja</w:t>
      </w:r>
      <w:r>
        <w:t xml:space="preserve"> 2016. u </w:t>
      </w:r>
      <w:r w:rsidR="00861051">
        <w:t>09</w:t>
      </w:r>
      <w:r>
        <w:t>,</w:t>
      </w:r>
      <w:r w:rsidR="00A43BB0">
        <w:t>20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61051">
        <w:t>04. svibnja</w:t>
      </w:r>
      <w:r>
        <w:t xml:space="preserve"> 2016. u </w:t>
      </w:r>
      <w:r w:rsidR="00003EB6">
        <w:t>0</w:t>
      </w:r>
      <w:r w:rsidR="00861051">
        <w:t>9</w:t>
      </w:r>
      <w:r>
        <w:t>,</w:t>
      </w:r>
      <w:r w:rsidR="00A43BB0">
        <w:t>22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A11A31">
        <w:t>11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</w:t>
      </w:r>
      <w:r w:rsidR="00C33373">
        <w:t xml:space="preserve"> </w:t>
      </w:r>
      <w:r w:rsidR="00120463" w:rsidRPr="008B1A21">
        <w:t xml:space="preserve"> Stečajni sudac</w:t>
      </w:r>
    </w:p>
    <w:p w:rsidRDefault="00A11A31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3BB0" w:rsidR="00A43BB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3BB0" w:rsidR="00A43BB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3BB0" w:rsidR="00A43BB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3BB0" w:rsidR="00A43B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1886821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41331D">
      <w:rPr>
        <w:b/>
        <w:bCs/>
        <w:sz w:val="28"/>
      </w:rPr>
      <w:t>51</w:t>
    </w:r>
    <w:r w:rsidR="00A43BB0">
      <w:rPr>
        <w:b/>
        <w:bCs/>
        <w:sz w:val="28"/>
      </w:rPr>
      <w:t>5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</w:t>
    </w:r>
    <w:r w:rsidR="00861051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3BB0" w:rsidR="00A43B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3EB6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E3903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33CD1"/>
    <w:rsid w:val="00153865"/>
    <w:rsid w:val="001A5889"/>
    <w:rsid w:val="001A7D41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331D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47E11"/>
    <w:rsid w:val="00857A06"/>
    <w:rsid w:val="00861051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1A31"/>
    <w:rsid w:val="00A12246"/>
    <w:rsid w:val="00A137B4"/>
    <w:rsid w:val="00A16554"/>
    <w:rsid w:val="00A43BB0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3373"/>
    <w:rsid w:val="00C44E2B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E77E2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E39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9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90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90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90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E39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9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90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90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90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St-515/2016</izvorni_sadrzaj>
    <derivirana_varijabla naziv="DomainObject.Predmet.OznakaBroj_1">St-515/2016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ALFEX ALUMINIJ d.o.o. za proizvodnju, trgovinu i usluge</izvorni_sadrzaj>
    <derivirana_varijabla naziv="DomainObject.Predmet.ProtustrankaFormated_1">  ALFEX ALUMINIJ d.o.o. za proizvodnju, trgovinu i usluge</derivirana_varijabla>
  </DomainObject.Predmet.ProtustrankaFormated>
  <DomainObject.Predmet.ProtustrankaFormatedOIB>
    <izvorni_sadrzaj>  ALFEX ALUMINIJ d.o.o. za proizvodnju, trgovinu i usluge, OIB 82053133404</izvorni_sadrzaj>
    <derivirana_varijabla naziv="DomainObject.Predmet.ProtustrankaFormatedOIB_1">  ALFEX ALUMINIJ d.o.o. za proizvodnju, trgovinu i usluge, OIB 82053133404</derivirana_varijabla>
  </DomainObject.Predmet.ProtustrankaFormatedOIB>
  <DomainObject.Predmet.ProtustrankaFormatedWithAdress>
    <izvorni_sadrzaj> ALFEX ALUMINIJ d.o.o. za proizvodnju, trgovinu i usluge, Zlatka Balokovića  16, 23000 Zadar</izvorni_sadrzaj>
    <derivirana_varijabla naziv="DomainObject.Predmet.ProtustrankaFormatedWithAdress_1"> ALFEX ALUMINIJ d.o.o. za proizvodnju, trgovinu i usluge, Zlatka Balokovića  16, 23000 Zadar</derivirana_varijabla>
  </DomainObject.Predmet.ProtustrankaFormatedWithAdress>
  <DomainObject.Predmet.ProtustrankaFormatedWithAdressOIB>
    <izvorni_sadrzaj> ALFEX ALUMINIJ d.o.o. za proizvodnju, trgovinu i usluge, OIB 82053133404, Zlatka Balokovića  16, 23000 Zadar</izvorni_sadrzaj>
    <derivirana_varijabla naziv="DomainObject.Predmet.ProtustrankaFormatedWithAdressOIB_1"> ALFEX ALUMINIJ d.o.o. za proizvodnju, trgovinu i usluge, OIB 82053133404, Zlatka Balokovića  16, 23000 Zadar</derivirana_varijabla>
  </DomainObject.Predmet.ProtustrankaFormatedWithAdressOIB>
  <DomainObject.Predmet.ProtustrankaWithAdress>
    <izvorni_sadrzaj>ALFEX ALUMINIJ d.o.o. za proizvodnju, trgovinu i usluge Zlatka Balokovića  16, 23000 Zadar</izvorni_sadrzaj>
    <derivirana_varijabla naziv="DomainObject.Predmet.ProtustrankaWithAdress_1">ALFEX ALUMINIJ d.o.o. za proizvodnju, trgovinu i usluge Zlatka Balokovića  16, 23000 Zadar</derivirana_varijabla>
  </DomainObject.Predmet.ProtustrankaWithAdress>
  <DomainObject.Predmet.ProtustrankaWithAdressOIB>
    <izvorni_sadrzaj>ALFEX ALUMINIJ d.o.o. za proizvodnju, trgovinu i usluge, OIB 82053133404, Zlatka Balokovića  16, 23000 Zadar</izvorni_sadrzaj>
    <derivirana_varijabla naziv="DomainObject.Predmet.ProtustrankaWithAdressOIB_1">ALFEX ALUMINIJ d.o.o. za proizvodnju, trgovinu i usluge, OIB 82053133404, Zlatka Balokovića  16, 23000 Zadar</derivirana_varijabla>
  </DomainObject.Predmet.ProtustrankaWithAdressOIB>
  <DomainObject.Predmet.ProtustrankaNazivFormated>
    <izvorni_sadrzaj>ALFEX ALUMINIJ d.o.o. za proizvodnju, trgovinu i usluge</izvorni_sadrzaj>
    <derivirana_varijabla naziv="DomainObject.Predmet.ProtustrankaNazivFormated_1">ALFEX ALUMINIJ d.o.o. za proizvodnju, trgovinu i usluge</derivirana_varijabla>
  </DomainObject.Predmet.ProtustrankaNazivFormated>
  <DomainObject.Predmet.ProtustrankaNazivFormatedOIB>
    <izvorni_sadrzaj>ALFEX ALUMINIJ d.o.o. za proizvodnju, trgovinu i usluge, OIB 82053133404</izvorni_sadrzaj>
    <derivirana_varijabla naziv="DomainObject.Predmet.ProtustrankaNazivFormatedOIB_1">ALFEX ALUMINIJ d.o.o. za proizvodnju, trgovinu i usluge, OIB 82053133404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1062161.39</izvorni_sadrzaj>
    <derivirana_varijabla naziv="DomainObject.Predmet.TrenutnaVrijednost_1">1062161.39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ALFEX ALUMINIJ d.o.o. za proizvodnju, trgovinu i usluge</item>
    </izvorni_sadrzaj>
    <derivirana_varijabla naziv="DomainObject.Predmet.ProtuStrankaListFormated_1">
      <item>ALFEX ALUMINIJ d.o.o. za proizvodnju, trgovinu i usluge</item>
    </derivirana_varijabla>
  </DomainObject.Predmet.ProtuStrankaListFormated>
  <DomainObject.Predmet.ProtuStrankaListFormatedOIB>
    <izvorni_sadrzaj>
      <item>ALFEX ALUMINIJ d.o.o. za proizvodnju, trgovinu i usluge, OIB 82053133404</item>
    </izvorni_sadrzaj>
    <derivirana_varijabla naziv="DomainObject.Predmet.ProtuStrankaListFormatedOIB_1">
      <item>ALFEX ALUMINIJ d.o.o. za proizvodnju, trgovinu i usluge, OIB 82053133404</item>
    </derivirana_varijabla>
  </DomainObject.Predmet.ProtuStrankaListFormatedOIB>
  <DomainObject.Predmet.ProtuStrankaListFormatedWithAdress>
    <izvorni_sadrzaj>
      <item>ALFEX ALUMINIJ d.o.o. za proizvodnju, trgovinu i usluge, Zlatka Balokovića  16, 23000 Zadar</item>
    </izvorni_sadrzaj>
    <derivirana_varijabla naziv="DomainObject.Predmet.ProtuStrankaListFormatedWithAdress_1">
      <item>ALFEX ALUMINIJ d.o.o. za proizvodnju, trgovinu i usluge, Zlatka Balokovića  16, 23000 Zadar</item>
    </derivirana_varijabla>
  </DomainObject.Predmet.ProtuStrankaListFormatedWithAdress>
  <DomainObject.Predmet.ProtuStrankaListFormatedWithAdressOIB>
    <izvorni_sadrzaj>
      <item>ALFEX ALUMINIJ d.o.o. za proizvodnju, trgovinu i usluge, OIB 82053133404, Zlatka Balokovića  16, 23000 Zadar</item>
    </izvorni_sadrzaj>
    <derivirana_varijabla naziv="DomainObject.Predmet.ProtuStrankaListFormatedWithAdressOIB_1">
      <item>ALFEX ALUMINIJ d.o.o. za proizvodnju, trgovinu i usluge, OIB 82053133404, Zlatka Balokovića  16, 23000 Zadar</item>
    </derivirana_varijabla>
  </DomainObject.Predmet.ProtuStrankaListFormatedWithAdressOIB>
  <DomainObject.Predmet.ProtuStrankaListNazivFormated>
    <izvorni_sadrzaj>
      <item>ALFEX ALUMINIJ d.o.o. za proizvodnju, trgovinu i usluge</item>
    </izvorni_sadrzaj>
    <derivirana_varijabla naziv="DomainObject.Predmet.ProtuStrankaListNazivFormated_1">
      <item>ALFEX ALUMINIJ d.o.o. za proizvodnju, trgovinu i usluge</item>
    </derivirana_varijabla>
  </DomainObject.Predmet.ProtuStrankaListNazivFormated>
  <DomainObject.Predmet.ProtuStrankaListNazivFormatedOIB>
    <izvorni_sadrzaj>
      <item>ALFEX ALUMINIJ d.o.o. za proizvodnju, trgovinu i usluge, OIB 82053133404</item>
    </izvorni_sadrzaj>
    <derivirana_varijabla naziv="DomainObject.Predmet.ProtuStrankaListNazivFormatedOIB_1">
      <item>ALFEX ALUMINIJ d.o.o. za proizvodnju, trgovinu i usluge, OIB 82053133404</item>
    </derivirana_varijabla>
  </DomainObject.Predmet.ProtuStrankaListNazivFormatedOIB>
  <DomainObject.Predmet.OstaliListFormated>
    <izvorni_sadrzaj>
      <item>Josip Mikelić</item>
    </izvorni_sadrzaj>
    <derivirana_varijabla naziv="DomainObject.Predmet.OstaliListFormated_1">
      <item>Josip Mikelić</item>
    </derivirana_varijabla>
  </DomainObject.Predmet.OstaliListFormated>
  <DomainObject.Predmet.OstaliListFormatedOIB>
    <izvorni_sadrzaj>
      <item>Josip Mikelić, OIB 10850721437</item>
    </izvorni_sadrzaj>
    <derivirana_varijabla naziv="DomainObject.Predmet.OstaliListFormatedOIB_1">
      <item>Josip Mikelić, OIB 10850721437</item>
    </derivirana_varijabla>
  </DomainObject.Predmet.OstaliListFormatedOIB>
  <DomainObject.Predmet.OstaliListFormatedWithAdress>
    <izvorni_sadrzaj>
      <item>Josip Mikelić, Augusta Šenoe 36, 23000 Zadar</item>
    </izvorni_sadrzaj>
    <derivirana_varijabla naziv="DomainObject.Predmet.OstaliListFormatedWithAdress_1">
      <item>Josip Mikelić, Augusta Šenoe 36, 23000 Zadar</item>
    </derivirana_varijabla>
  </DomainObject.Predmet.OstaliListFormatedWithAdress>
  <DomainObject.Predmet.OstaliListFormatedWithAdressOIB>
    <izvorni_sadrzaj>
      <item>Josip Mikelić, OIB 10850721437, Augusta Šenoe 36, 23000 Zadar</item>
    </izvorni_sadrzaj>
    <derivirana_varijabla naziv="DomainObject.Predmet.OstaliListFormatedWithAdressOIB_1">
      <item>Josip Mikelić, OIB 10850721437, Augusta Šenoe 36, 23000 Zadar</item>
    </derivirana_varijabla>
  </DomainObject.Predmet.OstaliListFormatedWithAdressOIB>
  <DomainObject.Predmet.OstaliListNazivFormated>
    <izvorni_sadrzaj>
      <item>Josip Mikelić</item>
    </izvorni_sadrzaj>
    <derivirana_varijabla naziv="DomainObject.Predmet.OstaliListNazivFormated_1">
      <item>Josip Mikelić</item>
    </derivirana_varijabla>
  </DomainObject.Predmet.OstaliListNazivFormated>
  <DomainObject.Predmet.OstaliListNazivFormatedOIB>
    <izvorni_sadrzaj>
      <item>Josip Mikelić, OIB 10850721437</item>
    </izvorni_sadrzaj>
    <derivirana_varijabla naziv="DomainObject.Predmet.OstaliListNazivFormatedOIB_1">
      <item>Josip Mikelić, OIB 10850721437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ALFEX ALUMINIJ d.o.o. za proizvodnju, trgovinu i usluge</izvorni_sadrzaj>
    <derivirana_varijabla naziv="DomainObject.Predmet.ProtustrankaIDrugi_1">ALFEX ALUMINIJ d.o.o. za proizvodnju,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ALFEX ALUMINIJ d.o.o. za proizvodnju, trgovinu i usluge, OIB 82053133404, Zlatka Balokovića  16, 23000 Zadar</izvorni_sadrzaj>
    <derivirana_varijabla naziv="DomainObject.Predmet.ProtustrankaIDrugiAdressOIB_1">ALFEX ALUMINIJ d.o.o. za proizvodnju, trgovinu i usluge, OIB 82053133404, Zlatka Balokovića 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ALFEX ALUMINIJ d.o.o. za proizvodnju, trgovinu i usluge</item>
      <item>Josip Mikelić</item>
    </izvorni_sadrzaj>
    <derivirana_varijabla naziv="DomainObject.Predmet.SudioniciListNaziv_1">
      <item>Financijska agencija</item>
      <item>ALFEX ALUMINIJ d.o.o. za proizvodnju, trgovinu i usluge</item>
      <item>Josip Mikelić</item>
    </derivirana_varijabla>
  </DomainObject.Predmet.SudioniciListNaziv>
  <DomainObject.Predmet.SudioniciListAdressOIB>
    <izvorni_sadrzaj>
      <item>Financijska agencija, OIB 85821130368, Ivana Danila 4,23000 Zadar</item>
      <item>ALFEX ALUMINIJ d.o.o. za proizvodnju, trgovinu i usluge, OIB 82053133404, Zlatka Balokovića  16,23000 Zadar</item>
      <item>Josip Mikelić, OIB 10850721437, Augusta Šenoe 36,23000 Zadar</item>
    </izvorni_sadrzaj>
    <derivirana_varijabla naziv="DomainObject.Predmet.SudioniciListAdressOIB_1">
      <item>Financijska agencija, OIB 85821130368, Ivana Danila 4,23000 Zadar</item>
      <item>ALFEX ALUMINIJ d.o.o. za proizvodnju, trgovinu i usluge, OIB 82053133404, Zlatka Balokovića  16,23000 Zadar</item>
      <item>Josip Mikelić, OIB 10850721437, Augusta Šenoe 36,23000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82053133404</item>
      <item>, OIB 10850721437</item>
    </izvorni_sadrzaj>
    <derivirana_varijabla naziv="DomainObject.Predmet.SudioniciListNazivOIB_1">
      <item>, OIB 85821130368</item>
      <item>, OIB 82053133404</item>
      <item>, OIB 10850721437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9374CB-2D82-428F-A7C1-769F12D5CD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157</properties:Words>
  <properties:Characters>872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2016-04-11T09:20:00Z</dcterms:created>
  <dc:creator>Ardena Bajlo</dc:creator>
  <cp:lastModifiedBy>wsadmin</cp:lastModifiedBy>
  <cp:lastPrinted>2016-04-11T09:15:00Z</cp:lastPrinted>
  <dcterms:modified xmlns:xsi="http://www.w3.org/2001/XMLSchema-instance" xsi:type="dcterms:W3CDTF">2016-04-11T11:34:00Z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