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52b7" w14:paraId="42652b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510DE6">
        <w:rPr>
          <w:rFonts w:cs="Times New Roman" w:eastAsia="Times New Roman" w:hAnsi="Times New Roman" w:ascii="Times New Roman"/>
          <w:sz w:val="24"/>
          <w:szCs w:val="24"/>
          <w:lang w:eastAsia="zh-CN"/>
        </w:rPr>
        <w:t>5639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GAZ AUTO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Cvijete </w:t>
      </w:r>
      <w:proofErr w:type="spellStart"/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>Zuzorić</w:t>
      </w:r>
      <w:proofErr w:type="spellEnd"/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21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0DE6" w:rsidRP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>080504301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0DE6" w:rsidRP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>07122843067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GAZ AUTO d.o.o., Zagreb, Cvijete </w:t>
      </w:r>
      <w:proofErr w:type="spellStart"/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>Zuzorić</w:t>
      </w:r>
      <w:proofErr w:type="spellEnd"/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21, MBS: </w:t>
      </w:r>
      <w:r w:rsidR="00510DE6" w:rsidRP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>080504301</w:t>
      </w:r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10DE6" w:rsidRP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>07122843067</w:t>
      </w:r>
      <w:r w:rsidR="00510DE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510DE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GAZ AUTO d.o.o., Zagreb, Cvijete </w:t>
      </w:r>
      <w:proofErr w:type="spellStart"/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>Zuzorić</w:t>
      </w:r>
      <w:proofErr w:type="spellEnd"/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21, MBS: </w:t>
      </w:r>
      <w:r w:rsidR="00510DE6" w:rsidRP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>080504301</w:t>
      </w:r>
      <w:r w:rsid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10DE6" w:rsidRPr="00510DE6">
        <w:rPr>
          <w:rFonts w:cs="Times New Roman" w:eastAsia="Times New Roman" w:hAnsi="Times New Roman" w:ascii="Times New Roman"/>
          <w:sz w:val="24"/>
          <w:szCs w:val="24"/>
          <w:lang w:eastAsia="hr-HR"/>
        </w:rPr>
        <w:t>07122843067</w:t>
      </w:r>
      <w:r w:rsidR="00510DE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53BCE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10DE6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B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53B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53B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53B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B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53B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53B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53B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5639</izvorni_sadrzaj>
    <derivirana_varijabla naziv="DomainObject.Predmet.Broj_1">5639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St-5639/2015</izvorni_sadrzaj>
    <derivirana_varijabla naziv="DomainObject.Predmet.OznakaBroj_1">St-5639/2015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 AUTO d.o.o.</izvorni_sadrzaj>
    <derivirana_varijabla naziv="DomainObject.Predmet.ProtustrankaFormated_1">  GAZ AUTO d.o.o.</derivirana_varijabla>
  </DomainObject.Predmet.ProtustrankaFormated>
  <DomainObject.Predmet.ProtustrankaFormatedOIB>
    <izvorni_sadrzaj>  GAZ AUTO d.o.o., OIB 07122843067</izvorni_sadrzaj>
    <derivirana_varijabla naziv="DomainObject.Predmet.ProtustrankaFormatedOIB_1">  GAZ AUTO d.o.o., OIB 07122843067</derivirana_varijabla>
  </DomainObject.Predmet.ProtustrankaFormatedOIB>
  <DomainObject.Predmet.ProtustrankaFormatedWithAdress>
    <izvorni_sadrzaj> GAZ AUTO d.o.o., Cvijete Zuzorić 21, 10000 Zagreb</izvorni_sadrzaj>
    <derivirana_varijabla naziv="DomainObject.Predmet.ProtustrankaFormatedWithAdress_1"> GAZ AUTO d.o.o., Cvijete Zuzorić 21, 10000 Zagreb</derivirana_varijabla>
  </DomainObject.Predmet.ProtustrankaFormatedWithAdress>
  <DomainObject.Predmet.ProtustrankaFormatedWithAdressOIB>
    <izvorni_sadrzaj> GAZ AUTO d.o.o., OIB 07122843067, Cvijete Zuzorić 21, 10000 Zagreb</izvorni_sadrzaj>
    <derivirana_varijabla naziv="DomainObject.Predmet.ProtustrankaFormatedWithAdressOIB_1"> GAZ AUTO d.o.o., OIB 07122843067, Cvijete Zuzorić 21, 10000 Zagreb</derivirana_varijabla>
  </DomainObject.Predmet.ProtustrankaFormatedWithAdressOIB>
  <DomainObject.Predmet.ProtustrankaWithAdress>
    <izvorni_sadrzaj>GAZ AUTO d.o.o. Cvijete Zuzorić 21, 10000 Zagreb</izvorni_sadrzaj>
    <derivirana_varijabla naziv="DomainObject.Predmet.ProtustrankaWithAdress_1">GAZ AUTO d.o.o. Cvijete Zuzorić 21, 10000 Zagreb</derivirana_varijabla>
  </DomainObject.Predmet.ProtustrankaWithAdress>
  <DomainObject.Predmet.ProtustrankaWithAdressOIB>
    <izvorni_sadrzaj>GAZ AUTO d.o.o., OIB 07122843067, Cvijete Zuzorić 21, 10000 Zagreb</izvorni_sadrzaj>
    <derivirana_varijabla naziv="DomainObject.Predmet.ProtustrankaWithAdressOIB_1">GAZ AUTO d.o.o., OIB 07122843067, Cvijete Zuzorić 21, 10000 Zagreb</derivirana_varijabla>
  </DomainObject.Predmet.ProtustrankaWithAdressOIB>
  <DomainObject.Predmet.ProtustrankaNazivFormated>
    <izvorni_sadrzaj>GAZ AUTO d.o.o.</izvorni_sadrzaj>
    <derivirana_varijabla naziv="DomainObject.Predmet.ProtustrankaNazivFormated_1">GAZ AUTO d.o.o.</derivirana_varijabla>
  </DomainObject.Predmet.ProtustrankaNazivFormated>
  <DomainObject.Predmet.ProtustrankaNazivFormatedOIB>
    <izvorni_sadrzaj>GAZ AUTO d.o.o., OIB 07122843067</izvorni_sadrzaj>
    <derivirana_varijabla naziv="DomainObject.Predmet.ProtustrankaNazivFormatedOIB_1">GAZ AUTO d.o.o., OIB 07122843067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GAZ AUTO d.o.o.</item>
    </izvorni_sadrzaj>
    <derivirana_varijabla naziv="DomainObject.Predmet.ProtuStrankaListFormated_1">
      <item>GAZ AUTO d.o.o.</item>
    </derivirana_varijabla>
  </DomainObject.Predmet.ProtuStrankaListFormated>
  <DomainObject.Predmet.ProtuStrankaListFormatedOIB>
    <izvorni_sadrzaj>
      <item>GAZ AUTO d.o.o., OIB 07122843067</item>
    </izvorni_sadrzaj>
    <derivirana_varijabla naziv="DomainObject.Predmet.ProtuStrankaListFormatedOIB_1">
      <item>GAZ AUTO d.o.o., OIB 07122843067</item>
    </derivirana_varijabla>
  </DomainObject.Predmet.ProtuStrankaListFormatedOIB>
  <DomainObject.Predmet.ProtuStrankaListFormatedWithAdress>
    <izvorni_sadrzaj>
      <item>GAZ AUTO d.o.o., Cvijete Zuzorić 21, 10000 Zagreb</item>
    </izvorni_sadrzaj>
    <derivirana_varijabla naziv="DomainObject.Predmet.ProtuStrankaListFormatedWithAdress_1">
      <item>GAZ AUTO d.o.o., Cvijete Zuzorić 21, 10000 Zagreb</item>
    </derivirana_varijabla>
  </DomainObject.Predmet.ProtuStrankaListFormatedWithAdress>
  <DomainObject.Predmet.ProtuStrankaListFormatedWithAdressOIB>
    <izvorni_sadrzaj>
      <item>GAZ AUTO d.o.o., OIB 07122843067, Cvijete Zuzorić 21, 10000 Zagreb</item>
    </izvorni_sadrzaj>
    <derivirana_varijabla naziv="DomainObject.Predmet.ProtuStrankaListFormatedWithAdressOIB_1">
      <item>GAZ AUTO d.o.o., OIB 07122843067, Cvijete Zuzorić 21, 10000 Zagreb</item>
    </derivirana_varijabla>
  </DomainObject.Predmet.ProtuStrankaListFormatedWithAdressOIB>
  <DomainObject.Predmet.ProtuStrankaListNazivFormated>
    <izvorni_sadrzaj>
      <item>GAZ AUTO d.o.o.</item>
    </izvorni_sadrzaj>
    <derivirana_varijabla naziv="DomainObject.Predmet.ProtuStrankaListNazivFormated_1">
      <item>GAZ AUTO d.o.o.</item>
    </derivirana_varijabla>
  </DomainObject.Predmet.ProtuStrankaListNazivFormated>
  <DomainObject.Predmet.ProtuStrankaListNazivFormatedOIB>
    <izvorni_sadrzaj>
      <item>GAZ AUTO d.o.o., OIB 07122843067</item>
    </izvorni_sadrzaj>
    <derivirana_varijabla naziv="DomainObject.Predmet.ProtuStrankaListNazivFormatedOIB_1">
      <item>GAZ AUTO d.o.o., OIB 07122843067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GAZ AUTO d.o.o.</izvorni_sadrzaj>
    <derivirana_varijabla naziv="DomainObject.Predmet.ProtustrankaIDrugi_1">GAZ 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GAZ AUTO d.o.o., OIB 07122843067, Cvijete Zuzorić 21, 10000 Zagreb</izvorni_sadrzaj>
    <derivirana_varijabla naziv="DomainObject.Predmet.ProtustrankaIDrugiAdressOIB_1">GAZ AUTO d.o.o., OIB 07122843067, Cvijete Zuzorić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GAZ AUTO d.o.o.</item>
    </izvorni_sadrzaj>
    <derivirana_varijabla naziv="DomainObject.Predmet.SudioniciListNaziv_1">
      <item>FINA Regionalni centar Zagreb</item>
      <item>GAZ AUTO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GAZ AUTO d.o.o., OIB 07122843067, Cvijete Zuzorić 21,10000 Zagreb</item>
    </izvorni_sadrzaj>
    <derivirana_varijabla naziv="DomainObject.Predmet.SudioniciListAdressOIB_1">
      <item>FINA Regionalni centar Zagreb, OIB 85821130368, Trg svibanjskih žrtava 1995. 1,10000 Zagreb</item>
      <item>GAZ AUTO d.o.o., OIB 07122843067, Cvijete Zuzorić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07122843067</item>
    </izvorni_sadrzaj>
    <derivirana_varijabla naziv="DomainObject.Predmet.SudioniciListNazivOIB_1">
      <item>, OIB 85821130368</item>
      <item>, OIB 07122843067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1820</properties:Characters>
  <properties:Lines>45</properties:Lines>
  <properties:Paragraphs>19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2015-12-28T13:32:00Z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