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604a" w14:paraId="650604a" w:rsidRDefault="006C594A" w:rsidP="006C594A" w:rsidR="006C594A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4E5">
        <w:rPr>
          <w:b/>
        </w:rPr>
        <w:t>1.St-</w:t>
      </w:r>
      <w:r>
        <w:rPr>
          <w:b/>
        </w:rPr>
        <w:t>364/2</w:t>
      </w:r>
      <w:r w:rsidRPr="001564E5">
        <w:rPr>
          <w:b/>
        </w:rPr>
        <w:t>01</w:t>
      </w:r>
      <w:r>
        <w:rPr>
          <w:b/>
        </w:rPr>
        <w:t>6</w:t>
      </w:r>
    </w:p>
    <w:p w:rsidRDefault="006C594A" w:rsidP="006C594A" w:rsidR="006C594A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594A" w:rsidP="006C594A" w:rsidR="006C594A">
      <w:pPr>
        <w:pStyle w:val="Bezproreda"/>
      </w:pPr>
    </w:p>
    <w:p w:rsidRDefault="006C594A" w:rsidP="006C594A" w:rsidR="006C594A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6C594A" w:rsidP="006C594A" w:rsidR="006C594A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6C594A" w:rsidP="006C594A" w:rsidR="006C594A" w:rsidRPr="004919F2">
      <w:pPr>
        <w:pStyle w:val="Bezproreda"/>
        <w:rPr>
          <w:b/>
        </w:rPr>
      </w:pPr>
      <w:r w:rsidRPr="004919F2">
        <w:rPr>
          <w:b/>
        </w:rPr>
        <w:t>Split, Sukoišanska 6</w:t>
      </w:r>
    </w:p>
    <w:p w:rsidRDefault="006C594A" w:rsidP="006C594A" w:rsidR="006C59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594A" w:rsidP="006C594A" w:rsidR="006C594A">
      <w:pPr>
        <w:pStyle w:val="Bezproreda"/>
      </w:pPr>
    </w:p>
    <w:p w:rsidRDefault="006C594A" w:rsidP="006C594A" w:rsidR="006C594A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6C594A" w:rsidP="006C594A" w:rsidR="006C594A" w:rsidRPr="004919F2">
      <w:pPr>
        <w:pStyle w:val="Bezproreda"/>
        <w:jc w:val="center"/>
        <w:rPr>
          <w:b/>
        </w:rPr>
      </w:pPr>
    </w:p>
    <w:p w:rsidRDefault="006C594A" w:rsidP="006C594A" w:rsidR="006C594A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6C594A" w:rsidP="006C594A" w:rsidR="006C594A" w:rsidRPr="004919F2">
      <w:pPr>
        <w:pStyle w:val="Bezproreda"/>
        <w:rPr>
          <w:b/>
        </w:rPr>
      </w:pPr>
    </w:p>
    <w:p w:rsidRDefault="006C594A" w:rsidP="006C594A" w:rsidR="006C594A">
      <w:pPr>
        <w:pStyle w:val="Bezproreda"/>
        <w:rPr>
          <w:b/>
        </w:rPr>
      </w:pPr>
    </w:p>
    <w:p w:rsidRDefault="006C594A" w:rsidP="006C594A" w:rsidR="006C594A">
      <w:pPr>
        <w:pStyle w:val="Bezproreda"/>
        <w:ind w:firstLine="708"/>
      </w:pPr>
      <w:r>
        <w:t xml:space="preserve">TRGOVAČKI SUD U SPLITU, po sucu ovog suda Velimiru Vukoviću, kao stečajnom sucu,  odlučujući o zahtjevu Financijske agencije, RC Split, Mažuranićevo šetalište 24 b, Split za provedbu skraćenog stečajnog postupka nad dužnikom  </w:t>
      </w:r>
      <w:r w:rsidRPr="00566E71">
        <w:t>POLJIČKI DOM d.o.o. za ugostiteljstvo, trgovinu i usluge</w:t>
      </w:r>
      <w:r>
        <w:t xml:space="preserve">, Dugi rat, Poljička cesta 29, OIB: </w:t>
      </w:r>
      <w:r w:rsidRPr="00566E71">
        <w:t>46333041556</w:t>
      </w:r>
      <w:r>
        <w:t xml:space="preserve">, dana  </w:t>
      </w:r>
      <w:r w:rsidR="00977830">
        <w:t>0</w:t>
      </w:r>
      <w:r>
        <w:t>1. prosinca   2016. godine</w:t>
      </w:r>
    </w:p>
    <w:p w:rsidRDefault="006C594A" w:rsidP="006C594A" w:rsidR="006C594A">
      <w:pPr>
        <w:pStyle w:val="Bezproreda"/>
        <w:ind w:firstLine="708"/>
      </w:pPr>
    </w:p>
    <w:p w:rsidRDefault="006C594A" w:rsidP="006C594A" w:rsidR="006C594A" w:rsidRPr="004919F2">
      <w:pPr>
        <w:pStyle w:val="Bezproreda"/>
        <w:jc w:val="center"/>
      </w:pPr>
      <w:r w:rsidRPr="004919F2">
        <w:t>r i j e š i o   j e</w:t>
      </w:r>
      <w:r w:rsidR="00977830">
        <w:t xml:space="preserve"> :</w:t>
      </w:r>
    </w:p>
    <w:p w:rsidRDefault="006C594A" w:rsidP="006C594A" w:rsidR="006C594A">
      <w:pPr>
        <w:pStyle w:val="Bezproreda"/>
        <w:rPr>
          <w:b/>
        </w:rPr>
      </w:pPr>
    </w:p>
    <w:p w:rsidRDefault="006C594A" w:rsidP="006C594A" w:rsidR="006C594A">
      <w:pPr>
        <w:pStyle w:val="Bezproreda"/>
        <w:ind w:firstLine="708"/>
      </w:pPr>
      <w:r>
        <w:t xml:space="preserve">Odbacuje se zahtjev predlagatelja za provedbu skraćenog stečajnog postupka nad dužnikom  </w:t>
      </w:r>
      <w:r w:rsidRPr="00566E71">
        <w:t>POLJIČKI DOM d.o.o. za ugostiteljstvo, trgovinu i usluge</w:t>
      </w:r>
      <w:r>
        <w:t xml:space="preserve">, Dugi rat, Poljička cesta 29, OIB: </w:t>
      </w:r>
      <w:r w:rsidRPr="00566E71">
        <w:t>46333041556</w:t>
      </w:r>
      <w:r>
        <w:t>.</w:t>
      </w:r>
    </w:p>
    <w:p w:rsidRDefault="006C594A" w:rsidP="006C594A" w:rsidR="006C594A">
      <w:pPr>
        <w:pStyle w:val="Bezproreda"/>
        <w:jc w:val="center"/>
      </w:pPr>
      <w:r>
        <w:t>Obrazloženje:</w:t>
      </w:r>
    </w:p>
    <w:p w:rsidRDefault="006C594A" w:rsidP="006C594A" w:rsidR="006C594A">
      <w:pPr>
        <w:pStyle w:val="Bezproreda"/>
        <w:rPr>
          <w:b/>
        </w:rPr>
      </w:pPr>
    </w:p>
    <w:p w:rsidRDefault="006C594A" w:rsidP="006C594A" w:rsidR="006C594A">
      <w:pPr>
        <w:pStyle w:val="Bezproreda"/>
        <w:ind w:firstLine="708"/>
      </w:pPr>
      <w:r>
        <w:t>Predlagatelj je 03.veljače 2016. godine podnio zahtjev za provedbu skraćenog stečajnog postupka nad dužnikom</w:t>
      </w:r>
      <w:r w:rsidRPr="00BF4E9B">
        <w:t xml:space="preserve"> </w:t>
      </w:r>
      <w:r w:rsidRPr="00566E71">
        <w:t>POLJIČKI DOM d.o.o. za ugostiteljstvo, trgovinu i usluge</w:t>
      </w:r>
      <w:r>
        <w:t xml:space="preserve">, Dugi rat, Poljička cesta 29, OIB: </w:t>
      </w:r>
      <w:r w:rsidRPr="00566E71">
        <w:t>46333041556</w:t>
      </w:r>
      <w:r>
        <w:t>.</w:t>
      </w:r>
    </w:p>
    <w:p w:rsidRDefault="006C594A" w:rsidP="006C594A" w:rsidR="006C594A">
      <w:pPr>
        <w:pStyle w:val="Bezproreda"/>
        <w:ind w:firstLine="708"/>
      </w:pPr>
    </w:p>
    <w:p w:rsidRDefault="006C594A" w:rsidP="006C594A" w:rsidR="006C594A">
      <w:pPr>
        <w:pStyle w:val="Bezproreda"/>
        <w:ind w:firstLine="708"/>
      </w:pPr>
      <w:r>
        <w:t>Nakon primanja zahtjeva za provedbu skraćenog stečajnog postupka, sud je u skladu s odredbom članka 430. Stečajnog zakona (NN br. 471/15, dalje: SZ), pribavio izvadak iz sudskog registra za uvodno naznačenog dužnika.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ind w:firstLine="708"/>
      </w:pPr>
      <w:r>
        <w:t>Pregledom i čitanjem  izvatka iz sudskog registra, utvrđeno je kako je rješenjem broj: Tt-15/672-120  od 1</w:t>
      </w:r>
      <w:r w:rsidR="00A60D65">
        <w:t>9</w:t>
      </w:r>
      <w:r>
        <w:t>.0</w:t>
      </w:r>
      <w:r w:rsidR="00A60D65">
        <w:t>9</w:t>
      </w:r>
      <w:r>
        <w:t xml:space="preserve">.2016. godine, ovaj  sud po službenoj dužnosti temeljem  čl.70. Zakona o sudskom registru </w:t>
      </w:r>
      <w:r>
        <w:rPr>
          <w:color w:val="414145"/>
        </w:rPr>
        <w:t>(NN 1/95, 57/96, 1/98, 30/99,45/99, 54/05, 40/07, 91/10,90/11, 148/13,93/14,110/15 - dalje ZSR) d</w:t>
      </w:r>
      <w:r>
        <w:t xml:space="preserve">užnika </w:t>
      </w:r>
      <w:r w:rsidRPr="00566E71">
        <w:t>POLJIČKI DOM d.o.o. za ugostiteljstvo, trgovinu i usluge</w:t>
      </w:r>
      <w:r>
        <w:t xml:space="preserve">, Dugi rat, Poljička cesta 29, OIB: </w:t>
      </w:r>
      <w:r w:rsidRPr="00566E71">
        <w:t>46333041556</w:t>
      </w:r>
      <w:r>
        <w:t xml:space="preserve">  brisao  iz sudskog registra.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  <w:ind w:firstLine="708"/>
      </w:pPr>
      <w:r>
        <w:t>Odredbom članka 428. SZ-a, propisano je da će sud provesti skraćeni stečajni postupak nad pravnom osobom ako su ispunjenje sljedeće pretpostavke:</w:t>
      </w:r>
    </w:p>
    <w:p w:rsidRDefault="006C594A" w:rsidP="006C594A" w:rsidR="006C594A">
      <w:pPr>
        <w:pStyle w:val="Bezproreda"/>
      </w:pPr>
      <w:r>
        <w:t>ako nema zaposlenih</w:t>
      </w:r>
    </w:p>
    <w:p w:rsidRDefault="006C594A" w:rsidP="006C594A" w:rsidR="006C594A">
      <w:pPr>
        <w:pStyle w:val="Bezproreda"/>
      </w:pPr>
      <w:r>
        <w:t>ako u očevidniku redoslijeda osnova za plaćanje ima evidentirane neizvršene osnove za plaćanje u neprekinutom razdoblju od 120 dana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</w:pPr>
    </w:p>
    <w:p w:rsidRDefault="006C594A" w:rsidP="006C594A" w:rsidR="006C594A" w:rsidRPr="00E62755">
      <w:pPr>
        <w:pStyle w:val="Bezproreda"/>
        <w:ind w:firstLine="708" w:left="3540"/>
        <w:rPr>
          <w:b/>
        </w:rPr>
      </w:pPr>
      <w:r>
        <w:t>2</w:t>
      </w:r>
      <w:r>
        <w:tab/>
      </w:r>
      <w:r>
        <w:tab/>
      </w:r>
      <w:r>
        <w:tab/>
      </w:r>
      <w:r>
        <w:tab/>
      </w:r>
      <w:r w:rsidRPr="00E62755">
        <w:rPr>
          <w:b/>
        </w:rPr>
        <w:t>1.St-</w:t>
      </w:r>
      <w:r>
        <w:rPr>
          <w:b/>
        </w:rPr>
        <w:t>364</w:t>
      </w:r>
      <w:r w:rsidRPr="00E62755">
        <w:rPr>
          <w:b/>
        </w:rPr>
        <w:t>/201</w:t>
      </w:r>
      <w:r>
        <w:rPr>
          <w:b/>
        </w:rPr>
        <w:t>6</w:t>
      </w:r>
      <w:r w:rsidRPr="00E62755">
        <w:rPr>
          <w:b/>
        </w:rPr>
        <w:t xml:space="preserve"> 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</w:pPr>
      <w:r>
        <w:t>ako nisu ispunjene pretpostavke za pokretanje drugog postupka radi brisanja iz sudskog registra.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  <w:ind w:firstLine="708"/>
      </w:pPr>
      <w:r>
        <w:t>Iz navedenog proizlazi da nisu ispunjene pretpostavke za provedbu skraćenog stečajnog postupka jer su ispunjene pretpostavke za pokretanje drugog postupka radi brisanja iz sudskog registra što je za posljedicu imalo i donošenje rješenja ovog suda broj Tt-15/672-120 od 1</w:t>
      </w:r>
      <w:r w:rsidR="00A60D65">
        <w:t>9</w:t>
      </w:r>
      <w:r>
        <w:t>.0</w:t>
      </w:r>
      <w:r w:rsidR="00A60D65">
        <w:t>9</w:t>
      </w:r>
      <w:r>
        <w:t>. 2016.godine, kojim je  ovaj sud   brisao dužnika  iz sudskog registra.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  <w:ind w:firstLine="708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A60D65" w:rsidP="00A60D65" w:rsidR="00A60D65">
      <w:pPr>
        <w:pStyle w:val="Bezproreda"/>
      </w:pPr>
    </w:p>
    <w:p w:rsidRDefault="00A60D65" w:rsidP="00A60D65" w:rsidR="006C594A">
      <w:pPr>
        <w:pStyle w:val="Bezproreda"/>
        <w:ind w:firstLine="708" w:left="2124"/>
      </w:pPr>
      <w:r>
        <w:t xml:space="preserve">U </w:t>
      </w:r>
      <w:r w:rsidR="006C594A">
        <w:t>Split</w:t>
      </w:r>
      <w:r w:rsidR="00977830">
        <w:t>u</w:t>
      </w:r>
      <w:r w:rsidR="006C594A">
        <w:t xml:space="preserve">, </w:t>
      </w:r>
      <w:r w:rsidR="00DE13A8">
        <w:t xml:space="preserve">01. prosinca </w:t>
      </w:r>
      <w:r w:rsidR="006C594A">
        <w:t xml:space="preserve"> 2016. godine</w:t>
      </w:r>
    </w:p>
    <w:p w:rsidRDefault="006C594A" w:rsidP="006C594A" w:rsidR="006C59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594A" w:rsidP="006C594A" w:rsidR="006C59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60D65" w:rsidP="006C594A" w:rsidR="00A60D65">
      <w:pPr>
        <w:pStyle w:val="Bezproreda"/>
      </w:pPr>
    </w:p>
    <w:p w:rsidRDefault="006C594A" w:rsidP="006C594A" w:rsidR="006C594A">
      <w:pPr>
        <w:pStyle w:val="Bezproreda"/>
      </w:pPr>
    </w:p>
    <w:p w:rsidRDefault="006C594A" w:rsidP="006C594A" w:rsidR="006C59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0D65" w:rsidP="00E70726" w:rsidR="00A60D65">
      <w:pPr>
        <w:jc w:val="both"/>
      </w:pPr>
      <w:r>
        <w:t xml:space="preserve">POUKA O PRAVNOM LIJEKU: </w:t>
      </w:r>
    </w:p>
    <w:p w:rsidRDefault="00A60D65" w:rsidP="00E70726" w:rsidR="00A60D65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A60D65" w:rsidP="006C594A" w:rsidR="00A60D65">
      <w:pPr>
        <w:pStyle w:val="Bezproreda"/>
      </w:pPr>
    </w:p>
    <w:p w:rsidRDefault="006C594A" w:rsidP="006C594A" w:rsidR="006C594A">
      <w:pPr>
        <w:pStyle w:val="Bezproreda"/>
      </w:pPr>
      <w:r>
        <w:t>DNA:</w:t>
      </w:r>
    </w:p>
    <w:p w:rsidRDefault="006C594A" w:rsidP="006C594A" w:rsidR="006C594A">
      <w:pPr>
        <w:pStyle w:val="Bezproreda"/>
      </w:pPr>
      <w:r>
        <w:t>predlagatelju</w:t>
      </w:r>
    </w:p>
    <w:p w:rsidRDefault="006C594A" w:rsidP="006C594A" w:rsidR="006C594A">
      <w:pPr>
        <w:pStyle w:val="Bezproreda"/>
      </w:pPr>
      <w:r>
        <w:t>e- Oglasna ploča suda</w:t>
      </w:r>
    </w:p>
    <w:p w:rsidRDefault="006C594A" w:rsidP="006C594A" w:rsidR="006C594A">
      <w:pPr>
        <w:pStyle w:val="Bezproreda"/>
      </w:pPr>
      <w:r>
        <w:t>spis</w:t>
      </w:r>
    </w:p>
    <w:p w:rsidRDefault="006C594A" w:rsidP="006C594A" w:rsidR="006C594A">
      <w:pPr>
        <w:pStyle w:val="Bezproreda"/>
      </w:pPr>
    </w:p>
    <w:p w:rsidRDefault="00DC1D9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94A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6C594A"/>
    <w:rsid w:val="007766AB"/>
    <w:rsid w:val="00977830"/>
    <w:rsid w:val="00A05026"/>
    <w:rsid w:val="00A60D65"/>
    <w:rsid w:val="00AB6E49"/>
    <w:rsid w:val="00AC09D9"/>
    <w:rsid w:val="00B01348"/>
    <w:rsid w:val="00B40090"/>
    <w:rsid w:val="00B72C27"/>
    <w:rsid w:val="00B874FD"/>
    <w:rsid w:val="00C655DC"/>
    <w:rsid w:val="00D47954"/>
    <w:rsid w:val="00DC1D99"/>
    <w:rsid w:val="00DE13A8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94A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9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9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94A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1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94A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9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9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94A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1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POLJIČKI DOM d.o.o. za ugostiteljstvo, trgovinu i usluge</izvorni_sadrzaj>
    <derivirana_varijabla naziv="DomainObject.Predmet.ProtustrankaFormated_1">  POLJIČKI DOM d.o.o. za ugostiteljstvo, trgovinu i usluge</derivirana_varijabla>
  </DomainObject.Predmet.ProtustrankaFormated>
  <DomainObject.Predmet.ProtustrankaFormatedOIB>
    <izvorni_sadrzaj>  POLJIČKI DOM d.o.o. za ugostiteljstvo, trgovinu i usluge, OIB 46333041556</izvorni_sadrzaj>
    <derivirana_varijabla naziv="DomainObject.Predmet.ProtustrankaFormatedOIB_1">  POLJIČKI DOM d.o.o. za ugostiteljstvo, trgovinu i usluge, OIB 46333041556</derivirana_varijabla>
  </DomainObject.Predmet.ProtustrankaFormatedOIB>
  <DomainObject.Predmet.ProtustrankaFormatedWithAdress>
    <izvorni_sadrzaj> POLJIČKI DOM d.o.o. za ugostiteljstvo, trgovinu i usluge, Poljička Cesta 29, 21315 Dugi Rat</izvorni_sadrzaj>
    <derivirana_varijabla naziv="DomainObject.Predmet.ProtustrankaFormatedWithAdress_1"> POLJIČKI DOM d.o.o. za ugostiteljstvo, trgovinu i usluge, Poljička Cesta 29, 21315 Dugi Rat</derivirana_varijabla>
  </DomainObject.Predmet.ProtustrankaFormatedWithAdress>
  <DomainObject.Predmet.ProtustrankaFormatedWithAdressOIB>
    <izvorni_sadrzaj> POLJIČKI DOM d.o.o. za ugostiteljstvo, trgovinu i usluge, OIB 46333041556, Poljička Cesta 29, 21315 Dugi Rat</izvorni_sadrzaj>
    <derivirana_varijabla naziv="DomainObject.Predmet.ProtustrankaFormatedWithAdressOIB_1"> POLJIČKI DOM d.o.o. za ugostiteljstvo, trgovinu i usluge, OIB 46333041556, Poljička Cesta 29, 21315 Dugi Rat</derivirana_varijabla>
  </DomainObject.Predmet.ProtustrankaFormatedWithAdressOIB>
  <DomainObject.Predmet.ProtustrankaWithAdress>
    <izvorni_sadrzaj>POLJIČKI DOM d.o.o. za ugostiteljstvo, trgovinu i usluge Poljička Cesta 29, 21315 Dugi Rat</izvorni_sadrzaj>
    <derivirana_varijabla naziv="DomainObject.Predmet.ProtustrankaWithAdress_1">POLJIČKI DOM d.o.o. za ugostiteljstvo, trgovinu i usluge Poljička Cesta 29, 21315 Dugi Rat</derivirana_varijabla>
  </DomainObject.Predmet.ProtustrankaWithAdress>
  <DomainObject.Predmet.ProtustrankaWithAdressOIB>
    <izvorni_sadrzaj>POLJIČKI DOM d.o.o. za ugostiteljstvo, trgovinu i usluge, OIB 46333041556, Poljička Cesta 29, 21315 Dugi Rat</izvorni_sadrzaj>
    <derivirana_varijabla naziv="DomainObject.Predmet.ProtustrankaWithAdressOIB_1">POLJIČKI DOM d.o.o. za ugostiteljstvo, trgovinu i usluge, OIB 46333041556, Poljička Cesta 29, 21315 Dugi Rat</derivirana_varijabla>
  </DomainObject.Predmet.ProtustrankaWithAdressOIB>
  <DomainObject.Predmet.ProtustrankaNazivFormated>
    <izvorni_sadrzaj>POLJIČKI DOM d.o.o. za ugostiteljstvo, trgovinu i usluge</izvorni_sadrzaj>
    <derivirana_varijabla naziv="DomainObject.Predmet.ProtustrankaNazivFormated_1">POLJIČKI DOM d.o.o. za ugostiteljstvo, trgovinu i usluge</derivirana_varijabla>
  </DomainObject.Predmet.ProtustrankaNazivFormated>
  <DomainObject.Predmet.ProtustrankaNazivFormatedOIB>
    <izvorni_sadrzaj>POLJIČKI DOM d.o.o. za ugostiteljstvo, trgovinu i usluge, OIB 46333041556</izvorni_sadrzaj>
    <derivirana_varijabla naziv="DomainObject.Predmet.ProtustrankaNazivFormatedOIB_1">POLJIČKI DOM d.o.o. za ugostiteljstvo, trgovinu i usluge, OIB 46333041556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POLJIČKI DOM d.o.o. za ugostiteljstvo, trgovinu i usluge</item>
    </izvorni_sadrzaj>
    <derivirana_varijabla naziv="DomainObject.Predmet.ProtuStrankaListFormated_1">
      <item>POLJIČKI DOM d.o.o. za ugostiteljstvo, trgovinu i usluge</item>
    </derivirana_varijabla>
  </DomainObject.Predmet.ProtuStrankaListFormated>
  <DomainObject.Predmet.ProtuStrankaListFormatedOIB>
    <izvorni_sadrzaj>
      <item>POLJIČKI DOM d.o.o. za ugostiteljstvo, trgovinu i usluge, OIB 46333041556</item>
    </izvorni_sadrzaj>
    <derivirana_varijabla naziv="DomainObject.Predmet.ProtuStrankaListFormatedOIB_1">
      <item>POLJIČKI DOM d.o.o. za ugostiteljstvo, trgovinu i usluge, OIB 46333041556</item>
    </derivirana_varijabla>
  </DomainObject.Predmet.ProtuStrankaListFormatedOIB>
  <DomainObject.Predmet.ProtuStrankaListFormatedWithAdress>
    <izvorni_sadrzaj>
      <item>POLJIČKI DOM d.o.o. za ugostiteljstvo, trgovinu i usluge, Poljička Cesta 29, 21315 Dugi Rat</item>
    </izvorni_sadrzaj>
    <derivirana_varijabla naziv="DomainObject.Predmet.ProtuStrankaListFormatedWithAdress_1">
      <item>POLJIČKI DOM d.o.o. za ugostiteljstvo, trgovinu i usluge, Poljička Cesta 29, 21315 Dugi Rat</item>
    </derivirana_varijabla>
  </DomainObject.Predmet.ProtuStrankaListFormatedWithAdress>
  <DomainObject.Predmet.ProtuStrankaListFormatedWithAdressOIB>
    <izvorni_sadrzaj>
      <item>POLJIČKI DOM d.o.o. za ugostiteljstvo, trgovinu i usluge, OIB 46333041556, Poljička Cesta 29, 21315 Dugi Rat</item>
    </izvorni_sadrzaj>
    <derivirana_varijabla naziv="DomainObject.Predmet.ProtuStrankaListFormatedWithAdressOIB_1">
      <item>POLJIČKI DOM d.o.o. za ugostiteljstvo, trgovinu i usluge, OIB 46333041556, Poljička Cesta 29, 21315 Dugi Rat</item>
    </derivirana_varijabla>
  </DomainObject.Predmet.ProtuStrankaListFormatedWithAdressOIB>
  <DomainObject.Predmet.ProtuStrankaListNazivFormated>
    <izvorni_sadrzaj>
      <item>POLJIČKI DOM d.o.o. za ugostiteljstvo, trgovinu i usluge</item>
    </izvorni_sadrzaj>
    <derivirana_varijabla naziv="DomainObject.Predmet.ProtuStrankaListNazivFormated_1">
      <item>POLJIČKI DOM d.o.o. za ugostiteljstvo, trgovinu i usluge</item>
    </derivirana_varijabla>
  </DomainObject.Predmet.ProtuStrankaListNazivFormated>
  <DomainObject.Predmet.ProtuStrankaListNazivFormatedOIB>
    <izvorni_sadrzaj>
      <item>POLJIČKI DOM d.o.o. za ugostiteljstvo, trgovinu i usluge, OIB 46333041556</item>
    </izvorni_sadrzaj>
    <derivirana_varijabla naziv="DomainObject.Predmet.ProtuStrankaListNazivFormatedOIB_1">
      <item>POLJIČKI DOM d.o.o. za ugostiteljstvo, trgovinu i usluge, OIB 46333041556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POLJIČKI DOM d.o.o. za ugostiteljstvo, trgovinu i usluge</izvorni_sadrzaj>
    <derivirana_varijabla naziv="DomainObject.Predmet.ProtustrankaIDrugi_1">POLJIČKI DOM 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POLJIČKI DOM d.o.o. za ugostiteljstvo, trgovinu i usluge, OIB 46333041556, Poljička Cesta 29, 21315 Dugi Rat</izvorni_sadrzaj>
    <derivirana_varijabla naziv="DomainObject.Predmet.ProtustrankaIDrugiAdressOIB_1">POLJIČKI DOM d.o.o. za ugostiteljstvo, trgovinu i usluge, OIB 46333041556, Poljička Cesta 29,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POLJIČKI DOM d.o.o. za ugostiteljstvo, trgovinu i usluge</item>
      <item>FINANCIJSKA AGENCIJA, RC SPLIT</item>
    </izvorni_sadrzaj>
    <derivirana_varijabla naziv="DomainObject.Predmet.SudioniciListNaziv_1">
      <item>POLJIČKI DOM d.o.o. za ugostiteljstvo, trgovinu i usluge</item>
      <item>FINANCIJSKA AGENCIJA, RC SPLIT</item>
    </derivirana_varijabla>
  </DomainObject.Predmet.SudioniciListNaziv>
  <DomainObject.Predmet.SudioniciListAdressOIB>
    <izvorni_sadrzaj>
      <item>POLJIČKI DOM d.o.o. za ugostiteljstvo, trgovinu i usluge, OIB 46333041556, Poljička Cesta 29,21315 Dugi Rat</item>
      <item>FINANCIJSKA AGENCIJA, RC SPLIT, OIB 85821130368, Mažuranićevo šetalište 24 b,21000 Split</item>
    </izvorni_sadrzaj>
    <derivirana_varijabla naziv="DomainObject.Predmet.SudioniciListAdressOIB_1">
      <item>POLJIČKI DOM d.o.o. za ugostiteljstvo, trgovinu i usluge, OIB 46333041556, Poljička Cesta 29,21315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46333041556</item>
      <item>, OIB 85821130368</item>
    </izvorni_sadrzaj>
    <derivirana_varijabla naziv="DomainObject.Predmet.SudioniciListNazivOIB_1">
      <item>, OIB 46333041556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2571</properties:Characters>
  <properties:Lines>81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2016-12-01T09:31:00Z</dcterms:created>
  <dc:creator>Marija Elez</dc:creator>
  <cp:lastModifiedBy>Marija Elez</cp:lastModifiedBy>
  <cp:lastPrinted>2016-12-01T09:47:00Z</cp:lastPrinted>
  <dcterms:modified xmlns:xsi="http://www.w3.org/2001/XMLSchema-instance" xsi:type="dcterms:W3CDTF">2016-12-01T09:49:00Z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