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666c" w14:paraId="3ac666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35C1F">
        <w:t>4281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35C1F">
        <w:t>4281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64318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64318">
        <w:t>EUROPSKI CENTAR ZA LIJEPE UMJETNOSTI I GLAZBU, Zagreb, Travanjska 8</w:t>
      </w:r>
      <w:r w:rsidR="00C64318" w:rsidRPr="009F1879">
        <w:t>,</w:t>
      </w:r>
      <w:r w:rsidR="00C64318">
        <w:t xml:space="preserve"> O</w:t>
      </w:r>
      <w:r w:rsidR="00C64318" w:rsidRPr="009F1879">
        <w:t>IB:</w:t>
      </w:r>
      <w:r w:rsidR="00C64318">
        <w:t xml:space="preserve"> </w:t>
      </w:r>
      <w:r w:rsidR="00C64318" w:rsidRPr="00681923">
        <w:t>15098947530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C64318">
        <w:t>36.837,90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46F6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St-4281/2015</izvorni_sadrzaj>
    <derivirana_varijabla naziv="DomainObject.Predmet.OznakaBroj_1">St-4281/2015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CENTAR ZA LIJEPE UMJETNOSTI I GLAZBU</izvorni_sadrzaj>
    <derivirana_varijabla naziv="DomainObject.Predmet.ProtustrankaFormated_1">  EUROPSKI CENTAR ZA LIJEPE UMJETNOSTI I GLAZBU</derivirana_varijabla>
  </DomainObject.Predmet.ProtustrankaFormated>
  <DomainObject.Predmet.ProtustrankaFormatedOIB>
    <izvorni_sadrzaj>  EUROPSKI CENTAR ZA LIJEPE UMJETNOSTI I GLAZBU, OIB 15098947530</izvorni_sadrzaj>
    <derivirana_varijabla naziv="DomainObject.Predmet.ProtustrankaFormatedOIB_1">  EUROPSKI CENTAR ZA LIJEPE UMJETNOSTI I GLAZBU, OIB 15098947530</derivirana_varijabla>
  </DomainObject.Predmet.ProtustrankaFormatedOIB>
  <DomainObject.Predmet.ProtustrankaFormatedWithAdress>
    <izvorni_sadrzaj> EUROPSKI CENTAR ZA LIJEPE UMJETNOSTI I GLAZBU, Travanjska 8, 10000 Zagreb</izvorni_sadrzaj>
    <derivirana_varijabla naziv="DomainObject.Predmet.ProtustrankaFormatedWithAdress_1"> EUROPSKI CENTAR ZA LIJEPE UMJETNOSTI I GLAZBU, Travanjska 8, 10000 Zagreb</derivirana_varijabla>
  </DomainObject.Predmet.ProtustrankaFormatedWithAdress>
  <DomainObject.Predmet.ProtustrankaFormatedWithAdressOIB>
    <izvorni_sadrzaj> EUROPSKI CENTAR ZA LIJEPE UMJETNOSTI I GLAZBU, OIB 15098947530, Travanjska 8, 10000 Zagreb</izvorni_sadrzaj>
    <derivirana_varijabla naziv="DomainObject.Predmet.ProtustrankaFormatedWithAdressOIB_1"> EUROPSKI CENTAR ZA LIJEPE UMJETNOSTI I GLAZBU, OIB 15098947530, Travanjska 8, 10000 Zagreb</derivirana_varijabla>
  </DomainObject.Predmet.ProtustrankaFormatedWithAdressOIB>
  <DomainObject.Predmet.ProtustrankaWithAdress>
    <izvorni_sadrzaj>EUROPSKI CENTAR ZA LIJEPE UMJETNOSTI I GLAZBU Travanjska 8, 10000 Zagreb</izvorni_sadrzaj>
    <derivirana_varijabla naziv="DomainObject.Predmet.ProtustrankaWithAdress_1">EUROPSKI CENTAR ZA LIJEPE UMJETNOSTI I GLAZBU Travanjska 8, 10000 Zagreb</derivirana_varijabla>
  </DomainObject.Predmet.ProtustrankaWithAdress>
  <DomainObject.Predmet.ProtustrankaWithAdressOIB>
    <izvorni_sadrzaj>EUROPSKI CENTAR ZA LIJEPE UMJETNOSTI I GLAZBU, OIB 15098947530, Travanjska 8, 10000 Zagreb</izvorni_sadrzaj>
    <derivirana_varijabla naziv="DomainObject.Predmet.ProtustrankaWithAdressOIB_1">EUROPSKI CENTAR ZA LIJEPE UMJETNOSTI I GLAZBU, OIB 15098947530, Travanjska 8, 10000 Zagreb</derivirana_varijabla>
  </DomainObject.Predmet.ProtustrankaWithAdressOIB>
  <DomainObject.Predmet.ProtustrankaNazivFormated>
    <izvorni_sadrzaj>EUROPSKI CENTAR ZA LIJEPE UMJETNOSTI I GLAZBU</izvorni_sadrzaj>
    <derivirana_varijabla naziv="DomainObject.Predmet.ProtustrankaNazivFormated_1">EUROPSKI CENTAR ZA LIJEPE UMJETNOSTI I GLAZBU</derivirana_varijabla>
  </DomainObject.Predmet.ProtustrankaNazivFormated>
  <DomainObject.Predmet.ProtustrankaNazivFormatedOIB>
    <izvorni_sadrzaj>EUROPSKI CENTAR ZA LIJEPE UMJETNOSTI I GLAZBU, OIB 15098947530</izvorni_sadrzaj>
    <derivirana_varijabla naziv="DomainObject.Predmet.ProtustrankaNazivFormatedOIB_1">EUROPSKI CENTAR ZA LIJEPE UMJETNOSTI I GLAZBU, OIB 15098947530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CENTAR ZA LIJEPE UMJETNOSTI I GLAZBU</item>
    </izvorni_sadrzaj>
    <derivirana_varijabla naziv="DomainObject.Predmet.ProtuStrankaListFormated_1">
      <item>EUROPSKI CENTAR ZA LIJEPE UMJETNOSTI I GLAZBU</item>
    </derivirana_varijabla>
  </DomainObject.Predmet.ProtuStrankaListFormated>
  <DomainObject.Predmet.ProtuStrankaListFormatedOIB>
    <izvorni_sadrzaj>
      <item>EUROPSKI CENTAR ZA LIJEPE UMJETNOSTI I GLAZBU, OIB 15098947530</item>
    </izvorni_sadrzaj>
    <derivirana_varijabla naziv="DomainObject.Predmet.ProtuStrankaListFormatedOIB_1">
      <item>EUROPSKI CENTAR ZA LIJEPE UMJETNOSTI I GLAZBU, OIB 15098947530</item>
    </derivirana_varijabla>
  </DomainObject.Predmet.ProtuStrankaListFormatedOIB>
  <DomainObject.Predmet.ProtuStrankaListFormatedWithAdress>
    <izvorni_sadrzaj>
      <item>EUROPSKI CENTAR ZA LIJEPE UMJETNOSTI I GLAZBU, Travanjska 8, 10000 Zagreb</item>
    </izvorni_sadrzaj>
    <derivirana_varijabla naziv="DomainObject.Predmet.ProtuStrankaListFormatedWithAdress_1">
      <item>EUROPSKI CENTAR ZA LIJEPE UMJETNOSTI I GLAZBU, Travanjska 8, 10000 Zagreb</item>
    </derivirana_varijabla>
  </DomainObject.Predmet.ProtuStrankaListFormatedWithAdress>
  <DomainObject.Predmet.ProtuStrankaListFormatedWithAdressOIB>
    <izvorni_sadrzaj>
      <item>EUROPSKI CENTAR ZA LIJEPE UMJETNOSTI I GLAZBU, OIB 15098947530, Travanjska 8, 10000 Zagreb</item>
    </izvorni_sadrzaj>
    <derivirana_varijabla naziv="DomainObject.Predmet.ProtuStrankaListFormatedWithAdressOIB_1">
      <item>EUROPSKI CENTAR ZA LIJEPE UMJETNOSTI I GLAZBU, OIB 15098947530, Travanjska 8, 10000 Zagreb</item>
    </derivirana_varijabla>
  </DomainObject.Predmet.ProtuStrankaListFormatedWithAdressOIB>
  <DomainObject.Predmet.ProtuStrankaListNazivFormated>
    <izvorni_sadrzaj>
      <item>EUROPSKI CENTAR ZA LIJEPE UMJETNOSTI I GLAZBU</item>
    </izvorni_sadrzaj>
    <derivirana_varijabla naziv="DomainObject.Predmet.ProtuStrankaListNazivFormated_1">
      <item>EUROPSKI CENTAR ZA LIJEPE UMJETNOSTI I GLAZBU</item>
    </derivirana_varijabla>
  </DomainObject.Predmet.ProtuStrankaListNazivFormated>
  <DomainObject.Predmet.ProtuStrankaListNazivFormatedOIB>
    <izvorni_sadrzaj>
      <item>EUROPSKI CENTAR ZA LIJEPE UMJETNOSTI I GLAZBU, OIB 15098947530</item>
    </izvorni_sadrzaj>
    <derivirana_varijabla naziv="DomainObject.Predmet.ProtuStrankaListNazivFormatedOIB_1">
      <item>EUROPSKI CENTAR ZA LIJEPE UMJETNOSTI I GLAZBU, OIB 15098947530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CENTAR ZA LIJEPE UMJETNOSTI I GLAZBU</izvorni_sadrzaj>
    <derivirana_varijabla naziv="DomainObject.Predmet.ProtustrankaIDrugi_1">EUROPSKI CENTAR ZA LIJEPE UMJETNOSTI I GLAZBU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EUROPSKI CENTAR ZA LIJEPE UMJETNOSTI I GLAZBU, OIB 15098947530, Travanjska 8, 10000 Zagreb</izvorni_sadrzaj>
    <derivirana_varijabla naziv="DomainObject.Predmet.ProtustrankaIDrugiAdressOIB_1">EUROPSKI CENTAR ZA LIJEPE UMJETNOSTI I GLAZBU, OIB 15098947530,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CENTAR ZA LIJEPE UMJETNOSTI I GLAZBU</item>
    </izvorni_sadrzaj>
    <derivirana_varijabla naziv="DomainObject.Predmet.SudioniciListNaziv_1">
      <item>FINA Regionalni centar Zagreb</item>
      <item>EUROPSKI CENTAR ZA LIJEPE UMJETNOSTI I GLAZBU</item>
    </derivirana_varijabla>
  </DomainObject.Predmet.SudioniciListNaziv>
  <DomainObject.Predmet.SudioniciListAdressOIB>
    <izvorni_sadrzaj>
      <item>EUROPSKI CENTAR ZA LIJEPE UMJETNOSTI I GLAZBU, OIB 15098947530, Travanjska 8,10000 Zagreb</item>
      <item>FINA Regionalni centar Zagreb, OIB 85821130368, Trg svibanjskih žrtava 1995. br 1,10000 Zagreb</item>
    </izvorni_sadrzaj>
    <derivirana_varijabla naziv="DomainObject.Predmet.SudioniciListAdressOIB_1">
      <item>EUROPSKI CENTAR ZA LIJEPE UMJETNOSTI I GLAZBU, OIB 15098947530, Travanjska 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15098947530</item>
    </izvorni_sadrzaj>
    <derivirana_varijabla naziv="DomainObject.Predmet.SudioniciListNazivOIB_1">
      <item>, OIB 85821130368</item>
      <item>, OIB 15098947530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2016-01-29T08:35:00Z</dcterms:created>
  <dc:creator>ilukac</dc:creator>
  <cp:lastModifiedBy>Slavica Sorić</cp:lastModifiedBy>
  <cp:lastPrinted>2016-01-29T08:35:00Z</cp:lastPrinted>
  <dcterms:modified xmlns:xsi="http://www.w3.org/2001/XMLSchema-instance" xsi:type="dcterms:W3CDTF">2016-02-01T12:39:00Z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