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22538E" w:rsidRPr="00525C75">
        <w:trPr>
          <w:trHeight w:val="2358"/>
        </w:trPr>
        <w:tc>
          <w:tcPr>
            <w:tcW w:type="dxa" w:w="4342"/>
            <w:tcMar>
              <w:top w:type="dxa" w:w="0"/>
              <w:left w:type="dxa" w:w="108"/>
              <w:bottom w:type="dxa" w:w="0"/>
              <w:right w:type="dxa" w:w="108"/>
            </w:tcMar>
          </w:tcPr>
          <w:p w:rsidRDefault="0022538E" w:rsidP="008F5996" w:rsidR="0022538E" w:rsidRPr="00525C75">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22538E" w:rsidP="008F5996" w:rsidR="0022538E" w:rsidRPr="00525C75">
            <w:pPr>
              <w:jc w:val="center"/>
              <w:rPr>
                <w:rFonts w:hAnsi="Times New Roman" w:ascii="Times New Roman"/>
                <w:sz w:val="24"/>
              </w:rPr>
            </w:pPr>
          </w:p>
          <w:p w:rsidRDefault="0022538E" w:rsidP="008F5996" w:rsidR="0022538E" w:rsidRPr="00BD1FC8">
            <w:pPr>
              <w:jc w:val="center"/>
              <w:rPr>
                <w:rFonts w:hAnsi="Times New Roman" w:ascii="Times New Roman"/>
                <w:bCs/>
                <w:sz w:val="24"/>
              </w:rPr>
            </w:pPr>
            <w:r w:rsidRPr="00BD1FC8">
              <w:rPr>
                <w:rFonts w:hAnsi="Times New Roman" w:ascii="Times New Roman"/>
                <w:bCs/>
                <w:sz w:val="24"/>
              </w:rPr>
              <w:t>REPUBLIKA HRVATSKA</w:t>
            </w:r>
          </w:p>
          <w:p w:rsidRDefault="0022538E" w:rsidP="008F5996" w:rsidR="0022538E" w:rsidRPr="00BD1FC8">
            <w:pPr>
              <w:jc w:val="center"/>
              <w:rPr>
                <w:rFonts w:hAnsi="Times New Roman" w:ascii="Times New Roman"/>
                <w:bCs/>
                <w:sz w:val="24"/>
              </w:rPr>
            </w:pPr>
            <w:r w:rsidRPr="00BD1FC8">
              <w:rPr>
                <w:rFonts w:hAnsi="Times New Roman" w:ascii="Times New Roman"/>
                <w:bCs/>
                <w:sz w:val="24"/>
              </w:rPr>
              <w:t>TRGOVAČKI SUD U ZAGREBU</w:t>
            </w:r>
          </w:p>
          <w:p w:rsidRDefault="0022538E" w:rsidP="008F5996" w:rsidR="0022538E" w:rsidRPr="00BD1FC8">
            <w:pPr>
              <w:jc w:val="center"/>
              <w:rPr>
                <w:rFonts w:hAnsi="Times New Roman" w:ascii="Times New Roman"/>
                <w:bCs/>
                <w:sz w:val="24"/>
              </w:rPr>
            </w:pPr>
            <w:r w:rsidRPr="00BD1FC8">
              <w:rPr>
                <w:rFonts w:hAnsi="Times New Roman" w:ascii="Times New Roman"/>
                <w:bCs/>
                <w:sz w:val="24"/>
              </w:rPr>
              <w:t>Zagreb, Amruševa 2/II</w:t>
            </w:r>
          </w:p>
          <w:p w:rsidRDefault="0022538E" w:rsidP="008F5996" w:rsidR="0022538E" w:rsidRPr="00525C75">
            <w:pPr>
              <w:jc w:val="center"/>
              <w:rPr>
                <w:rFonts w:hAnsi="Times New Roman" w:ascii="Times New Roman"/>
                <w:sz w:val="24"/>
              </w:rPr>
            </w:pPr>
          </w:p>
        </w:tc>
      </w:tr>
    </w:tbl>
    <w:p w14:textId="21e8178" w14:paraId="21e8178" w:rsidRDefault="005A4811" w:rsidP="005A4811" w:rsidR="005A4811" w:rsidRPr="00AA0757">
      <w:pPr>
        <w:jc w:val="right"/>
        <w15:collapsed w:val="false"/>
        <w:rPr>
          <w:rFonts w:hAnsi="Times New Roman" w:ascii="Times New Roman"/>
          <w:sz w:val="24"/>
        </w:rPr>
      </w:pPr>
      <w:r w:rsidRPr="00AA0757">
        <w:rPr>
          <w:rFonts w:hAnsi="Times New Roman" w:ascii="Times New Roman"/>
          <w:sz w:val="24"/>
        </w:rPr>
        <w:t>3 St-</w:t>
      </w:r>
      <w:r w:rsidR="00CF1387" w:rsidRPr="00AA0757">
        <w:rPr>
          <w:rFonts w:hAnsi="Times New Roman" w:ascii="Times New Roman"/>
          <w:sz w:val="24"/>
        </w:rPr>
        <w:t>1608/13</w:t>
      </w:r>
      <w:r w:rsidR="0004052A">
        <w:rPr>
          <w:rFonts w:hAnsi="Times New Roman" w:ascii="Times New Roman"/>
          <w:sz w:val="24"/>
        </w:rPr>
        <w:t>-504</w:t>
      </w:r>
    </w:p>
    <w:p w:rsidRDefault="0022538E" w:rsidP="0022538E" w:rsidR="005A4811" w:rsidRPr="00AA0757">
      <w:pPr>
        <w:jc w:val="center"/>
        <w:rPr>
          <w:rFonts w:hAnsi="Times New Roman" w:ascii="Times New Roman"/>
          <w:sz w:val="24"/>
        </w:rPr>
      </w:pPr>
      <w:r>
        <w:rPr>
          <w:rFonts w:hAnsi="Times New Roman" w:ascii="Times New Roman"/>
          <w:sz w:val="24"/>
        </w:rPr>
        <w:t>R E P U B L I K A   H R V A T S K A</w:t>
      </w:r>
    </w:p>
    <w:p w:rsidRDefault="005A4811" w:rsidP="005A4811" w:rsidR="00F81105">
      <w:pPr>
        <w:jc w:val="center"/>
        <w:rPr>
          <w:rFonts w:hAnsi="Times New Roman" w:ascii="Times New Roman"/>
          <w:sz w:val="24"/>
        </w:rPr>
      </w:pPr>
      <w:r w:rsidRPr="00AA0757">
        <w:rPr>
          <w:rFonts w:hAnsi="Times New Roman" w:ascii="Times New Roman"/>
          <w:sz w:val="24"/>
        </w:rPr>
        <w:t>Z A K LJ U Č A K</w:t>
      </w:r>
      <w:r w:rsidR="00C2297B" w:rsidRPr="00AA0757">
        <w:rPr>
          <w:rFonts w:hAnsi="Times New Roman" w:ascii="Times New Roman"/>
          <w:sz w:val="24"/>
        </w:rPr>
        <w:t xml:space="preserve">   </w:t>
      </w:r>
    </w:p>
    <w:p w:rsidRDefault="00C2297B" w:rsidP="005A4811" w:rsidR="005A4811" w:rsidRPr="00AA0757">
      <w:pPr>
        <w:jc w:val="center"/>
        <w:rPr>
          <w:rFonts w:hAnsi="Times New Roman" w:ascii="Times New Roman"/>
          <w:sz w:val="24"/>
        </w:rPr>
      </w:pPr>
      <w:r w:rsidRPr="00AA0757">
        <w:rPr>
          <w:rFonts w:hAnsi="Times New Roman" w:ascii="Times New Roman"/>
          <w:sz w:val="24"/>
        </w:rPr>
        <w:t>O PRODAJI</w:t>
      </w:r>
      <w:r w:rsidR="00F81105">
        <w:rPr>
          <w:rFonts w:hAnsi="Times New Roman" w:ascii="Times New Roman"/>
          <w:sz w:val="24"/>
        </w:rPr>
        <w:t xml:space="preserve"> N</w:t>
      </w:r>
      <w:r w:rsidRPr="00AA0757">
        <w:rPr>
          <w:rFonts w:hAnsi="Times New Roman" w:ascii="Times New Roman"/>
          <w:sz w:val="24"/>
        </w:rPr>
        <w:t>EKRETN</w:t>
      </w:r>
      <w:r w:rsidR="00F81105">
        <w:rPr>
          <w:rFonts w:hAnsi="Times New Roman" w:ascii="Times New Roman"/>
          <w:sz w:val="24"/>
        </w:rPr>
        <w:t>IN</w:t>
      </w:r>
      <w:r w:rsidRPr="00AA0757">
        <w:rPr>
          <w:rFonts w:hAnsi="Times New Roman" w:ascii="Times New Roman"/>
          <w:sz w:val="24"/>
        </w:rPr>
        <w:t>A</w:t>
      </w:r>
    </w:p>
    <w:p w:rsidRDefault="005A4811" w:rsidP="005A4811" w:rsidR="005A4811" w:rsidRPr="00AA0757">
      <w:pPr>
        <w:rPr>
          <w:rFonts w:hAnsi="Times New Roman" w:ascii="Times New Roman"/>
          <w:sz w:val="24"/>
        </w:rPr>
      </w:pPr>
    </w:p>
    <w:p w:rsidRDefault="005A4811" w:rsidP="005A4811" w:rsidR="005B00EE" w:rsidRPr="00AA0757">
      <w:pPr>
        <w:rPr>
          <w:rFonts w:hAnsi="Times New Roman" w:ascii="Times New Roman"/>
          <w:sz w:val="24"/>
        </w:rPr>
      </w:pPr>
      <w:r w:rsidRPr="00AA0757">
        <w:rPr>
          <w:rFonts w:hAnsi="Times New Roman" w:ascii="Times New Roman"/>
          <w:sz w:val="24"/>
        </w:rPr>
        <w:tab/>
        <w:t>Trgovački sud u Zagrebu</w:t>
      </w:r>
      <w:r w:rsidR="00E371FD" w:rsidRPr="00AA0757">
        <w:rPr>
          <w:rFonts w:hAnsi="Times New Roman" w:ascii="Times New Roman"/>
          <w:sz w:val="24"/>
        </w:rPr>
        <w:t xml:space="preserve">, </w:t>
      </w:r>
      <w:r w:rsidRPr="00AA0757">
        <w:rPr>
          <w:rFonts w:hAnsi="Times New Roman" w:ascii="Times New Roman"/>
          <w:sz w:val="24"/>
        </w:rPr>
        <w:t>po su</w:t>
      </w:r>
      <w:r w:rsidR="00645DC1" w:rsidRPr="00AA0757">
        <w:rPr>
          <w:rFonts w:hAnsi="Times New Roman" w:ascii="Times New Roman"/>
          <w:sz w:val="24"/>
        </w:rPr>
        <w:t>d</w:t>
      </w:r>
      <w:r w:rsidRPr="00AA0757">
        <w:rPr>
          <w:rFonts w:hAnsi="Times New Roman" w:ascii="Times New Roman"/>
          <w:sz w:val="24"/>
        </w:rPr>
        <w:t xml:space="preserve">cu Mihaelu Kovačiću, u stečajnom postupku nad dužnikom </w:t>
      </w:r>
      <w:r w:rsidR="00CF1387" w:rsidRPr="00E10E99">
        <w:rPr>
          <w:rFonts w:hAnsi="Times New Roman" w:ascii="Times New Roman"/>
          <w:b/>
          <w:sz w:val="24"/>
        </w:rPr>
        <w:t>TEHNOPANELI-PROJEKT d.o.o. – u stečaju</w:t>
      </w:r>
      <w:r w:rsidR="00CF1387" w:rsidRPr="00AA0757">
        <w:rPr>
          <w:rFonts w:hAnsi="Times New Roman" w:ascii="Times New Roman"/>
          <w:sz w:val="24"/>
        </w:rPr>
        <w:t>, Zagreb, Zaharova 3, OIB: 65117169392</w:t>
      </w:r>
      <w:r w:rsidR="00AB05F6" w:rsidRPr="00AA0757">
        <w:rPr>
          <w:rFonts w:hAnsi="Times New Roman" w:ascii="Times New Roman"/>
          <w:sz w:val="24"/>
        </w:rPr>
        <w:t xml:space="preserve">, </w:t>
      </w:r>
      <w:r w:rsidR="00B46F8F">
        <w:rPr>
          <w:rFonts w:hAnsi="Times New Roman" w:ascii="Times New Roman"/>
          <w:sz w:val="24"/>
        </w:rPr>
        <w:t>22. svibnja</w:t>
      </w:r>
      <w:r w:rsidR="00FB1C77">
        <w:rPr>
          <w:rFonts w:hAnsi="Times New Roman" w:ascii="Times New Roman"/>
          <w:sz w:val="24"/>
        </w:rPr>
        <w:t xml:space="preserve"> </w:t>
      </w:r>
      <w:r w:rsidR="00F91E5D">
        <w:rPr>
          <w:rFonts w:hAnsi="Times New Roman" w:ascii="Times New Roman"/>
          <w:sz w:val="24"/>
        </w:rPr>
        <w:t>2017.</w:t>
      </w:r>
    </w:p>
    <w:p w:rsidRDefault="007160D0" w:rsidP="00E33BA1" w:rsidR="007160D0" w:rsidRPr="00AA0757">
      <w:pPr>
        <w:rPr>
          <w:rFonts w:hAnsi="Times New Roman" w:ascii="Times New Roman"/>
          <w:sz w:val="24"/>
        </w:rPr>
      </w:pPr>
    </w:p>
    <w:p w:rsidRDefault="00001B5A" w:rsidP="0036625F" w:rsidR="005419C8" w:rsidRPr="00AA0757">
      <w:pPr>
        <w:jc w:val="center"/>
        <w:rPr>
          <w:rFonts w:hAnsi="Times New Roman" w:ascii="Times New Roman"/>
          <w:sz w:val="24"/>
        </w:rPr>
      </w:pPr>
      <w:r w:rsidRPr="00AA0757">
        <w:rPr>
          <w:rFonts w:hAnsi="Times New Roman" w:ascii="Times New Roman"/>
          <w:sz w:val="24"/>
        </w:rPr>
        <w:t>z a k l j u č i o   j e</w:t>
      </w:r>
    </w:p>
    <w:p w:rsidRDefault="00310AAD" w:rsidP="00310AAD" w:rsidR="00310AAD">
      <w:pPr>
        <w:rPr>
          <w:rFonts w:hAnsi="Times New Roman" w:ascii="Times New Roman"/>
          <w:sz w:val="24"/>
        </w:rPr>
      </w:pPr>
    </w:p>
    <w:p w:rsidRDefault="00310AAD" w:rsidP="00310AAD" w:rsidR="005A4811" w:rsidRPr="00AA0757">
      <w:pPr>
        <w:numPr>
          <w:ilvl w:val="0"/>
          <w:numId w:val="6"/>
        </w:numPr>
        <w:rPr>
          <w:rFonts w:cs="Tahoma" w:hAnsi="Times New Roman" w:ascii="Times New Roman"/>
          <w:sz w:val="24"/>
        </w:rPr>
      </w:pPr>
      <w:r w:rsidRPr="00AA0757">
        <w:rPr>
          <w:rFonts w:cs="Tahoma" w:hAnsi="Times New Roman" w:ascii="Times New Roman"/>
          <w:sz w:val="24"/>
        </w:rPr>
        <w:t xml:space="preserve">Određuje se </w:t>
      </w:r>
      <w:r w:rsidR="00B46F8F">
        <w:rPr>
          <w:rFonts w:cs="Tahoma" w:hAnsi="Times New Roman" w:ascii="Times New Roman"/>
          <w:b/>
          <w:sz w:val="24"/>
        </w:rPr>
        <w:t>6</w:t>
      </w:r>
      <w:r w:rsidRPr="000B7615">
        <w:rPr>
          <w:rFonts w:cs="Tahoma" w:hAnsi="Times New Roman" w:ascii="Times New Roman"/>
          <w:b/>
          <w:sz w:val="24"/>
        </w:rPr>
        <w:t>.</w:t>
      </w:r>
      <w:r w:rsidRPr="00AA0757">
        <w:rPr>
          <w:rFonts w:cs="Tahoma" w:hAnsi="Times New Roman" w:ascii="Times New Roman"/>
          <w:sz w:val="24"/>
        </w:rPr>
        <w:t xml:space="preserve"> </w:t>
      </w:r>
      <w:r w:rsidRPr="00E31F30">
        <w:rPr>
          <w:rFonts w:cs="Tahoma" w:hAnsi="Times New Roman" w:ascii="Times New Roman"/>
          <w:b/>
          <w:sz w:val="24"/>
        </w:rPr>
        <w:t>javna dražba</w:t>
      </w:r>
      <w:r w:rsidRPr="00AA0757">
        <w:rPr>
          <w:rFonts w:cs="Tahoma" w:hAnsi="Times New Roman" w:ascii="Times New Roman"/>
          <w:sz w:val="24"/>
        </w:rPr>
        <w:t xml:space="preserve"> radi prodaje nekretnin</w:t>
      </w:r>
      <w:r w:rsidR="005C7E1D">
        <w:rPr>
          <w:rFonts w:cs="Tahoma" w:hAnsi="Times New Roman" w:ascii="Times New Roman"/>
          <w:sz w:val="24"/>
        </w:rPr>
        <w:t>e</w:t>
      </w:r>
      <w:r w:rsidRPr="00AA0757">
        <w:rPr>
          <w:rFonts w:cs="Tahoma" w:hAnsi="Times New Roman" w:ascii="Times New Roman"/>
          <w:sz w:val="24"/>
        </w:rPr>
        <w:t xml:space="preserve"> stečajnog dužnika</w:t>
      </w:r>
      <w:r w:rsidR="00C2297B" w:rsidRPr="00AA0757">
        <w:rPr>
          <w:rFonts w:cs="Tahoma" w:hAnsi="Times New Roman" w:ascii="Times New Roman"/>
          <w:sz w:val="24"/>
        </w:rPr>
        <w:t>, s upisan</w:t>
      </w:r>
      <w:r w:rsidR="00CF1387" w:rsidRPr="00AA0757">
        <w:rPr>
          <w:rFonts w:cs="Tahoma" w:hAnsi="Times New Roman" w:ascii="Times New Roman"/>
          <w:sz w:val="24"/>
        </w:rPr>
        <w:t xml:space="preserve">im založnim pravom </w:t>
      </w:r>
      <w:r w:rsidR="00C2297B" w:rsidRPr="00AA0757">
        <w:rPr>
          <w:rFonts w:cs="Tahoma" w:hAnsi="Times New Roman" w:ascii="Times New Roman"/>
          <w:sz w:val="24"/>
        </w:rPr>
        <w:t>u korist razlučnog vjerovnika</w:t>
      </w:r>
      <w:r w:rsidR="00CF1387" w:rsidRPr="00AA0757">
        <w:rPr>
          <w:rFonts w:cs="Tahoma" w:hAnsi="Times New Roman" w:ascii="Times New Roman"/>
          <w:sz w:val="24"/>
        </w:rPr>
        <w:t xml:space="preserve"> Zagrebačke banke d.d. Zagreb, upisan</w:t>
      </w:r>
      <w:r w:rsidR="005C7E1D">
        <w:rPr>
          <w:rFonts w:cs="Tahoma" w:hAnsi="Times New Roman" w:ascii="Times New Roman"/>
          <w:sz w:val="24"/>
        </w:rPr>
        <w:t>e</w:t>
      </w:r>
      <w:r w:rsidR="00CF1387" w:rsidRPr="00AA0757">
        <w:rPr>
          <w:rFonts w:cs="Tahoma" w:hAnsi="Times New Roman" w:ascii="Times New Roman"/>
          <w:sz w:val="24"/>
        </w:rPr>
        <w:t xml:space="preserve"> u </w:t>
      </w:r>
      <w:r w:rsidR="00CF1387" w:rsidRPr="00AA0757">
        <w:rPr>
          <w:rFonts w:hAnsi="Times New Roman" w:ascii="Times New Roman"/>
          <w:sz w:val="24"/>
        </w:rPr>
        <w:t>k.o. Trnje, zk. ul. 15867, čkbr. 22/4</w:t>
      </w:r>
      <w:r w:rsidR="005C7E1D">
        <w:rPr>
          <w:rFonts w:hAnsi="Times New Roman" w:ascii="Times New Roman"/>
          <w:sz w:val="24"/>
        </w:rPr>
        <w:t xml:space="preserve"> </w:t>
      </w:r>
      <w:r w:rsidR="005F3977">
        <w:rPr>
          <w:rFonts w:hAnsi="Times New Roman" w:ascii="Times New Roman"/>
          <w:sz w:val="24"/>
        </w:rPr>
        <w:t>– ZGRADA MJEŠOVITE UPORABE BR. 3, ZAHAROVA (TLOCRNE POVRŠINE 1391 m2) I DVORIŠTE (TLOCRTNE POVRŠINE 1129 M2), od 2520 m2,</w:t>
      </w:r>
      <w:r w:rsidR="00CF1387" w:rsidRPr="00AA0757">
        <w:rPr>
          <w:rFonts w:hAnsi="Times New Roman" w:ascii="Times New Roman"/>
          <w:sz w:val="24"/>
        </w:rPr>
        <w:t xml:space="preserve"> i to:</w:t>
      </w:r>
    </w:p>
    <w:p w:rsidRDefault="002B091E" w:rsidP="002B091E" w:rsidR="002B091E" w:rsidRPr="00AA0757">
      <w:pPr>
        <w:rPr>
          <w:rFonts w:cs="Tunga" w:hAnsi="Times New Roman" w:ascii="Times New Roman"/>
          <w:sz w:val="24"/>
          <w:lang w:eastAsia="hr-HR"/>
        </w:rPr>
      </w:pPr>
    </w:p>
    <w:p w:rsidRDefault="005F3977" w:rsidP="000B7615" w:rsidR="005F3977">
      <w:pPr>
        <w:ind w:left="360"/>
        <w:rPr>
          <w:rFonts w:hAnsi="Times New Roman" w:ascii="Times New Roman"/>
          <w:sz w:val="24"/>
          <w:lang w:eastAsia="hr-HR"/>
        </w:rPr>
      </w:pPr>
      <w:r>
        <w:rPr>
          <w:rFonts w:hAnsi="Times New Roman" w:ascii="Times New Roman"/>
          <w:sz w:val="24"/>
          <w:lang w:eastAsia="hr-HR"/>
        </w:rPr>
        <w:tab/>
        <w:t>325. Suvlasnički dio: 341</w:t>
      </w:r>
      <w:r w:rsidR="000B7615" w:rsidRPr="000B7615">
        <w:rPr>
          <w:rFonts w:hAnsi="Times New Roman" w:ascii="Times New Roman"/>
          <w:sz w:val="24"/>
          <w:lang w:eastAsia="hr-HR"/>
        </w:rPr>
        <w:t>/10000</w:t>
      </w:r>
      <w:r>
        <w:rPr>
          <w:rFonts w:hAnsi="Times New Roman" w:ascii="Times New Roman"/>
          <w:sz w:val="24"/>
          <w:lang w:eastAsia="hr-HR"/>
        </w:rPr>
        <w:t xml:space="preserve"> ETAŽNO VLASNIŠTVO (E-325)</w:t>
      </w:r>
    </w:p>
    <w:p w:rsidRDefault="005F3977" w:rsidP="000B7615" w:rsidR="005C7E1D" w:rsidRPr="00C851B8">
      <w:pPr>
        <w:ind w:left="360"/>
        <w:rPr>
          <w:rFonts w:hAnsi="Times New Roman" w:ascii="Times New Roman"/>
          <w:sz w:val="24"/>
          <w:lang w:eastAsia="hr-HR"/>
        </w:rPr>
      </w:pPr>
      <w:r>
        <w:rPr>
          <w:rFonts w:hAnsi="Times New Roman" w:ascii="Times New Roman"/>
          <w:sz w:val="24"/>
          <w:lang w:eastAsia="hr-HR"/>
        </w:rPr>
        <w:tab/>
        <w:t xml:space="preserve">1. </w:t>
      </w:r>
      <w:r w:rsidR="000B7615" w:rsidRPr="000B7615">
        <w:rPr>
          <w:rFonts w:hAnsi="Times New Roman" w:ascii="Times New Roman"/>
          <w:sz w:val="24"/>
          <w:lang w:eastAsia="hr-HR"/>
        </w:rPr>
        <w:t xml:space="preserve"> </w:t>
      </w:r>
      <w:r w:rsidR="00C851B8">
        <w:rPr>
          <w:rFonts w:hAnsi="Times New Roman" w:ascii="Times New Roman"/>
          <w:sz w:val="24"/>
          <w:lang w:eastAsia="hr-HR"/>
        </w:rPr>
        <w:t>dvonamjensko sklonište PP2/d.skl. u podrumu -1, označeno narančastom bojom, sastoji se od skloništa sveukupne površine P=354,42 m</w:t>
      </w:r>
      <w:r w:rsidR="00C851B8">
        <w:rPr>
          <w:rFonts w:hAnsi="Times New Roman" w:ascii="Times New Roman"/>
          <w:sz w:val="24"/>
          <w:vertAlign w:val="superscript"/>
          <w:lang w:eastAsia="hr-HR"/>
        </w:rPr>
        <w:t xml:space="preserve">2 </w:t>
      </w:r>
      <w:r w:rsidR="00C851B8">
        <w:rPr>
          <w:rFonts w:hAnsi="Times New Roman" w:ascii="Times New Roman"/>
          <w:sz w:val="24"/>
          <w:lang w:eastAsia="hr-HR"/>
        </w:rPr>
        <w:t>.</w:t>
      </w:r>
    </w:p>
    <w:p w:rsidRDefault="005C7E1D" w:rsidP="000B7615" w:rsidR="005C7E1D">
      <w:pPr>
        <w:ind w:left="360"/>
        <w:rPr>
          <w:rFonts w:hAnsi="Times New Roman" w:ascii="Times New Roman"/>
          <w:sz w:val="24"/>
          <w:lang w:eastAsia="hr-HR"/>
        </w:rPr>
      </w:pPr>
    </w:p>
    <w:p w:rsidRDefault="00CF6D91" w:rsidP="005C7E1D" w:rsidR="005C7E1D" w:rsidRPr="00FB1C77">
      <w:pPr>
        <w:numPr>
          <w:ilvl w:val="0"/>
          <w:numId w:val="6"/>
        </w:numPr>
        <w:rPr>
          <w:rFonts w:hAnsi="Times New Roman" w:ascii="Times New Roman"/>
          <w:sz w:val="24"/>
          <w:lang w:eastAsia="hr-HR"/>
        </w:rPr>
      </w:pPr>
      <w:r>
        <w:rPr>
          <w:rFonts w:hAnsi="Times New Roman" w:ascii="Times New Roman"/>
          <w:sz w:val="24"/>
          <w:lang w:eastAsia="hr-HR"/>
        </w:rPr>
        <w:t xml:space="preserve">Početna cijena: </w:t>
      </w:r>
      <w:r w:rsidR="00B46F8F" w:rsidRPr="00B46F8F">
        <w:rPr>
          <w:rFonts w:hAnsi="Times New Roman" w:ascii="Times New Roman"/>
          <w:b/>
          <w:sz w:val="24"/>
          <w:lang w:eastAsia="hr-HR"/>
        </w:rPr>
        <w:t>81</w:t>
      </w:r>
      <w:r>
        <w:rPr>
          <w:rFonts w:hAnsi="Times New Roman" w:ascii="Times New Roman"/>
          <w:b/>
          <w:sz w:val="24"/>
          <w:lang w:eastAsia="hr-HR"/>
        </w:rPr>
        <w:t>0</w:t>
      </w:r>
      <w:r w:rsidR="005C7E1D" w:rsidRPr="004838B1">
        <w:rPr>
          <w:rFonts w:hAnsi="Times New Roman" w:ascii="Times New Roman"/>
          <w:b/>
          <w:sz w:val="24"/>
          <w:lang w:eastAsia="hr-HR"/>
        </w:rPr>
        <w:t>.</w:t>
      </w:r>
      <w:r>
        <w:rPr>
          <w:rFonts w:hAnsi="Times New Roman" w:ascii="Times New Roman"/>
          <w:b/>
          <w:sz w:val="24"/>
          <w:lang w:eastAsia="hr-HR"/>
        </w:rPr>
        <w:t>000</w:t>
      </w:r>
      <w:r w:rsidR="005C7E1D" w:rsidRPr="004838B1">
        <w:rPr>
          <w:rFonts w:hAnsi="Times New Roman" w:ascii="Times New Roman"/>
          <w:b/>
          <w:sz w:val="24"/>
          <w:lang w:eastAsia="hr-HR"/>
        </w:rPr>
        <w:t>,</w:t>
      </w:r>
      <w:r>
        <w:rPr>
          <w:rFonts w:hAnsi="Times New Roman" w:ascii="Times New Roman"/>
          <w:b/>
          <w:sz w:val="24"/>
          <w:lang w:eastAsia="hr-HR"/>
        </w:rPr>
        <w:t>00</w:t>
      </w:r>
      <w:r w:rsidR="005C7E1D" w:rsidRPr="004838B1">
        <w:rPr>
          <w:rFonts w:hAnsi="Times New Roman" w:ascii="Times New Roman"/>
          <w:b/>
          <w:sz w:val="24"/>
          <w:lang w:eastAsia="hr-HR"/>
        </w:rPr>
        <w:t xml:space="preserve"> kuna</w:t>
      </w:r>
      <w:r w:rsidR="009376E8">
        <w:rPr>
          <w:rFonts w:hAnsi="Times New Roman" w:ascii="Times New Roman"/>
          <w:b/>
          <w:sz w:val="24"/>
          <w:lang w:eastAsia="hr-HR"/>
        </w:rPr>
        <w:t>.</w:t>
      </w:r>
      <w:r w:rsidR="00FB1C77">
        <w:rPr>
          <w:rFonts w:hAnsi="Times New Roman" w:ascii="Times New Roman"/>
          <w:b/>
          <w:sz w:val="24"/>
          <w:lang w:eastAsia="hr-HR"/>
        </w:rPr>
        <w:t xml:space="preserve"> </w:t>
      </w:r>
      <w:r w:rsidR="00FB1C77" w:rsidRPr="00FB1C77">
        <w:rPr>
          <w:rFonts w:hAnsi="Times New Roman" w:ascii="Times New Roman"/>
          <w:sz w:val="24"/>
          <w:lang w:eastAsia="hr-HR"/>
        </w:rPr>
        <w:t>U cijenu je uključen i PDV od 25% u iznosu od 1</w:t>
      </w:r>
      <w:r w:rsidR="00B46F8F">
        <w:rPr>
          <w:rFonts w:hAnsi="Times New Roman" w:ascii="Times New Roman"/>
          <w:sz w:val="24"/>
          <w:lang w:eastAsia="hr-HR"/>
        </w:rPr>
        <w:t>62</w:t>
      </w:r>
      <w:r w:rsidR="00FB1C77" w:rsidRPr="00FB1C77">
        <w:rPr>
          <w:rFonts w:hAnsi="Times New Roman" w:ascii="Times New Roman"/>
          <w:sz w:val="24"/>
          <w:lang w:eastAsia="hr-HR"/>
        </w:rPr>
        <w:t>.000,00 kuna.</w:t>
      </w:r>
    </w:p>
    <w:p w:rsidRDefault="000B7615" w:rsidP="005C7E1D" w:rsidR="005C7E1D" w:rsidRPr="000B7615">
      <w:pPr>
        <w:ind w:left="360"/>
        <w:rPr>
          <w:rFonts w:cs="Tunga" w:hAnsi="Times New Roman" w:ascii="Times New Roman"/>
          <w:sz w:val="24"/>
          <w:lang w:eastAsia="hr-HR"/>
        </w:rPr>
      </w:pPr>
      <w:r w:rsidRPr="000B7615">
        <w:rPr>
          <w:rFonts w:hAnsi="Times New Roman" w:ascii="Times New Roman"/>
          <w:sz w:val="24"/>
          <w:lang w:eastAsia="hr-HR"/>
        </w:rPr>
        <w:t xml:space="preserve"> </w:t>
      </w:r>
    </w:p>
    <w:p w:rsidRDefault="005A4811" w:rsidP="00310AAD" w:rsidR="00310AAD" w:rsidRPr="00AA0757">
      <w:pPr>
        <w:numPr>
          <w:ilvl w:val="0"/>
          <w:numId w:val="6"/>
        </w:numPr>
        <w:rPr>
          <w:rFonts w:cs="Tahoma" w:hAnsi="Times New Roman" w:ascii="Times New Roman"/>
          <w:sz w:val="24"/>
        </w:rPr>
      </w:pPr>
      <w:r w:rsidRPr="00AA0757">
        <w:rPr>
          <w:rFonts w:hAnsi="Times New Roman" w:ascii="Times New Roman"/>
          <w:sz w:val="24"/>
        </w:rPr>
        <w:t>Nekretnin</w:t>
      </w:r>
      <w:r w:rsidR="005C7E1D">
        <w:rPr>
          <w:rFonts w:hAnsi="Times New Roman" w:ascii="Times New Roman"/>
          <w:sz w:val="24"/>
        </w:rPr>
        <w:t>a</w:t>
      </w:r>
      <w:r w:rsidRPr="00AA0757">
        <w:rPr>
          <w:rFonts w:hAnsi="Times New Roman" w:ascii="Times New Roman"/>
          <w:sz w:val="24"/>
        </w:rPr>
        <w:t xml:space="preserve"> se </w:t>
      </w:r>
      <w:r w:rsidR="00F81105">
        <w:rPr>
          <w:rFonts w:hAnsi="Times New Roman" w:ascii="Times New Roman"/>
          <w:sz w:val="24"/>
        </w:rPr>
        <w:t>prodaj</w:t>
      </w:r>
      <w:r w:rsidR="005C7E1D">
        <w:rPr>
          <w:rFonts w:hAnsi="Times New Roman" w:ascii="Times New Roman"/>
          <w:sz w:val="24"/>
        </w:rPr>
        <w:t>e</w:t>
      </w:r>
      <w:r w:rsidR="00F81105">
        <w:rPr>
          <w:rFonts w:hAnsi="Times New Roman" w:ascii="Times New Roman"/>
          <w:sz w:val="24"/>
        </w:rPr>
        <w:t xml:space="preserve"> </w:t>
      </w:r>
      <w:r w:rsidRPr="00AA0757">
        <w:rPr>
          <w:rFonts w:hAnsi="Times New Roman" w:ascii="Times New Roman"/>
          <w:sz w:val="24"/>
        </w:rPr>
        <w:t xml:space="preserve">na </w:t>
      </w:r>
      <w:r w:rsidR="00310AAD" w:rsidRPr="00AA0757">
        <w:rPr>
          <w:rFonts w:cs="Tahoma" w:hAnsi="Times New Roman" w:ascii="Times New Roman"/>
          <w:sz w:val="24"/>
        </w:rPr>
        <w:t>usmenoj javnoj dražbi koja će se održati</w:t>
      </w:r>
      <w:r w:rsidR="00F478FA" w:rsidRPr="00AA0757">
        <w:rPr>
          <w:rFonts w:cs="Tahoma" w:hAnsi="Times New Roman" w:ascii="Times New Roman"/>
          <w:sz w:val="24"/>
        </w:rPr>
        <w:t>:</w:t>
      </w:r>
      <w:r w:rsidR="00310AAD" w:rsidRPr="00AA0757">
        <w:rPr>
          <w:rFonts w:cs="Tahoma" w:hAnsi="Times New Roman" w:ascii="Times New Roman"/>
          <w:sz w:val="24"/>
        </w:rPr>
        <w:t xml:space="preserve">  </w:t>
      </w:r>
    </w:p>
    <w:p w:rsidRDefault="00465F0E" w:rsidP="00310AAD" w:rsidR="00465F0E">
      <w:pPr>
        <w:ind w:left="142"/>
        <w:jc w:val="center"/>
        <w:rPr>
          <w:rFonts w:cs="Tahoma" w:hAnsi="Times New Roman" w:ascii="Times New Roman"/>
          <w:sz w:val="24"/>
          <w:u w:val="single"/>
        </w:rPr>
      </w:pPr>
    </w:p>
    <w:p w:rsidRDefault="00FB1C77" w:rsidP="00310AAD" w:rsidR="00310AAD" w:rsidRPr="00E10E99">
      <w:pPr>
        <w:ind w:left="142"/>
        <w:jc w:val="center"/>
        <w:rPr>
          <w:rFonts w:cs="Tahoma" w:hAnsi="Times New Roman" w:ascii="Times New Roman"/>
          <w:b/>
          <w:sz w:val="24"/>
          <w:u w:val="single"/>
        </w:rPr>
      </w:pPr>
      <w:r>
        <w:rPr>
          <w:rFonts w:cs="Tahoma" w:hAnsi="Times New Roman" w:ascii="Times New Roman"/>
          <w:b/>
          <w:sz w:val="24"/>
          <w:u w:val="single"/>
        </w:rPr>
        <w:t>1</w:t>
      </w:r>
      <w:r w:rsidR="00B46F8F">
        <w:rPr>
          <w:rFonts w:cs="Tahoma" w:hAnsi="Times New Roman" w:ascii="Times New Roman"/>
          <w:b/>
          <w:sz w:val="24"/>
          <w:u w:val="single"/>
        </w:rPr>
        <w:t>2</w:t>
      </w:r>
      <w:r w:rsidR="00D84E28" w:rsidRPr="00D84E28">
        <w:rPr>
          <w:rFonts w:cs="Tahoma" w:hAnsi="Times New Roman" w:ascii="Times New Roman"/>
          <w:b/>
          <w:sz w:val="24"/>
          <w:u w:val="single"/>
        </w:rPr>
        <w:t xml:space="preserve">. </w:t>
      </w:r>
      <w:r w:rsidR="00B46F8F">
        <w:rPr>
          <w:rFonts w:cs="Tahoma" w:hAnsi="Times New Roman" w:ascii="Times New Roman"/>
          <w:b/>
          <w:sz w:val="24"/>
          <w:u w:val="single"/>
        </w:rPr>
        <w:t>srpnja</w:t>
      </w:r>
      <w:r w:rsidR="007E6BFA" w:rsidRPr="00D84E28">
        <w:rPr>
          <w:rFonts w:cs="Tahoma" w:hAnsi="Times New Roman" w:ascii="Times New Roman"/>
          <w:b/>
          <w:sz w:val="24"/>
          <w:u w:val="single"/>
        </w:rPr>
        <w:t xml:space="preserve"> </w:t>
      </w:r>
      <w:r w:rsidR="000B7615" w:rsidRPr="00D84E28">
        <w:rPr>
          <w:rFonts w:cs="Tahoma" w:hAnsi="Times New Roman" w:ascii="Times New Roman"/>
          <w:b/>
          <w:sz w:val="24"/>
          <w:u w:val="single"/>
        </w:rPr>
        <w:t>201</w:t>
      </w:r>
      <w:r w:rsidR="00F91E5D">
        <w:rPr>
          <w:rFonts w:cs="Tahoma" w:hAnsi="Times New Roman" w:ascii="Times New Roman"/>
          <w:b/>
          <w:sz w:val="24"/>
          <w:u w:val="single"/>
        </w:rPr>
        <w:t>7</w:t>
      </w:r>
      <w:r w:rsidR="0047037A" w:rsidRPr="00E10E99">
        <w:rPr>
          <w:rFonts w:cs="Tahoma" w:hAnsi="Times New Roman" w:ascii="Times New Roman"/>
          <w:b/>
          <w:sz w:val="24"/>
          <w:u w:val="single"/>
        </w:rPr>
        <w:t xml:space="preserve">. </w:t>
      </w:r>
      <w:r w:rsidR="00310AAD" w:rsidRPr="00E10E99">
        <w:rPr>
          <w:rFonts w:cs="Tahoma" w:hAnsi="Times New Roman" w:ascii="Times New Roman"/>
          <w:b/>
          <w:sz w:val="24"/>
          <w:u w:val="single"/>
        </w:rPr>
        <w:t xml:space="preserve">u </w:t>
      </w:r>
      <w:r w:rsidR="00495FE2">
        <w:rPr>
          <w:rFonts w:cs="Tahoma" w:hAnsi="Times New Roman" w:ascii="Times New Roman"/>
          <w:b/>
          <w:sz w:val="24"/>
          <w:u w:val="single"/>
        </w:rPr>
        <w:t>1</w:t>
      </w:r>
      <w:r w:rsidR="00F91E5D">
        <w:rPr>
          <w:rFonts w:cs="Tahoma" w:hAnsi="Times New Roman" w:ascii="Times New Roman"/>
          <w:b/>
          <w:sz w:val="24"/>
          <w:u w:val="single"/>
        </w:rPr>
        <w:t>1</w:t>
      </w:r>
      <w:r w:rsidR="00D84E28">
        <w:rPr>
          <w:rFonts w:cs="Tahoma" w:hAnsi="Times New Roman" w:ascii="Times New Roman"/>
          <w:b/>
          <w:sz w:val="24"/>
          <w:u w:val="single"/>
        </w:rPr>
        <w:t>.</w:t>
      </w:r>
      <w:r>
        <w:rPr>
          <w:rFonts w:cs="Tahoma" w:hAnsi="Times New Roman" w:ascii="Times New Roman"/>
          <w:b/>
          <w:sz w:val="24"/>
          <w:u w:val="single"/>
        </w:rPr>
        <w:t>0</w:t>
      </w:r>
      <w:r w:rsidR="00B46F8F">
        <w:rPr>
          <w:rFonts w:cs="Tahoma" w:hAnsi="Times New Roman" w:ascii="Times New Roman"/>
          <w:b/>
          <w:sz w:val="24"/>
          <w:u w:val="single"/>
        </w:rPr>
        <w:t>0</w:t>
      </w:r>
      <w:r w:rsidR="00310AAD" w:rsidRPr="00E10E99">
        <w:rPr>
          <w:rFonts w:cs="Tahoma" w:hAnsi="Times New Roman" w:ascii="Times New Roman"/>
          <w:b/>
          <w:sz w:val="24"/>
          <w:u w:val="single"/>
        </w:rPr>
        <w:t xml:space="preserve"> sati</w:t>
      </w:r>
    </w:p>
    <w:p w:rsidRDefault="00F81105" w:rsidP="00310AAD" w:rsidR="00310AAD" w:rsidRPr="00AA0757">
      <w:pPr>
        <w:ind w:left="142"/>
        <w:jc w:val="center"/>
        <w:rPr>
          <w:rFonts w:cs="Tahoma" w:hAnsi="Times New Roman" w:ascii="Times New Roman"/>
          <w:sz w:val="24"/>
        </w:rPr>
      </w:pPr>
      <w:r>
        <w:rPr>
          <w:rFonts w:cs="Tahoma" w:hAnsi="Times New Roman" w:ascii="Times New Roman"/>
          <w:sz w:val="24"/>
        </w:rPr>
        <w:t>na</w:t>
      </w:r>
      <w:r w:rsidR="00310AAD" w:rsidRPr="00AA0757">
        <w:rPr>
          <w:rFonts w:cs="Tahoma" w:hAnsi="Times New Roman" w:ascii="Times New Roman"/>
          <w:sz w:val="24"/>
        </w:rPr>
        <w:t xml:space="preserve"> Trgovačkom sudu u Zagrebu</w:t>
      </w:r>
      <w:r w:rsidR="00E371FD" w:rsidRPr="00AA0757">
        <w:rPr>
          <w:rFonts w:cs="Tahoma" w:hAnsi="Times New Roman" w:ascii="Times New Roman"/>
          <w:sz w:val="24"/>
        </w:rPr>
        <w:t>, Petrinjska 8</w:t>
      </w:r>
    </w:p>
    <w:p w:rsidRDefault="007E6BFA" w:rsidP="00310AAD" w:rsidR="00E371FD" w:rsidRPr="00AA0757">
      <w:pPr>
        <w:ind w:left="142"/>
        <w:jc w:val="center"/>
        <w:rPr>
          <w:rFonts w:cs="Tahoma" w:hAnsi="Times New Roman" w:ascii="Times New Roman"/>
          <w:sz w:val="24"/>
        </w:rPr>
      </w:pPr>
      <w:r w:rsidRPr="00AA0757">
        <w:rPr>
          <w:rFonts w:cs="Tahoma" w:hAnsi="Times New Roman" w:ascii="Times New Roman"/>
          <w:sz w:val="24"/>
        </w:rPr>
        <w:t>sudnica</w:t>
      </w:r>
      <w:r w:rsidR="00E371FD" w:rsidRPr="00AA0757">
        <w:rPr>
          <w:rFonts w:cs="Tahoma" w:hAnsi="Times New Roman" w:ascii="Times New Roman"/>
          <w:sz w:val="24"/>
        </w:rPr>
        <w:t xml:space="preserve"> </w:t>
      </w:r>
      <w:r w:rsidR="0043576A">
        <w:rPr>
          <w:rFonts w:cs="Tahoma" w:hAnsi="Times New Roman" w:ascii="Times New Roman"/>
          <w:sz w:val="24"/>
        </w:rPr>
        <w:t>96</w:t>
      </w:r>
      <w:r w:rsidR="00E371FD" w:rsidRPr="00AA0757">
        <w:rPr>
          <w:rFonts w:cs="Tahoma" w:hAnsi="Times New Roman" w:ascii="Times New Roman"/>
          <w:sz w:val="24"/>
        </w:rPr>
        <w:t>/II (</w:t>
      </w:r>
      <w:r w:rsidR="0043576A">
        <w:rPr>
          <w:rFonts w:cs="Tahoma" w:hAnsi="Times New Roman" w:ascii="Times New Roman"/>
          <w:sz w:val="24"/>
        </w:rPr>
        <w:t>Mala dvorana</w:t>
      </w:r>
      <w:r w:rsidR="007C19FB" w:rsidRPr="00AA0757">
        <w:rPr>
          <w:rFonts w:cs="Tahoma" w:hAnsi="Times New Roman" w:ascii="Times New Roman"/>
          <w:sz w:val="24"/>
        </w:rPr>
        <w:t>)</w:t>
      </w:r>
    </w:p>
    <w:p w:rsidRDefault="007E6BFA" w:rsidP="00F81105" w:rsidR="007E6BFA"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Na ovom ročištu za dražbu nekretnin</w:t>
      </w:r>
      <w:r w:rsidR="00495FE2">
        <w:rPr>
          <w:rFonts w:cs="Tahoma" w:hAnsi="Times New Roman" w:ascii="Times New Roman"/>
          <w:sz w:val="24"/>
        </w:rPr>
        <w:t>a</w:t>
      </w:r>
      <w:r w:rsidRPr="00AA0757">
        <w:rPr>
          <w:rFonts w:cs="Tahoma" w:hAnsi="Times New Roman" w:ascii="Times New Roman"/>
          <w:sz w:val="24"/>
        </w:rPr>
        <w:t xml:space="preserve"> se ne mo</w:t>
      </w:r>
      <w:r w:rsidR="00495FE2">
        <w:rPr>
          <w:rFonts w:cs="Tahoma" w:hAnsi="Times New Roman" w:ascii="Times New Roman"/>
          <w:sz w:val="24"/>
        </w:rPr>
        <w:t>že</w:t>
      </w:r>
      <w:r w:rsidRPr="00AA0757">
        <w:rPr>
          <w:rFonts w:cs="Tahoma" w:hAnsi="Times New Roman" w:ascii="Times New Roman"/>
          <w:sz w:val="24"/>
        </w:rPr>
        <w:t xml:space="preserve"> prodati ispod </w:t>
      </w:r>
      <w:r w:rsidR="00E911F7" w:rsidRPr="00AA0757">
        <w:rPr>
          <w:rFonts w:cs="Tahoma" w:hAnsi="Times New Roman" w:ascii="Times New Roman"/>
          <w:sz w:val="24"/>
        </w:rPr>
        <w:t xml:space="preserve">početne cijene kako je </w:t>
      </w:r>
      <w:r w:rsidR="00495FE2">
        <w:rPr>
          <w:rFonts w:cs="Tahoma" w:hAnsi="Times New Roman" w:ascii="Times New Roman"/>
          <w:sz w:val="24"/>
        </w:rPr>
        <w:t>utvrđena u toč.</w:t>
      </w:r>
      <w:r w:rsidR="00E911F7" w:rsidRPr="00AA0757">
        <w:rPr>
          <w:rFonts w:cs="Tahoma" w:hAnsi="Times New Roman" w:ascii="Times New Roman"/>
          <w:sz w:val="24"/>
        </w:rPr>
        <w:t xml:space="preserve"> I</w:t>
      </w:r>
      <w:r w:rsidR="00495FE2">
        <w:rPr>
          <w:rFonts w:cs="Tahoma" w:hAnsi="Times New Roman" w:ascii="Times New Roman"/>
          <w:sz w:val="24"/>
        </w:rPr>
        <w:t>I</w:t>
      </w:r>
      <w:r w:rsidR="00E911F7" w:rsidRPr="00AA0757">
        <w:rPr>
          <w:rFonts w:cs="Tahoma" w:hAnsi="Times New Roman" w:ascii="Times New Roman"/>
          <w:sz w:val="24"/>
        </w:rPr>
        <w:t xml:space="preserve">. </w:t>
      </w:r>
      <w:r w:rsidR="00495FE2">
        <w:rPr>
          <w:rFonts w:cs="Tahoma" w:hAnsi="Times New Roman" w:ascii="Times New Roman"/>
          <w:sz w:val="24"/>
        </w:rPr>
        <w:t xml:space="preserve">ovog </w:t>
      </w:r>
      <w:r w:rsidR="00E911F7" w:rsidRPr="00AA0757">
        <w:rPr>
          <w:rFonts w:cs="Tahoma" w:hAnsi="Times New Roman" w:ascii="Times New Roman"/>
          <w:sz w:val="24"/>
        </w:rPr>
        <w:t>zaključka.</w:t>
      </w:r>
      <w:r w:rsidR="006670BB" w:rsidRPr="00AA0757">
        <w:rPr>
          <w:rFonts w:cs="Tahoma" w:hAnsi="Times New Roman" w:ascii="Times New Roman"/>
          <w:sz w:val="24"/>
        </w:rPr>
        <w:t xml:space="preserve"> </w:t>
      </w:r>
    </w:p>
    <w:p w:rsidRDefault="008C4232" w:rsidP="00F81105" w:rsidR="008C4232"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Dražbi može pristupiti samo kupac koji najkasnije </w:t>
      </w:r>
      <w:r w:rsidRPr="00AA0757">
        <w:rPr>
          <w:rFonts w:cs="Tahoma" w:hAnsi="Times New Roman" w:ascii="Times New Roman"/>
          <w:sz w:val="24"/>
          <w:u w:val="single"/>
        </w:rPr>
        <w:t>tri dana</w:t>
      </w:r>
      <w:r w:rsidRPr="00AA0757">
        <w:rPr>
          <w:rFonts w:cs="Tahoma" w:hAnsi="Times New Roman" w:ascii="Times New Roman"/>
          <w:sz w:val="24"/>
        </w:rPr>
        <w:t xml:space="preserve"> prije dražbe uplati jamčevinu (osiguranje) u iznosu od </w:t>
      </w:r>
      <w:r w:rsidR="009376E8" w:rsidRPr="00FB1C77">
        <w:rPr>
          <w:rFonts w:cs="Tahoma" w:hAnsi="Times New Roman" w:ascii="Times New Roman"/>
          <w:b/>
          <w:sz w:val="24"/>
        </w:rPr>
        <w:t>5</w:t>
      </w:r>
      <w:r w:rsidR="006E2896" w:rsidRPr="00FB1C77">
        <w:rPr>
          <w:rFonts w:cs="Tahoma" w:hAnsi="Times New Roman" w:ascii="Times New Roman"/>
          <w:b/>
          <w:sz w:val="24"/>
        </w:rPr>
        <w:t>0</w:t>
      </w:r>
      <w:r w:rsidR="00555835" w:rsidRPr="00FB1C77">
        <w:rPr>
          <w:rFonts w:cs="Tahoma" w:hAnsi="Times New Roman" w:ascii="Times New Roman"/>
          <w:b/>
          <w:sz w:val="24"/>
        </w:rPr>
        <w:t>.000,00</w:t>
      </w:r>
      <w:r w:rsidRPr="00FB1C77">
        <w:rPr>
          <w:rFonts w:cs="Tahoma" w:hAnsi="Times New Roman" w:ascii="Times New Roman"/>
          <w:b/>
          <w:sz w:val="24"/>
        </w:rPr>
        <w:t xml:space="preserve"> </w:t>
      </w:r>
      <w:r w:rsidR="00555835" w:rsidRPr="00FB1C77">
        <w:rPr>
          <w:rFonts w:cs="Tahoma" w:hAnsi="Times New Roman" w:ascii="Times New Roman"/>
          <w:b/>
          <w:sz w:val="24"/>
        </w:rPr>
        <w:t>kuna</w:t>
      </w:r>
      <w:r w:rsidR="00495FE2" w:rsidRPr="00FB1C77">
        <w:rPr>
          <w:rFonts w:cs="Tahoma" w:hAnsi="Times New Roman" w:ascii="Times New Roman"/>
          <w:b/>
          <w:sz w:val="24"/>
        </w:rPr>
        <w:t>.</w:t>
      </w:r>
      <w:r w:rsidR="00495FE2">
        <w:rPr>
          <w:rFonts w:cs="Tahoma" w:hAnsi="Times New Roman" w:ascii="Times New Roman"/>
          <w:sz w:val="24"/>
        </w:rPr>
        <w:t xml:space="preserve"> </w:t>
      </w:r>
      <w:r w:rsidRPr="00AA0757">
        <w:rPr>
          <w:rFonts w:cs="Tahoma" w:hAnsi="Times New Roman" w:ascii="Times New Roman"/>
          <w:sz w:val="24"/>
        </w:rPr>
        <w:t xml:space="preserve">Jamčevina se uplaćuje na </w:t>
      </w:r>
      <w:r w:rsidR="00FB1C77">
        <w:rPr>
          <w:rFonts w:cs="Tahoma" w:hAnsi="Times New Roman" w:ascii="Times New Roman"/>
          <w:sz w:val="24"/>
        </w:rPr>
        <w:t xml:space="preserve">depozitni </w:t>
      </w:r>
      <w:r w:rsidRPr="00AA0757">
        <w:rPr>
          <w:rFonts w:cs="Tahoma" w:hAnsi="Times New Roman" w:ascii="Times New Roman"/>
          <w:sz w:val="24"/>
        </w:rPr>
        <w:t xml:space="preserve">račun </w:t>
      </w:r>
      <w:r w:rsidR="00FB1C77">
        <w:rPr>
          <w:rFonts w:cs="Tahoma" w:hAnsi="Times New Roman" w:ascii="Times New Roman"/>
          <w:sz w:val="24"/>
        </w:rPr>
        <w:t>ovoga suda IBAN:</w:t>
      </w:r>
      <w:r w:rsidRPr="00AA0757">
        <w:rPr>
          <w:rFonts w:cs="Tahoma" w:hAnsi="Times New Roman" w:ascii="Times New Roman"/>
          <w:sz w:val="24"/>
        </w:rPr>
        <w:t xml:space="preserve"> </w:t>
      </w:r>
      <w:r w:rsidR="00E371FD" w:rsidRPr="00AA0757">
        <w:rPr>
          <w:rFonts w:cs="Tahoma" w:hAnsi="Times New Roman" w:ascii="Times New Roman"/>
          <w:sz w:val="24"/>
        </w:rPr>
        <w:t>HR92 2390 0011 3000 0046 0</w:t>
      </w:r>
      <w:r w:rsidRPr="00AA0757">
        <w:rPr>
          <w:rFonts w:cs="Tahoma" w:hAnsi="Times New Roman" w:ascii="Times New Roman"/>
          <w:sz w:val="24"/>
        </w:rPr>
        <w:t>, poziv na broj:</w:t>
      </w:r>
      <w:r w:rsidR="00555835" w:rsidRPr="00AA0757">
        <w:rPr>
          <w:rFonts w:cs="Tahoma" w:hAnsi="Times New Roman" w:ascii="Times New Roman"/>
          <w:sz w:val="24"/>
        </w:rPr>
        <w:t xml:space="preserve"> 1608-13</w:t>
      </w:r>
      <w:r w:rsidRPr="00AA0757">
        <w:rPr>
          <w:rFonts w:cs="Tahoma" w:hAnsi="Times New Roman" w:ascii="Times New Roman"/>
          <w:sz w:val="24"/>
        </w:rPr>
        <w:t>, s naznakom: "Jamčevina za dražbu</w:t>
      </w:r>
      <w:r w:rsidR="00555835" w:rsidRPr="00AA0757">
        <w:rPr>
          <w:rFonts w:cs="Tahoma" w:hAnsi="Times New Roman" w:ascii="Times New Roman"/>
          <w:sz w:val="24"/>
        </w:rPr>
        <w:t xml:space="preserve"> Tehnopaneli-projekt</w:t>
      </w:r>
      <w:r w:rsidRPr="00AA0757">
        <w:rPr>
          <w:rFonts w:cs="Tahoma" w:hAnsi="Times New Roman" w:ascii="Times New Roman"/>
          <w:sz w:val="24"/>
        </w:rPr>
        <w:t xml:space="preserve">". Dokaz o uplati svaki kupac dužan je predočiti </w:t>
      </w:r>
      <w:r w:rsidR="009376E8">
        <w:rPr>
          <w:rFonts w:cs="Tahoma" w:hAnsi="Times New Roman" w:ascii="Times New Roman"/>
          <w:sz w:val="24"/>
        </w:rPr>
        <w:t xml:space="preserve">sudu </w:t>
      </w:r>
      <w:r w:rsidRPr="00AA0757">
        <w:rPr>
          <w:rFonts w:cs="Tahoma" w:hAnsi="Times New Roman" w:ascii="Times New Roman"/>
          <w:sz w:val="24"/>
        </w:rPr>
        <w:t xml:space="preserve">prije početka dražbe. </w:t>
      </w:r>
    </w:p>
    <w:p w:rsidRDefault="008C4232" w:rsidP="00F81105" w:rsidR="008C4232"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Kupac je dužan </w:t>
      </w:r>
      <w:r w:rsidR="00465F0E">
        <w:rPr>
          <w:rFonts w:cs="Tahoma" w:hAnsi="Times New Roman" w:ascii="Times New Roman"/>
          <w:sz w:val="24"/>
        </w:rPr>
        <w:t>položiti</w:t>
      </w:r>
      <w:r w:rsidRPr="00AA0757">
        <w:rPr>
          <w:rFonts w:cs="Tahoma" w:hAnsi="Times New Roman" w:ascii="Times New Roman"/>
          <w:sz w:val="24"/>
        </w:rPr>
        <w:t xml:space="preserve"> kupovninu </w:t>
      </w:r>
      <w:r w:rsidR="00465F0E">
        <w:rPr>
          <w:rFonts w:cs="Tahoma" w:hAnsi="Times New Roman" w:ascii="Times New Roman"/>
          <w:sz w:val="24"/>
        </w:rPr>
        <w:t xml:space="preserve">na račun suda </w:t>
      </w:r>
      <w:r w:rsidRPr="00AA0757">
        <w:rPr>
          <w:rFonts w:cs="Tahoma" w:hAnsi="Times New Roman" w:ascii="Times New Roman"/>
          <w:sz w:val="24"/>
        </w:rPr>
        <w:t xml:space="preserve">u roku </w:t>
      </w:r>
      <w:r w:rsidR="00F86FD0">
        <w:rPr>
          <w:rFonts w:cs="Tahoma" w:hAnsi="Times New Roman" w:ascii="Times New Roman"/>
          <w:sz w:val="24"/>
        </w:rPr>
        <w:t>3</w:t>
      </w:r>
      <w:r w:rsidRPr="00AA0757">
        <w:rPr>
          <w:rFonts w:cs="Tahoma" w:hAnsi="Times New Roman" w:ascii="Times New Roman"/>
          <w:sz w:val="24"/>
        </w:rPr>
        <w:t xml:space="preserve">0 dana od dana dosude. </w:t>
      </w:r>
    </w:p>
    <w:p w:rsidRDefault="008C4232" w:rsidP="00465F0E" w:rsidR="00465F0E">
      <w:pPr>
        <w:numPr>
          <w:ilvl w:val="0"/>
          <w:numId w:val="6"/>
        </w:numPr>
        <w:spacing w:after="120" w:before="120"/>
        <w:rPr>
          <w:rFonts w:cs="Tahoma" w:hAnsi="Times New Roman" w:ascii="Times New Roman"/>
          <w:sz w:val="24"/>
        </w:rPr>
      </w:pPr>
      <w:r w:rsidRPr="00AA0757">
        <w:rPr>
          <w:rFonts w:cs="Tahoma" w:hAnsi="Times New Roman" w:ascii="Times New Roman"/>
          <w:sz w:val="24"/>
        </w:rPr>
        <w:lastRenderedPageBreak/>
        <w:t xml:space="preserve">Nekretnina će se dosuditi i kupcima koji će ponuditi nižu cijenu prema veličini ponuđene cijene ako kupci koji su ponudili veću cijenu ne polože kupovninu u roku koji im je određen ovim zaključkom. </w:t>
      </w:r>
    </w:p>
    <w:p w:rsidRDefault="00465F0E" w:rsidP="00F81105" w:rsidR="00465F0E" w:rsidRPr="00AA0757">
      <w:pPr>
        <w:numPr>
          <w:ilvl w:val="0"/>
          <w:numId w:val="6"/>
        </w:numPr>
        <w:spacing w:after="120" w:before="120"/>
        <w:rPr>
          <w:rFonts w:cs="Tahoma" w:hAnsi="Times New Roman" w:ascii="Times New Roman"/>
          <w:sz w:val="24"/>
        </w:rPr>
      </w:pPr>
      <w:r w:rsidRPr="005F5908">
        <w:rPr>
          <w:rFonts w:cs="Tahoma" w:hAnsi="Times New Roman" w:ascii="Times New Roman"/>
          <w:noProof/>
          <w:sz w:val="24"/>
        </w:rPr>
        <w:t>Ukoliko razlučni vjerovnik preuz</w:t>
      </w:r>
      <w:r>
        <w:rPr>
          <w:rFonts w:cs="Tahoma" w:hAnsi="Times New Roman" w:ascii="Times New Roman"/>
          <w:noProof/>
          <w:sz w:val="24"/>
        </w:rPr>
        <w:t>ima</w:t>
      </w:r>
      <w:r w:rsidRPr="005F5908">
        <w:rPr>
          <w:rFonts w:cs="Tahoma" w:hAnsi="Times New Roman" w:ascii="Times New Roman"/>
          <w:noProof/>
          <w:sz w:val="24"/>
        </w:rPr>
        <w:t xml:space="preserve"> nekretninu pod dug, dužan je u roku za uplatu kupovnine uplatiti stvarne troškove koji terete prodanu nekretnine </w:t>
      </w:r>
      <w:r>
        <w:rPr>
          <w:rFonts w:cs="Tahoma" w:hAnsi="Times New Roman" w:ascii="Times New Roman"/>
          <w:noProof/>
          <w:sz w:val="24"/>
        </w:rPr>
        <w:t xml:space="preserve">sukladno članku 170. stavak 1. i 2. Stečajnog zakona, a koji će biti određeni rješenjem o dosudi, </w:t>
      </w:r>
      <w:r w:rsidRPr="005F5908">
        <w:rPr>
          <w:rFonts w:cs="Tahoma" w:hAnsi="Times New Roman" w:ascii="Times New Roman"/>
          <w:noProof/>
          <w:sz w:val="24"/>
        </w:rPr>
        <w:t xml:space="preserve">u protivnom </w:t>
      </w:r>
      <w:r>
        <w:rPr>
          <w:rFonts w:cs="Tahoma" w:hAnsi="Times New Roman" w:ascii="Times New Roman"/>
          <w:noProof/>
          <w:sz w:val="24"/>
        </w:rPr>
        <w:t xml:space="preserve">ne može steći vlasništvo nekretnine. </w:t>
      </w:r>
      <w:r w:rsidRPr="005F5908">
        <w:rPr>
          <w:rFonts w:cs="Tahoma" w:hAnsi="Times New Roman" w:ascii="Times New Roman"/>
          <w:noProof/>
          <w:sz w:val="24"/>
        </w:rPr>
        <w:t xml:space="preserve"> </w:t>
      </w:r>
    </w:p>
    <w:p w:rsidRDefault="00B5633F" w:rsidP="00F81105" w:rsidR="008C4232"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S</w:t>
      </w:r>
      <w:r w:rsidR="00310AAD" w:rsidRPr="00AA0757">
        <w:rPr>
          <w:rFonts w:cs="Tahoma" w:hAnsi="Times New Roman" w:ascii="Times New Roman"/>
          <w:sz w:val="24"/>
        </w:rPr>
        <w:t xml:space="preserve">ve poreze i pristojbe u svezi </w:t>
      </w:r>
      <w:r w:rsidR="008C4232" w:rsidRPr="00AA0757">
        <w:rPr>
          <w:rFonts w:cs="Tahoma" w:hAnsi="Times New Roman" w:ascii="Times New Roman"/>
          <w:sz w:val="24"/>
        </w:rPr>
        <w:t xml:space="preserve">kupljenih </w:t>
      </w:r>
      <w:r w:rsidR="00310AAD" w:rsidRPr="00AA0757">
        <w:rPr>
          <w:rFonts w:cs="Tahoma" w:hAnsi="Times New Roman" w:ascii="Times New Roman"/>
          <w:sz w:val="24"/>
        </w:rPr>
        <w:t>nekretnina plaća kupac.</w:t>
      </w:r>
      <w:r w:rsidR="00957E52" w:rsidRPr="00AA0757">
        <w:rPr>
          <w:rFonts w:cs="Tahoma" w:hAnsi="Times New Roman" w:ascii="Times New Roman"/>
          <w:sz w:val="24"/>
        </w:rPr>
        <w:t xml:space="preserve"> </w:t>
      </w:r>
      <w:r w:rsidR="00310AAD" w:rsidRPr="00AA0757">
        <w:rPr>
          <w:rFonts w:cs="Tahoma" w:hAnsi="Times New Roman" w:ascii="Times New Roman"/>
          <w:sz w:val="24"/>
        </w:rPr>
        <w:t>Kupac stječe nekretninu slobodnu od svih tereta</w:t>
      </w:r>
      <w:r w:rsidR="005B00EE" w:rsidRPr="00AA0757">
        <w:rPr>
          <w:rFonts w:cs="Tahoma" w:hAnsi="Times New Roman" w:ascii="Times New Roman"/>
          <w:sz w:val="24"/>
        </w:rPr>
        <w:t xml:space="preserve"> i zabilježbi</w:t>
      </w:r>
      <w:r w:rsidR="008C4232" w:rsidRPr="00AA0757">
        <w:rPr>
          <w:rFonts w:cs="Tahoma" w:hAnsi="Times New Roman" w:ascii="Times New Roman"/>
          <w:sz w:val="24"/>
        </w:rPr>
        <w:t xml:space="preserve">. </w:t>
      </w:r>
      <w:r w:rsidR="00310AAD" w:rsidRPr="00AA0757">
        <w:rPr>
          <w:rFonts w:cs="Tahoma" w:hAnsi="Times New Roman" w:ascii="Times New Roman"/>
          <w:sz w:val="24"/>
        </w:rPr>
        <w:t xml:space="preserve"> </w:t>
      </w:r>
    </w:p>
    <w:p w:rsidRDefault="00310AAD" w:rsidP="00F81105" w:rsidR="004B38AD"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Nekretnine se kupuju po načelu "viđeno-kupljeno" te </w:t>
      </w:r>
      <w:r w:rsidR="00957E52" w:rsidRPr="00AA0757">
        <w:rPr>
          <w:rFonts w:cs="Tahoma" w:hAnsi="Times New Roman" w:ascii="Times New Roman"/>
          <w:sz w:val="24"/>
        </w:rPr>
        <w:t>su is</w:t>
      </w:r>
      <w:r w:rsidR="00EF42C0">
        <w:rPr>
          <w:rFonts w:cs="Tahoma" w:hAnsi="Times New Roman" w:ascii="Times New Roman"/>
          <w:sz w:val="24"/>
        </w:rPr>
        <w:t>k</w:t>
      </w:r>
      <w:r w:rsidR="00957E52" w:rsidRPr="00AA0757">
        <w:rPr>
          <w:rFonts w:cs="Tahoma" w:hAnsi="Times New Roman" w:ascii="Times New Roman"/>
          <w:sz w:val="24"/>
        </w:rPr>
        <w:t xml:space="preserve">ljučeni svi naknadni prigovori pravne ili činjenične naravi. </w:t>
      </w:r>
    </w:p>
    <w:p w:rsidRDefault="00EA0453" w:rsidP="00F81105" w:rsidR="00EA0453"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Ovlašćuje se stečajni upravitelj da na trošak razlučnog vjerovnika Zagrebačke banke d.d. i uz n</w:t>
      </w:r>
      <w:r w:rsidR="00EF42C0">
        <w:rPr>
          <w:rFonts w:cs="Tahoma" w:hAnsi="Times New Roman" w:ascii="Times New Roman"/>
          <w:sz w:val="24"/>
        </w:rPr>
        <w:t>jezinu suglasnost</w:t>
      </w:r>
      <w:r w:rsidRPr="00AA0757">
        <w:rPr>
          <w:rFonts w:cs="Tahoma" w:hAnsi="Times New Roman" w:ascii="Times New Roman"/>
          <w:sz w:val="24"/>
        </w:rPr>
        <w:t xml:space="preserve"> ovaj zaključak o prodaji objavi u sredstvima javnog priopćavanja.</w:t>
      </w:r>
    </w:p>
    <w:p w:rsidRDefault="00310AAD" w:rsidP="00F81105" w:rsidR="008A516D"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Nekretnine se mogu razgledati u prethodnom dogovoru sa stečajnim upraviteljem</w:t>
      </w:r>
      <w:r w:rsidR="008A516D" w:rsidRPr="00AA0757">
        <w:rPr>
          <w:rFonts w:cs="Tahoma" w:hAnsi="Times New Roman" w:ascii="Times New Roman"/>
          <w:sz w:val="24"/>
        </w:rPr>
        <w:t xml:space="preserve"> pozivom </w:t>
      </w:r>
      <w:r w:rsidRPr="00AA0757">
        <w:rPr>
          <w:rFonts w:cs="Tahoma" w:hAnsi="Times New Roman" w:ascii="Times New Roman"/>
          <w:sz w:val="24"/>
        </w:rPr>
        <w:t>na broj</w:t>
      </w:r>
      <w:r w:rsidR="008A516D" w:rsidRPr="00AA0757">
        <w:rPr>
          <w:rFonts w:cs="Tahoma" w:hAnsi="Times New Roman" w:ascii="Times New Roman"/>
          <w:sz w:val="24"/>
        </w:rPr>
        <w:t xml:space="preserve"> </w:t>
      </w:r>
      <w:r w:rsidRPr="00AA0757">
        <w:rPr>
          <w:rFonts w:cs="Tahoma" w:hAnsi="Times New Roman" w:ascii="Times New Roman"/>
          <w:sz w:val="24"/>
        </w:rPr>
        <w:t xml:space="preserve">telefona: </w:t>
      </w:r>
      <w:r w:rsidR="008A516D" w:rsidRPr="00AA0757">
        <w:rPr>
          <w:rFonts w:cs="Tahoma" w:hAnsi="Times New Roman" w:ascii="Times New Roman"/>
          <w:sz w:val="24"/>
        </w:rPr>
        <w:t xml:space="preserve"> </w:t>
      </w:r>
      <w:r w:rsidR="00D4749B" w:rsidRPr="00AA0757">
        <w:rPr>
          <w:rFonts w:hAnsi="Times New Roman" w:ascii="Times New Roman"/>
          <w:sz w:val="24"/>
          <w:lang w:eastAsia="hr-HR"/>
        </w:rPr>
        <w:t>01/4647 218</w:t>
      </w:r>
      <w:r w:rsidR="00555835" w:rsidRPr="00AA0757">
        <w:rPr>
          <w:rFonts w:cs="Tahoma" w:hAnsi="Times New Roman" w:ascii="Times New Roman"/>
          <w:sz w:val="24"/>
        </w:rPr>
        <w:t>.</w:t>
      </w:r>
    </w:p>
    <w:p w:rsidRDefault="00310AAD" w:rsidP="00310AAD" w:rsidR="00296403" w:rsidRPr="00AA0757">
      <w:pPr>
        <w:ind w:left="142"/>
        <w:rPr>
          <w:rFonts w:cs="Tahoma" w:hAnsi="Times New Roman" w:ascii="Times New Roman"/>
          <w:sz w:val="24"/>
        </w:rPr>
      </w:pPr>
      <w:r w:rsidRPr="00AA0757">
        <w:rPr>
          <w:rFonts w:cs="Tahoma" w:hAnsi="Times New Roman" w:ascii="Times New Roman"/>
          <w:sz w:val="24"/>
        </w:rPr>
        <w:t xml:space="preserve">           </w:t>
      </w:r>
    </w:p>
    <w:p w:rsidRDefault="00310AAD" w:rsidP="00310AAD" w:rsidR="00310AAD" w:rsidRPr="00AA0757">
      <w:pPr>
        <w:jc w:val="center"/>
        <w:rPr>
          <w:rFonts w:cs="Tahoma" w:hAnsi="Times New Roman" w:ascii="Times New Roman"/>
          <w:sz w:val="24"/>
        </w:rPr>
      </w:pPr>
      <w:r w:rsidRPr="00AA0757">
        <w:rPr>
          <w:rFonts w:cs="Tahoma" w:hAnsi="Times New Roman" w:ascii="Times New Roman"/>
          <w:sz w:val="24"/>
        </w:rPr>
        <w:t xml:space="preserve">U </w:t>
      </w:r>
      <w:r w:rsidR="00E371FD" w:rsidRPr="00AA0757">
        <w:rPr>
          <w:rFonts w:cs="Tahoma" w:hAnsi="Times New Roman" w:ascii="Times New Roman"/>
          <w:sz w:val="24"/>
        </w:rPr>
        <w:t>Zagrebu</w:t>
      </w:r>
      <w:r w:rsidRPr="00AA0757">
        <w:rPr>
          <w:rFonts w:cs="Tahoma" w:hAnsi="Times New Roman" w:ascii="Times New Roman"/>
          <w:sz w:val="24"/>
        </w:rPr>
        <w:t xml:space="preserve">, </w:t>
      </w:r>
      <w:r w:rsidR="00B46F8F">
        <w:rPr>
          <w:rFonts w:cs="Tahoma" w:hAnsi="Times New Roman" w:ascii="Times New Roman"/>
          <w:sz w:val="24"/>
        </w:rPr>
        <w:t>22. svibnja</w:t>
      </w:r>
      <w:r w:rsidR="00F91E5D">
        <w:rPr>
          <w:rFonts w:cs="Tahoma" w:hAnsi="Times New Roman" w:ascii="Times New Roman"/>
          <w:sz w:val="24"/>
        </w:rPr>
        <w:t xml:space="preserve"> 2017.</w:t>
      </w:r>
    </w:p>
    <w:p w:rsidRDefault="00310AAD" w:rsidP="00310AAD" w:rsidR="00310AAD" w:rsidRPr="00AA0757">
      <w:pPr>
        <w:jc w:val="center"/>
        <w:rPr>
          <w:rFonts w:cs="Tahoma" w:hAnsi="Times New Roman" w:ascii="Times New Roman"/>
          <w:sz w:val="24"/>
        </w:rPr>
      </w:pPr>
    </w:p>
    <w:p w:rsidRDefault="00310AAD" w:rsidP="00310AAD" w:rsidR="00310AAD" w:rsidRPr="00AA0757">
      <w:pPr>
        <w:rPr>
          <w:rFonts w:cs="Tahoma" w:hAnsi="Times New Roman" w:ascii="Times New Roman"/>
          <w:sz w:val="24"/>
        </w:rPr>
      </w:pP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00F04195" w:rsidRPr="00AA0757">
        <w:rPr>
          <w:rFonts w:cs="Tahoma" w:hAnsi="Times New Roman" w:ascii="Times New Roman"/>
          <w:sz w:val="24"/>
        </w:rPr>
        <w:t xml:space="preserve">     </w:t>
      </w:r>
      <w:r w:rsidR="00F81105">
        <w:rPr>
          <w:rFonts w:cs="Tahoma" w:hAnsi="Times New Roman" w:ascii="Times New Roman"/>
          <w:sz w:val="24"/>
        </w:rPr>
        <w:t xml:space="preserve"> </w:t>
      </w:r>
      <w:r w:rsidR="00E10E99">
        <w:rPr>
          <w:rFonts w:cs="Tahoma" w:hAnsi="Times New Roman" w:ascii="Times New Roman"/>
          <w:sz w:val="24"/>
        </w:rPr>
        <w:t xml:space="preserve"> </w:t>
      </w:r>
      <w:r w:rsidR="00F91E5D">
        <w:rPr>
          <w:rFonts w:cs="Tahoma" w:hAnsi="Times New Roman" w:ascii="Times New Roman"/>
          <w:sz w:val="24"/>
        </w:rPr>
        <w:t xml:space="preserve">   </w:t>
      </w:r>
      <w:r w:rsidRPr="00AA0757">
        <w:rPr>
          <w:rFonts w:cs="Tahoma" w:hAnsi="Times New Roman" w:ascii="Times New Roman"/>
          <w:sz w:val="24"/>
        </w:rPr>
        <w:t>S</w:t>
      </w:r>
      <w:r w:rsidR="00F04195" w:rsidRPr="00AA0757">
        <w:rPr>
          <w:rFonts w:cs="Tahoma" w:hAnsi="Times New Roman" w:ascii="Times New Roman"/>
          <w:sz w:val="24"/>
        </w:rPr>
        <w:t xml:space="preserve"> </w:t>
      </w:r>
      <w:r w:rsidRPr="00AA0757">
        <w:rPr>
          <w:rFonts w:cs="Tahoma" w:hAnsi="Times New Roman" w:ascii="Times New Roman"/>
          <w:sz w:val="24"/>
        </w:rPr>
        <w:t>U</w:t>
      </w:r>
      <w:r w:rsidR="00F04195" w:rsidRPr="00AA0757">
        <w:rPr>
          <w:rFonts w:cs="Tahoma" w:hAnsi="Times New Roman" w:ascii="Times New Roman"/>
          <w:sz w:val="24"/>
        </w:rPr>
        <w:t xml:space="preserve"> </w:t>
      </w:r>
      <w:r w:rsidRPr="00AA0757">
        <w:rPr>
          <w:rFonts w:cs="Tahoma" w:hAnsi="Times New Roman" w:ascii="Times New Roman"/>
          <w:sz w:val="24"/>
        </w:rPr>
        <w:t>D</w:t>
      </w:r>
      <w:r w:rsidR="00F04195" w:rsidRPr="00AA0757">
        <w:rPr>
          <w:rFonts w:cs="Tahoma" w:hAnsi="Times New Roman" w:ascii="Times New Roman"/>
          <w:sz w:val="24"/>
        </w:rPr>
        <w:t xml:space="preserve"> </w:t>
      </w:r>
      <w:r w:rsidRPr="00AA0757">
        <w:rPr>
          <w:rFonts w:cs="Tahoma" w:hAnsi="Times New Roman" w:ascii="Times New Roman"/>
          <w:sz w:val="24"/>
        </w:rPr>
        <w:t>A</w:t>
      </w:r>
      <w:r w:rsidR="00F04195" w:rsidRPr="00AA0757">
        <w:rPr>
          <w:rFonts w:cs="Tahoma" w:hAnsi="Times New Roman" w:ascii="Times New Roman"/>
          <w:sz w:val="24"/>
        </w:rPr>
        <w:t xml:space="preserve"> </w:t>
      </w:r>
      <w:r w:rsidRPr="00AA0757">
        <w:rPr>
          <w:rFonts w:cs="Tahoma" w:hAnsi="Times New Roman" w:ascii="Times New Roman"/>
          <w:sz w:val="24"/>
        </w:rPr>
        <w:t>C:</w:t>
      </w:r>
    </w:p>
    <w:p w:rsidRDefault="00310AAD" w:rsidP="00310AAD" w:rsidR="00310AAD" w:rsidRPr="00AA0757">
      <w:pPr>
        <w:rPr>
          <w:rFonts w:cs="Tahoma" w:hAnsi="Times New Roman" w:ascii="Times New Roman"/>
          <w:sz w:val="24"/>
        </w:rPr>
      </w:pPr>
      <w:r w:rsidRPr="00AA0757">
        <w:rPr>
          <w:rFonts w:cs="Tahoma" w:hAnsi="Times New Roman" w:ascii="Times New Roman"/>
          <w:sz w:val="24"/>
        </w:rPr>
        <w:t xml:space="preserve">                                                                               </w:t>
      </w:r>
      <w:r w:rsidR="00E71DBF" w:rsidRPr="00AA0757">
        <w:rPr>
          <w:rFonts w:cs="Tahoma" w:hAnsi="Times New Roman" w:ascii="Times New Roman"/>
          <w:sz w:val="24"/>
        </w:rPr>
        <w:t xml:space="preserve">                          </w:t>
      </w:r>
      <w:r w:rsidR="00EF42C0">
        <w:rPr>
          <w:rFonts w:cs="Tahoma" w:hAnsi="Times New Roman" w:ascii="Times New Roman"/>
          <w:sz w:val="24"/>
        </w:rPr>
        <w:t xml:space="preserve">  </w:t>
      </w:r>
      <w:r w:rsidR="00E71DBF" w:rsidRPr="00AA0757">
        <w:rPr>
          <w:rFonts w:cs="Tahoma" w:hAnsi="Times New Roman" w:ascii="Times New Roman"/>
          <w:sz w:val="24"/>
        </w:rPr>
        <w:t xml:space="preserve"> </w:t>
      </w:r>
      <w:r w:rsidR="00D4749B" w:rsidRPr="00AA0757">
        <w:rPr>
          <w:rFonts w:cs="Tahoma" w:hAnsi="Times New Roman" w:ascii="Times New Roman"/>
          <w:sz w:val="24"/>
        </w:rPr>
        <w:t>MIH</w:t>
      </w:r>
      <w:r w:rsidRPr="00AA0757">
        <w:rPr>
          <w:rFonts w:cs="Tahoma" w:hAnsi="Times New Roman" w:ascii="Times New Roman"/>
          <w:sz w:val="24"/>
        </w:rPr>
        <w:t>AEL KOVAČIĆ</w:t>
      </w:r>
      <w:r w:rsidR="0004052A">
        <w:rPr>
          <w:rFonts w:cs="Tahoma" w:hAnsi="Times New Roman" w:ascii="Times New Roman"/>
          <w:sz w:val="24"/>
        </w:rPr>
        <w:t>, v.r.</w:t>
      </w:r>
    </w:p>
    <w:p w:rsidRDefault="00310AAD" w:rsidP="00310AAD" w:rsidR="00310AAD" w:rsidRPr="00AA0757">
      <w:pPr>
        <w:rPr>
          <w:rFonts w:cs="Tahoma" w:hAnsi="Times New Roman" w:ascii="Times New Roman"/>
          <w:sz w:val="24"/>
        </w:rPr>
      </w:pP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t xml:space="preserve"> </w:t>
      </w:r>
    </w:p>
    <w:p w:rsidRDefault="00D4749B" w:rsidP="00310AAD" w:rsidR="00D4749B" w:rsidRPr="00AA0757">
      <w:pPr>
        <w:rPr>
          <w:rFonts w:cs="Tahoma" w:hAnsi="Times New Roman" w:ascii="Times New Roman"/>
          <w:sz w:val="24"/>
        </w:rPr>
      </w:pPr>
    </w:p>
    <w:p w:rsidRDefault="00310AAD" w:rsidP="00310AAD" w:rsidR="00310AAD" w:rsidRPr="00AA0757">
      <w:pPr>
        <w:rPr>
          <w:rFonts w:cs="Tahoma" w:hAnsi="Times New Roman" w:ascii="Times New Roman"/>
          <w:sz w:val="24"/>
        </w:rPr>
      </w:pPr>
      <w:r w:rsidRPr="00AA0757">
        <w:rPr>
          <w:rFonts w:cs="Tahoma" w:hAnsi="Times New Roman" w:ascii="Times New Roman"/>
          <w:sz w:val="24"/>
        </w:rPr>
        <w:t>Pravna pouka:</w:t>
      </w:r>
    </w:p>
    <w:p w:rsidRDefault="00310AAD" w:rsidP="00310AAD" w:rsidR="00310AAD" w:rsidRPr="00AA0757">
      <w:pPr>
        <w:rPr>
          <w:rFonts w:cs="Tahoma" w:hAnsi="Times New Roman" w:ascii="Times New Roman"/>
          <w:sz w:val="24"/>
        </w:rPr>
      </w:pPr>
      <w:r w:rsidRPr="00AA0757">
        <w:rPr>
          <w:rFonts w:cs="Tahoma" w:hAnsi="Times New Roman" w:ascii="Times New Roman"/>
          <w:sz w:val="24"/>
        </w:rPr>
        <w:t>Protiv zaključka nije dopušten pravni lijek.</w:t>
      </w:r>
    </w:p>
    <w:p w:rsidRDefault="0004052A" w:rsidP="00310AAD" w:rsidR="0004052A">
      <w:pPr>
        <w:rPr>
          <w:rFonts w:cs="Tahoma" w:hAnsi="Times New Roman" w:ascii="Times New Roman"/>
          <w:sz w:val="24"/>
        </w:rPr>
      </w:pPr>
    </w:p>
    <w:p w:rsidRDefault="0004052A" w:rsidP="00310AAD" w:rsidR="0004052A">
      <w:pPr>
        <w:rPr>
          <w:rFonts w:cs="Tahoma" w:hAnsi="Times New Roman" w:ascii="Times New Roman"/>
          <w:sz w:val="24"/>
        </w:rPr>
      </w:pPr>
    </w:p>
    <w:p w:rsidRDefault="0004052A" w:rsidP="00310AAD" w:rsidR="0004052A">
      <w:pPr>
        <w:rPr>
          <w:rFonts w:cs="Tahoma" w:hAnsi="Times New Roman" w:ascii="Times New Roman"/>
          <w:sz w:val="24"/>
        </w:rPr>
      </w:pP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t>Za točnost otpravka ovlašteni službenik</w:t>
      </w:r>
    </w:p>
    <w:p w:rsidRDefault="0004052A" w:rsidP="00310AAD" w:rsidR="00D4749B" w:rsidRPr="00AA0757">
      <w:pPr>
        <w:rPr>
          <w:rFonts w:cs="Tahoma" w:hAnsi="Times New Roman" w:ascii="Times New Roman"/>
          <w:sz w:val="24"/>
        </w:rPr>
      </w:pP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t>Sonja Pilić</w:t>
      </w:r>
      <w:r w:rsidR="00EE5BBA" w:rsidRPr="00AA0757">
        <w:rPr>
          <w:rFonts w:cs="Tahoma" w:hAnsi="Times New Roman" w:ascii="Times New Roman"/>
          <w:sz w:val="24"/>
        </w:rPr>
        <w:tab/>
      </w:r>
      <w:r w:rsidR="00EE5BBA" w:rsidRPr="00AA0757">
        <w:rPr>
          <w:rFonts w:cs="Tahoma" w:hAnsi="Times New Roman" w:ascii="Times New Roman"/>
          <w:sz w:val="24"/>
        </w:rPr>
        <w:tab/>
      </w:r>
    </w:p>
    <w:p w:rsidRDefault="00310AAD" w:rsidP="00310AAD" w:rsidR="00310AAD" w:rsidRPr="0004052A">
      <w:pPr>
        <w:rPr>
          <w:rFonts w:cs="Tahoma" w:hAnsi="Times New Roman" w:ascii="Times New Roman"/>
          <w:color w:themeColor="background1" w:val="FFFFFF"/>
          <w:sz w:val="24"/>
        </w:rPr>
      </w:pPr>
      <w:r w:rsidRPr="0004052A">
        <w:rPr>
          <w:rFonts w:cs="Tahoma" w:hAnsi="Times New Roman" w:ascii="Times New Roman"/>
          <w:color w:themeColor="background1" w:val="FFFFFF"/>
          <w:sz w:val="24"/>
        </w:rPr>
        <w:t>DNA:</w:t>
      </w:r>
    </w:p>
    <w:p w:rsidRDefault="00310AAD" w:rsidP="00310AAD" w:rsidR="00310AAD" w:rsidRPr="0004052A">
      <w:pPr>
        <w:numPr>
          <w:ilvl w:val="0"/>
          <w:numId w:val="5"/>
        </w:numPr>
        <w:rPr>
          <w:rFonts w:cs="Tahoma" w:hAnsi="Times New Roman" w:ascii="Times New Roman"/>
          <w:color w:themeColor="background1" w:val="FFFFFF"/>
          <w:sz w:val="24"/>
        </w:rPr>
      </w:pPr>
      <w:r w:rsidRPr="0004052A">
        <w:rPr>
          <w:rFonts w:cs="Tahoma" w:hAnsi="Times New Roman" w:ascii="Times New Roman"/>
          <w:color w:themeColor="background1" w:val="FFFFFF"/>
          <w:sz w:val="24"/>
        </w:rPr>
        <w:t>Stečajnom upravitelju</w:t>
      </w:r>
      <w:r w:rsidR="001B7A79" w:rsidRPr="0004052A">
        <w:rPr>
          <w:rFonts w:cs="Tahoma" w:hAnsi="Times New Roman" w:ascii="Times New Roman"/>
          <w:color w:themeColor="background1" w:val="FFFFFF"/>
          <w:sz w:val="24"/>
        </w:rPr>
        <w:t>, osobno</w:t>
      </w:r>
      <w:r w:rsidR="00C2297B" w:rsidRPr="0004052A">
        <w:rPr>
          <w:rFonts w:cs="Tahoma" w:hAnsi="Times New Roman" w:ascii="Times New Roman"/>
          <w:color w:themeColor="background1" w:val="FFFFFF"/>
          <w:sz w:val="24"/>
        </w:rPr>
        <w:t xml:space="preserve"> </w:t>
      </w:r>
    </w:p>
    <w:p w:rsidRDefault="004B38AD" w:rsidP="00310AAD" w:rsidR="00310AAD" w:rsidRPr="0004052A">
      <w:pPr>
        <w:numPr>
          <w:ilvl w:val="0"/>
          <w:numId w:val="5"/>
        </w:numPr>
        <w:rPr>
          <w:rFonts w:cs="Tahoma" w:hAnsi="Times New Roman" w:ascii="Times New Roman"/>
          <w:color w:themeColor="background1" w:val="FFFFFF"/>
          <w:sz w:val="24"/>
        </w:rPr>
      </w:pPr>
      <w:r w:rsidRPr="0004052A">
        <w:rPr>
          <w:rFonts w:cs="Tahoma" w:hAnsi="Times New Roman" w:ascii="Times New Roman"/>
          <w:color w:themeColor="background1" w:val="FFFFFF"/>
          <w:sz w:val="24"/>
        </w:rPr>
        <w:t>Razlučnom vjerovniku</w:t>
      </w:r>
      <w:r w:rsidR="00D54DB0" w:rsidRPr="0004052A">
        <w:rPr>
          <w:rFonts w:cs="Tahoma" w:hAnsi="Times New Roman" w:ascii="Times New Roman"/>
          <w:color w:themeColor="background1" w:val="FFFFFF"/>
          <w:sz w:val="24"/>
        </w:rPr>
        <w:t xml:space="preserve"> – </w:t>
      </w:r>
      <w:r w:rsidR="00555835" w:rsidRPr="0004052A">
        <w:rPr>
          <w:rFonts w:cs="Tahoma" w:hAnsi="Times New Roman" w:ascii="Times New Roman"/>
          <w:color w:themeColor="background1" w:val="FFFFFF"/>
          <w:sz w:val="24"/>
        </w:rPr>
        <w:t>Zagrebačka banka d.d. Zagreb</w:t>
      </w:r>
    </w:p>
    <w:p w:rsidRDefault="004C2ED1" w:rsidP="00310AAD" w:rsidR="00310AAD" w:rsidRPr="0004052A">
      <w:pPr>
        <w:rPr>
          <w:rFonts w:cs="Tahoma" w:hAnsi="Times New Roman" w:ascii="Times New Roman"/>
          <w:color w:themeColor="background1" w:val="FFFFFF"/>
          <w:sz w:val="24"/>
        </w:rPr>
      </w:pPr>
      <w:r w:rsidRPr="0004052A">
        <w:rPr>
          <w:rFonts w:cs="Tahoma" w:hAnsi="Times New Roman" w:ascii="Times New Roman"/>
          <w:color w:themeColor="background1" w:val="FFFFFF"/>
          <w:sz w:val="24"/>
        </w:rPr>
        <w:t>3</w:t>
      </w:r>
      <w:r w:rsidR="00310AAD" w:rsidRPr="0004052A">
        <w:rPr>
          <w:rFonts w:cs="Tahoma" w:hAnsi="Times New Roman" w:ascii="Times New Roman"/>
          <w:color w:themeColor="background1" w:val="FFFFFF"/>
          <w:sz w:val="24"/>
        </w:rPr>
        <w:t xml:space="preserve">.   </w:t>
      </w:r>
      <w:r w:rsidR="006E2896" w:rsidRPr="0004052A">
        <w:rPr>
          <w:rFonts w:cs="Tahoma" w:hAnsi="Times New Roman" w:ascii="Times New Roman"/>
          <w:color w:themeColor="background1" w:val="FFFFFF"/>
          <w:sz w:val="24"/>
        </w:rPr>
        <w:t>e-</w:t>
      </w:r>
      <w:r w:rsidR="00310AAD" w:rsidRPr="0004052A">
        <w:rPr>
          <w:rFonts w:cs="Tahoma" w:hAnsi="Times New Roman" w:ascii="Times New Roman"/>
          <w:color w:themeColor="background1" w:val="FFFFFF"/>
          <w:sz w:val="24"/>
        </w:rPr>
        <w:t>Oglasna ploča</w:t>
      </w:r>
      <w:r w:rsidR="006E2896" w:rsidRPr="0004052A">
        <w:rPr>
          <w:rFonts w:cs="Tahoma" w:hAnsi="Times New Roman" w:ascii="Times New Roman"/>
          <w:color w:themeColor="background1" w:val="FFFFFF"/>
          <w:sz w:val="24"/>
        </w:rPr>
        <w:t xml:space="preserve">, </w:t>
      </w:r>
      <w:r w:rsidR="00310AAD" w:rsidRPr="0004052A">
        <w:rPr>
          <w:rFonts w:cs="Tahoma" w:hAnsi="Times New Roman" w:ascii="Times New Roman"/>
          <w:color w:themeColor="background1" w:val="FFFFFF"/>
          <w:sz w:val="24"/>
        </w:rPr>
        <w:t>ovdje</w:t>
      </w:r>
    </w:p>
    <w:sectPr w:rsidSect="00EA52A1" w:rsidR="00310AAD" w:rsidRPr="0004052A">
      <w:headerReference w:type="even" r:id="rId11"/>
      <w:headerReference w:type="default" r:id="rId12"/>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64E0E" w:rsidR="00864E0E">
      <w:r>
        <w:separator/>
      </w:r>
    </w:p>
  </w:endnote>
  <w:endnote w:id="0" w:type="continuationSeparator">
    <w:p w:rsidRDefault="00864E0E" w:rsidR="00864E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mbria">
    <w:panose1 w:val="02040503050406030204"/>
    <w:charset w:val="EE"/>
    <w:family w:val="roman"/>
    <w:pitch w:val="variable"/>
    <w:sig w:csb1="00000000" w:csb0="0000019F" w:usb3="00000000" w:usb2="00000000" w:usb1="400004FF" w:usb0="E00002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libri">
    <w:panose1 w:val="020F0502020204030204"/>
    <w:charset w:val="EE"/>
    <w:family w:val="swiss"/>
    <w:pitch w:val="variable"/>
    <w:sig w:csb1="00000000" w:csb0="0000019F" w:usb3="00000000" w:usb2="00000001" w:usb1="4000ACFF" w:usb0="E00002FF"/>
  </w:font>
  <w:font w:name="Tunga">
    <w:panose1 w:val="020B0502040204020203"/>
    <w:charset w:val="01"/>
    <w:family w:val="roman"/>
    <w:notTrueType/>
    <w:pitch w:val="variable"/>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64E0E" w:rsidR="00864E0E">
      <w:r>
        <w:separator/>
      </w:r>
    </w:p>
  </w:footnote>
  <w:footnote w:id="0" w:type="continuationSeparator">
    <w:p w:rsidRDefault="00864E0E" w:rsidR="00864E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1421" w:rsidP="00DE3115" w:rsidR="005F142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F1421" w:rsidR="005F142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1421" w:rsidP="00DE3115" w:rsidR="005F1421" w:rsidRPr="00D4749B">
    <w:pPr>
      <w:pStyle w:val="Zaglavlje"/>
      <w:framePr w:y="1" w:xAlign="center" w:vAnchor="text" w:hAnchor="margin" w:wrap="around"/>
      <w:rPr>
        <w:rStyle w:val="Brojstranice"/>
        <w:rFonts w:hAnsi="Times New Roman" w:ascii="Times New Roman"/>
      </w:rPr>
    </w:pPr>
    <w:r w:rsidRPr="00D4749B">
      <w:rPr>
        <w:rStyle w:val="Brojstranice"/>
        <w:rFonts w:hAnsi="Times New Roman" w:ascii="Times New Roman"/>
      </w:rPr>
      <w:t xml:space="preserve">- </w:t>
    </w:r>
    <w:r w:rsidRPr="00D4749B">
      <w:rPr>
        <w:rStyle w:val="Brojstranice"/>
        <w:rFonts w:hAnsi="Times New Roman" w:ascii="Times New Roman"/>
      </w:rPr>
      <w:fldChar w:fldCharType="begin"/>
    </w:r>
    <w:r w:rsidRPr="00D4749B">
      <w:rPr>
        <w:rStyle w:val="Brojstranice"/>
        <w:rFonts w:hAnsi="Times New Roman" w:ascii="Times New Roman"/>
      </w:rPr>
      <w:instrText xml:space="preserve">PAGE  </w:instrText>
    </w:r>
    <w:r w:rsidRPr="00D4749B">
      <w:rPr>
        <w:rStyle w:val="Brojstranice"/>
        <w:rFonts w:hAnsi="Times New Roman" w:ascii="Times New Roman"/>
      </w:rPr>
      <w:fldChar w:fldCharType="separate"/>
    </w:r>
    <w:r w:rsidR="001D46D5">
      <w:rPr>
        <w:rStyle w:val="Brojstranice"/>
        <w:rFonts w:hAnsi="Times New Roman" w:ascii="Times New Roman"/>
        <w:noProof/>
      </w:rPr>
      <w:t>2</w:t>
    </w:r>
    <w:r w:rsidRPr="00D4749B">
      <w:rPr>
        <w:rStyle w:val="Brojstranice"/>
        <w:rFonts w:hAnsi="Times New Roman" w:ascii="Times New Roman"/>
      </w:rPr>
      <w:fldChar w:fldCharType="end"/>
    </w:r>
    <w:r w:rsidRPr="00D4749B">
      <w:rPr>
        <w:rStyle w:val="Brojstranice"/>
        <w:rFonts w:hAnsi="Times New Roman" w:ascii="Times New Roman"/>
      </w:rPr>
      <w:t xml:space="preserve"> -</w:t>
    </w:r>
  </w:p>
  <w:p w:rsidRDefault="005F1421" w:rsidP="007E6BFA" w:rsidR="005F1421" w:rsidRPr="00D4749B">
    <w:pPr>
      <w:jc w:val="right"/>
      <w:rPr>
        <w:rFonts w:hAnsi="Times New Roman" w:ascii="Times New Roman"/>
        <w:szCs w:val="22"/>
      </w:rPr>
    </w:pPr>
    <w:r w:rsidRPr="00D4749B">
      <w:rPr>
        <w:rFonts w:hAnsi="Times New Roman" w:ascii="Times New Roman"/>
        <w:szCs w:val="22"/>
      </w:rPr>
      <w:t>3 St-1608/13</w:t>
    </w:r>
    <w:r w:rsidR="0004052A">
      <w:rPr>
        <w:rFonts w:hAnsi="Times New Roman" w:ascii="Times New Roman"/>
        <w:szCs w:val="22"/>
      </w:rPr>
      <w:t>-504</w:t>
    </w:r>
  </w:p>
  <w:p w:rsidRDefault="005F1421" w:rsidP="00E478A9" w:rsidR="005F1421" w:rsidRPr="000A5A68">
    <w:pPr>
      <w:jc w:val="right"/>
      <w:rPr>
        <w:rFonts w:hAnsi="Calibri" w:ascii="Calibri"/>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586F7C"/>
    <w:multiLevelType w:val="hybridMultilevel"/>
    <w:tmpl w:val="613EDC2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61927AF"/>
    <w:multiLevelType w:val="hybridMultilevel"/>
    <w:tmpl w:val="58DC7B0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0EFB70DA"/>
    <w:multiLevelType w:val="hybridMultilevel"/>
    <w:tmpl w:val="7656303A"/>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0CE57CB"/>
    <w:multiLevelType w:val="hybridMultilevel"/>
    <w:tmpl w:val="B86A559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BC507FC"/>
    <w:multiLevelType w:val="hybridMultilevel"/>
    <w:tmpl w:val="F880F0C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C4C4E14"/>
    <w:multiLevelType w:val="hybridMultilevel"/>
    <w:tmpl w:val="1E0E65A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1CD07F3E"/>
    <w:multiLevelType w:val="hybridMultilevel"/>
    <w:tmpl w:val="6902FDA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221960AE"/>
    <w:multiLevelType w:val="hybridMultilevel"/>
    <w:tmpl w:val="2CD06F06"/>
    <w:lvl w:tplc="A3A8FBC8" w:ilvl="0">
      <w:start w:val="1"/>
      <w:numFmt w:val="decimal"/>
      <w:lvlText w:val="%1."/>
      <w:lvlJc w:val="left"/>
      <w:pPr>
        <w:ind w:hanging="360" w:left="720"/>
      </w:pPr>
      <w:rPr>
        <w:rFonts w:cs="Times New Roman" w:hint="default"/>
        <w:b w:val="false"/>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1">
    <w:nsid w:val="232D39EC"/>
    <w:multiLevelType w:val="hybridMultilevel"/>
    <w:tmpl w:val="9762388A"/>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2441065C"/>
    <w:multiLevelType w:val="hybridMultilevel"/>
    <w:tmpl w:val="2A30C77A"/>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3">
    <w:nsid w:val="27187EB4"/>
    <w:multiLevelType w:val="hybridMultilevel"/>
    <w:tmpl w:val="030C46F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2A6F2250"/>
    <w:multiLevelType w:val="hybridMultilevel"/>
    <w:tmpl w:val="1DC215F8"/>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2AFE7E9E"/>
    <w:multiLevelType w:val="hybridMultilevel"/>
    <w:tmpl w:val="7C728FA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2C8D59CF"/>
    <w:multiLevelType w:val="hybridMultilevel"/>
    <w:tmpl w:val="FDCC14F2"/>
    <w:lvl w:tplc="9BB284F6" w:ilvl="0">
      <w:start w:val="1"/>
      <w:numFmt w:val="upperRoman"/>
      <w:lvlText w:val="%1."/>
      <w:lvlJc w:val="left"/>
      <w:pPr>
        <w:tabs>
          <w:tab w:pos="1134" w:val="num"/>
        </w:tabs>
        <w:ind w:hanging="567" w:left="1134"/>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304A4239"/>
    <w:multiLevelType w:val="singleLevel"/>
    <w:tmpl w:val="0409000F"/>
    <w:lvl w:ilvl="0">
      <w:start w:val="1"/>
      <w:numFmt w:val="decimal"/>
      <w:lvlText w:val="%1."/>
      <w:lvlJc w:val="left"/>
      <w:pPr>
        <w:tabs>
          <w:tab w:pos="360" w:val="num"/>
        </w:tabs>
        <w:ind w:hanging="360" w:left="360"/>
      </w:pPr>
    </w:lvl>
  </w:abstractNum>
  <w:abstractNum w:abstractNumId="19">
    <w:nsid w:val="31320388"/>
    <w:multiLevelType w:val="hybridMultilevel"/>
    <w:tmpl w:val="C9F8DEC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34C5224E"/>
    <w:multiLevelType w:val="hybridMultilevel"/>
    <w:tmpl w:val="EEB09AB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35623818"/>
    <w:multiLevelType w:val="hybridMultilevel"/>
    <w:tmpl w:val="68D08A6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361A40FA"/>
    <w:multiLevelType w:val="hybridMultilevel"/>
    <w:tmpl w:val="F678173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36A35568"/>
    <w:multiLevelType w:val="hybridMultilevel"/>
    <w:tmpl w:val="727EED8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38C63851"/>
    <w:multiLevelType w:val="hybridMultilevel"/>
    <w:tmpl w:val="61568694"/>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3B487D43"/>
    <w:multiLevelType w:val="hybridMultilevel"/>
    <w:tmpl w:val="132CCB2E"/>
    <w:lvl w:tplc="7D083E38" w:ilvl="0">
      <w:start w:val="1"/>
      <w:numFmt w:val="decimal"/>
      <w:lvlText w:val="%1."/>
      <w:lvlJc w:val="left"/>
      <w:pPr>
        <w:tabs>
          <w:tab w:pos="284" w:val="num"/>
        </w:tabs>
        <w:ind w:firstLine="0" w:left="0"/>
      </w:pPr>
      <w:rPr>
        <w:rFonts w:hint="default"/>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6">
    <w:nsid w:val="3B625CB0"/>
    <w:multiLevelType w:val="hybridMultilevel"/>
    <w:tmpl w:val="47B6979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3C3E588E"/>
    <w:multiLevelType w:val="hybridMultilevel"/>
    <w:tmpl w:val="141A7E08"/>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8">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9">
    <w:nsid w:val="40943845"/>
    <w:multiLevelType w:val="hybridMultilevel"/>
    <w:tmpl w:val="EBCC9A6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42C537A0"/>
    <w:multiLevelType w:val="hybridMultilevel"/>
    <w:tmpl w:val="44BC673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1">
    <w:nsid w:val="43556940"/>
    <w:multiLevelType w:val="hybridMultilevel"/>
    <w:tmpl w:val="2B56D106"/>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2">
    <w:nsid w:val="43EA1BC1"/>
    <w:multiLevelType w:val="hybridMultilevel"/>
    <w:tmpl w:val="FC1C8054"/>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34">
    <w:nsid w:val="4D864794"/>
    <w:multiLevelType w:val="hybridMultilevel"/>
    <w:tmpl w:val="51F0CB6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4FCA5126"/>
    <w:multiLevelType w:val="hybridMultilevel"/>
    <w:tmpl w:val="AE88439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7">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8">
    <w:nsid w:val="59FE268F"/>
    <w:multiLevelType w:val="hybridMultilevel"/>
    <w:tmpl w:val="C88C23A4"/>
    <w:lvl w:tplc="DC66AD96" w:ilvl="0">
      <w:start w:val="1"/>
      <w:numFmt w:val="decimal"/>
      <w:lvlText w:val="%1."/>
      <w:lvlJc w:val="center"/>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9">
    <w:nsid w:val="5A5827A4"/>
    <w:multiLevelType w:val="hybridMultilevel"/>
    <w:tmpl w:val="F91C5EF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0">
    <w:nsid w:val="6123354C"/>
    <w:multiLevelType w:val="hybridMultilevel"/>
    <w:tmpl w:val="D554913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1">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2">
    <w:nsid w:val="669941AE"/>
    <w:multiLevelType w:val="hybridMultilevel"/>
    <w:tmpl w:val="D4EE3EF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3">
    <w:nsid w:val="6A36642E"/>
    <w:multiLevelType w:val="hybridMultilevel"/>
    <w:tmpl w:val="13608BEA"/>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4">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5">
    <w:nsid w:val="6BE21E4B"/>
    <w:multiLevelType w:val="hybridMultilevel"/>
    <w:tmpl w:val="CBECA7B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6">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7">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8">
    <w:nsid w:val="7CE06044"/>
    <w:multiLevelType w:val="hybridMultilevel"/>
    <w:tmpl w:val="BDF6301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44"/>
  </w:num>
  <w:num w:numId="2">
    <w:abstractNumId w:val="2"/>
  </w:num>
  <w:num w:numId="3">
    <w:abstractNumId w:val="15"/>
  </w:num>
  <w:num w:numId="4">
    <w:abstractNumId w:val="4"/>
  </w:num>
  <w:num w:numId="5">
    <w:abstractNumId w:val="18"/>
    <w:lvlOverride w:ilvl="0">
      <w:startOverride w:val="1"/>
    </w:lvlOverride>
  </w:num>
  <w:num w:numId="6">
    <w:abstractNumId w:val="12"/>
  </w:num>
  <w:num w:numId="7">
    <w:abstractNumId w:val="33"/>
  </w:num>
  <w:num w:numId="8">
    <w:abstractNumId w:val="41"/>
  </w:num>
  <w:num w:numId="9">
    <w:abstractNumId w:val="1"/>
  </w:num>
  <w:num w:numId="10">
    <w:abstractNumId w:val="47"/>
  </w:num>
  <w:num w:numId="11">
    <w:abstractNumId w:val="37"/>
  </w:num>
  <w:num w:numId="12">
    <w:abstractNumId w:val="28"/>
  </w:num>
  <w:num w:numId="13">
    <w:abstractNumId w:val="36"/>
  </w:num>
  <w:num w:numId="14">
    <w:abstractNumId w:val="46"/>
  </w:num>
  <w:num w:numId="15">
    <w:abstractNumId w:val="25"/>
  </w:num>
  <w:num w:numId="16">
    <w:abstractNumId w:val="19"/>
  </w:num>
  <w:num w:numId="17">
    <w:abstractNumId w:val="10"/>
  </w:num>
  <w:num w:numId="18">
    <w:abstractNumId w:val="39"/>
  </w:num>
  <w:num w:numId="19">
    <w:abstractNumId w:val="14"/>
  </w:num>
  <w:num w:numId="20">
    <w:abstractNumId w:val="20"/>
  </w:num>
  <w:num w:numId="21">
    <w:abstractNumId w:val="42"/>
  </w:num>
  <w:num w:numId="22">
    <w:abstractNumId w:val="30"/>
  </w:num>
  <w:num w:numId="23">
    <w:abstractNumId w:val="6"/>
  </w:num>
  <w:num w:numId="24">
    <w:abstractNumId w:val="16"/>
  </w:num>
  <w:num w:numId="25">
    <w:abstractNumId w:val="35"/>
  </w:num>
  <w:num w:numId="26">
    <w:abstractNumId w:val="21"/>
  </w:num>
  <w:num w:numId="27">
    <w:abstractNumId w:val="40"/>
  </w:num>
  <w:num w:numId="28">
    <w:abstractNumId w:val="31"/>
  </w:num>
  <w:num w:numId="29">
    <w:abstractNumId w:val="8"/>
  </w:num>
  <w:num w:numId="30">
    <w:abstractNumId w:val="24"/>
  </w:num>
  <w:num w:numId="31">
    <w:abstractNumId w:val="3"/>
  </w:num>
  <w:num w:numId="32">
    <w:abstractNumId w:val="7"/>
  </w:num>
  <w:num w:numId="33">
    <w:abstractNumId w:val="43"/>
  </w:num>
  <w:num w:numId="34">
    <w:abstractNumId w:val="23"/>
  </w:num>
  <w:num w:numId="35">
    <w:abstractNumId w:val="48"/>
  </w:num>
  <w:num w:numId="36">
    <w:abstractNumId w:val="5"/>
  </w:num>
  <w:num w:numId="37">
    <w:abstractNumId w:val="26"/>
  </w:num>
  <w:num w:numId="38">
    <w:abstractNumId w:val="22"/>
  </w:num>
  <w:num w:numId="39">
    <w:abstractNumId w:val="32"/>
  </w:num>
  <w:num w:numId="40">
    <w:abstractNumId w:val="29"/>
  </w:num>
  <w:num w:numId="41">
    <w:abstractNumId w:val="0"/>
  </w:num>
  <w:num w:numId="42">
    <w:abstractNumId w:val="34"/>
  </w:num>
  <w:num w:numId="43">
    <w:abstractNumId w:val="13"/>
  </w:num>
  <w:num w:numId="44">
    <w:abstractNumId w:val="11"/>
  </w:num>
  <w:num w:numId="45">
    <w:abstractNumId w:val="9"/>
  </w:num>
  <w:num w:numId="46">
    <w:abstractNumId w:val="27"/>
  </w:num>
  <w:num w:numId="47">
    <w:abstractNumId w:val="45"/>
  </w:num>
  <w:num w:numId="48">
    <w:abstractNumId w:val="17"/>
  </w:num>
  <w:num w:numId="49">
    <w:abstractNumId w:val="3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1387"/>
    <w:rsid w:val="00001B5A"/>
    <w:rsid w:val="000050E1"/>
    <w:rsid w:val="000324E5"/>
    <w:rsid w:val="00036D08"/>
    <w:rsid w:val="00037791"/>
    <w:rsid w:val="0004052A"/>
    <w:rsid w:val="00062DD1"/>
    <w:rsid w:val="00070CB4"/>
    <w:rsid w:val="000764D8"/>
    <w:rsid w:val="00090DFD"/>
    <w:rsid w:val="000A046A"/>
    <w:rsid w:val="000A244B"/>
    <w:rsid w:val="000A5A68"/>
    <w:rsid w:val="000B0459"/>
    <w:rsid w:val="000B7615"/>
    <w:rsid w:val="000D010B"/>
    <w:rsid w:val="000E2F21"/>
    <w:rsid w:val="000F61F1"/>
    <w:rsid w:val="0010635B"/>
    <w:rsid w:val="001149D5"/>
    <w:rsid w:val="001241C1"/>
    <w:rsid w:val="00127D3D"/>
    <w:rsid w:val="00133B49"/>
    <w:rsid w:val="00153260"/>
    <w:rsid w:val="00164FDA"/>
    <w:rsid w:val="00170A13"/>
    <w:rsid w:val="00177432"/>
    <w:rsid w:val="00177A30"/>
    <w:rsid w:val="001913E5"/>
    <w:rsid w:val="001B7A79"/>
    <w:rsid w:val="001D46D5"/>
    <w:rsid w:val="001D74C3"/>
    <w:rsid w:val="001E2F88"/>
    <w:rsid w:val="001E575C"/>
    <w:rsid w:val="002109AC"/>
    <w:rsid w:val="002167C5"/>
    <w:rsid w:val="0022538E"/>
    <w:rsid w:val="0024113F"/>
    <w:rsid w:val="0024257C"/>
    <w:rsid w:val="00245A38"/>
    <w:rsid w:val="00251B18"/>
    <w:rsid w:val="0025704F"/>
    <w:rsid w:val="00296403"/>
    <w:rsid w:val="002A5538"/>
    <w:rsid w:val="002B091E"/>
    <w:rsid w:val="002B2A2A"/>
    <w:rsid w:val="002C1105"/>
    <w:rsid w:val="002F2B36"/>
    <w:rsid w:val="00310AAD"/>
    <w:rsid w:val="00315D58"/>
    <w:rsid w:val="00317346"/>
    <w:rsid w:val="00317DF9"/>
    <w:rsid w:val="00327EA7"/>
    <w:rsid w:val="00334965"/>
    <w:rsid w:val="003362FF"/>
    <w:rsid w:val="00337EE1"/>
    <w:rsid w:val="00360318"/>
    <w:rsid w:val="0036625F"/>
    <w:rsid w:val="00377D59"/>
    <w:rsid w:val="003B3623"/>
    <w:rsid w:val="003B4319"/>
    <w:rsid w:val="003C3ECA"/>
    <w:rsid w:val="003D21F3"/>
    <w:rsid w:val="003F74DA"/>
    <w:rsid w:val="00401259"/>
    <w:rsid w:val="0043576A"/>
    <w:rsid w:val="00436CBD"/>
    <w:rsid w:val="00441071"/>
    <w:rsid w:val="004416EE"/>
    <w:rsid w:val="00460BB7"/>
    <w:rsid w:val="00462348"/>
    <w:rsid w:val="0046253D"/>
    <w:rsid w:val="00465F0E"/>
    <w:rsid w:val="0047037A"/>
    <w:rsid w:val="00482439"/>
    <w:rsid w:val="004838B1"/>
    <w:rsid w:val="00495FE2"/>
    <w:rsid w:val="004B38AD"/>
    <w:rsid w:val="004C2ED1"/>
    <w:rsid w:val="004F42DC"/>
    <w:rsid w:val="00504013"/>
    <w:rsid w:val="005054F0"/>
    <w:rsid w:val="00515A6A"/>
    <w:rsid w:val="00525226"/>
    <w:rsid w:val="005419C8"/>
    <w:rsid w:val="00555835"/>
    <w:rsid w:val="0057341F"/>
    <w:rsid w:val="0057594C"/>
    <w:rsid w:val="00593FFA"/>
    <w:rsid w:val="005A4811"/>
    <w:rsid w:val="005B00EE"/>
    <w:rsid w:val="005C7E1D"/>
    <w:rsid w:val="005E661F"/>
    <w:rsid w:val="005F1421"/>
    <w:rsid w:val="005F3977"/>
    <w:rsid w:val="006008F9"/>
    <w:rsid w:val="00642359"/>
    <w:rsid w:val="00645DC1"/>
    <w:rsid w:val="006670BB"/>
    <w:rsid w:val="0068465E"/>
    <w:rsid w:val="006B72D9"/>
    <w:rsid w:val="006C702A"/>
    <w:rsid w:val="006E1347"/>
    <w:rsid w:val="006E2896"/>
    <w:rsid w:val="006E52BB"/>
    <w:rsid w:val="0070227B"/>
    <w:rsid w:val="007160D0"/>
    <w:rsid w:val="00735E39"/>
    <w:rsid w:val="00736971"/>
    <w:rsid w:val="007664ED"/>
    <w:rsid w:val="007B228D"/>
    <w:rsid w:val="007B75AF"/>
    <w:rsid w:val="007C19FB"/>
    <w:rsid w:val="007C33C9"/>
    <w:rsid w:val="007E0A65"/>
    <w:rsid w:val="007E3B92"/>
    <w:rsid w:val="007E4725"/>
    <w:rsid w:val="007E6BFA"/>
    <w:rsid w:val="007F048E"/>
    <w:rsid w:val="007F7571"/>
    <w:rsid w:val="008217D5"/>
    <w:rsid w:val="00864E0E"/>
    <w:rsid w:val="008A516D"/>
    <w:rsid w:val="008B1BEC"/>
    <w:rsid w:val="008B6BCE"/>
    <w:rsid w:val="008C4232"/>
    <w:rsid w:val="008F7361"/>
    <w:rsid w:val="00907C00"/>
    <w:rsid w:val="009376E8"/>
    <w:rsid w:val="0094216E"/>
    <w:rsid w:val="0095432E"/>
    <w:rsid w:val="00957E52"/>
    <w:rsid w:val="00971D49"/>
    <w:rsid w:val="00973546"/>
    <w:rsid w:val="0099519D"/>
    <w:rsid w:val="009A0FF6"/>
    <w:rsid w:val="009C364E"/>
    <w:rsid w:val="009F6435"/>
    <w:rsid w:val="009F6D59"/>
    <w:rsid w:val="00A23DC2"/>
    <w:rsid w:val="00A25446"/>
    <w:rsid w:val="00A62482"/>
    <w:rsid w:val="00A74130"/>
    <w:rsid w:val="00AA0757"/>
    <w:rsid w:val="00AB0009"/>
    <w:rsid w:val="00AB05F6"/>
    <w:rsid w:val="00AB1309"/>
    <w:rsid w:val="00AB308D"/>
    <w:rsid w:val="00AC30C2"/>
    <w:rsid w:val="00AD6D46"/>
    <w:rsid w:val="00B13348"/>
    <w:rsid w:val="00B334BE"/>
    <w:rsid w:val="00B36118"/>
    <w:rsid w:val="00B46F8F"/>
    <w:rsid w:val="00B52117"/>
    <w:rsid w:val="00B5633F"/>
    <w:rsid w:val="00BB50B4"/>
    <w:rsid w:val="00BB6B41"/>
    <w:rsid w:val="00BD70FC"/>
    <w:rsid w:val="00C15792"/>
    <w:rsid w:val="00C172D4"/>
    <w:rsid w:val="00C2297B"/>
    <w:rsid w:val="00C32C1D"/>
    <w:rsid w:val="00C40290"/>
    <w:rsid w:val="00C531B2"/>
    <w:rsid w:val="00C74832"/>
    <w:rsid w:val="00C851B8"/>
    <w:rsid w:val="00C93F35"/>
    <w:rsid w:val="00CA69C6"/>
    <w:rsid w:val="00CC37E6"/>
    <w:rsid w:val="00CF1387"/>
    <w:rsid w:val="00CF419D"/>
    <w:rsid w:val="00CF6D91"/>
    <w:rsid w:val="00D07094"/>
    <w:rsid w:val="00D12ED3"/>
    <w:rsid w:val="00D17C0C"/>
    <w:rsid w:val="00D4749B"/>
    <w:rsid w:val="00D54DB0"/>
    <w:rsid w:val="00D656FA"/>
    <w:rsid w:val="00D84E28"/>
    <w:rsid w:val="00DB5644"/>
    <w:rsid w:val="00DE3115"/>
    <w:rsid w:val="00E066CE"/>
    <w:rsid w:val="00E076E3"/>
    <w:rsid w:val="00E10E99"/>
    <w:rsid w:val="00E13F3C"/>
    <w:rsid w:val="00E24AF4"/>
    <w:rsid w:val="00E30859"/>
    <w:rsid w:val="00E31F30"/>
    <w:rsid w:val="00E33BA1"/>
    <w:rsid w:val="00E371FD"/>
    <w:rsid w:val="00E478A9"/>
    <w:rsid w:val="00E50768"/>
    <w:rsid w:val="00E5298F"/>
    <w:rsid w:val="00E71DBF"/>
    <w:rsid w:val="00E814AC"/>
    <w:rsid w:val="00E911F7"/>
    <w:rsid w:val="00EA0453"/>
    <w:rsid w:val="00EA52A1"/>
    <w:rsid w:val="00EE3CD2"/>
    <w:rsid w:val="00EE5166"/>
    <w:rsid w:val="00EE5BBA"/>
    <w:rsid w:val="00EF42C0"/>
    <w:rsid w:val="00EF42CF"/>
    <w:rsid w:val="00EF5411"/>
    <w:rsid w:val="00F04195"/>
    <w:rsid w:val="00F138B3"/>
    <w:rsid w:val="00F14B88"/>
    <w:rsid w:val="00F35635"/>
    <w:rsid w:val="00F478FA"/>
    <w:rsid w:val="00F61A18"/>
    <w:rsid w:val="00F81105"/>
    <w:rsid w:val="00F86FD0"/>
    <w:rsid w:val="00F91E5D"/>
    <w:rsid w:val="00FB1C77"/>
    <w:rsid w:val="00FC4866"/>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basedOn w:val="Zadanifontodlomka"/>
    <w:rsid w:val="00310AAD"/>
    <w:rPr>
      <w:color w:val="0000FF"/>
      <w:u w:val="single"/>
    </w:rPr>
  </w:style>
  <w:style w:styleId="Tekstbalonia" w:type="paragraph">
    <w:name w:val="Balloon Text"/>
    <w:basedOn w:val="Normal"/>
    <w:semiHidden/>
    <w:rsid w:val="00EE5BBA"/>
    <w:rPr>
      <w:rFonts w:cs="Tahoma" w:hAnsi="Tahoma" w:ascii="Tahoma"/>
      <w:sz w:val="16"/>
      <w:szCs w:val="16"/>
    </w:rPr>
  </w:style>
  <w:style w:customStyle="true" w:styleId="Odlomakpopisa1" w:type="paragraph">
    <w:name w:val="Odlomak popisa1"/>
    <w:basedOn w:val="Normal"/>
    <w:rsid w:val="002B091E"/>
    <w:pPr>
      <w:suppressAutoHyphens/>
      <w:autoSpaceDN w:val="false"/>
      <w:spacing w:lineRule="auto" w:line="276" w:after="200"/>
      <w:ind w:left="720"/>
      <w:contextualSpacing/>
      <w:jc w:val="left"/>
      <w:textAlignment w:val="baseline"/>
    </w:pPr>
    <w:rPr>
      <w:rFonts w:hAnsi="Calibri" w:ascii="Calibri"/>
      <w:szCs w:val="22"/>
    </w:rPr>
  </w:style>
  <w:style w:styleId="Tekstrezerviranogmjesta" w:type="character">
    <w:name w:val="Placeholder Text"/>
    <w:basedOn w:val="Zadanifontodlomka"/>
    <w:uiPriority w:val="99"/>
    <w:semiHidden/>
    <w:rsid w:val="001D46D5"/>
    <w:rPr>
      <w:color w:val="808080"/>
      <w:bdr w:space="0" w:sz="0" w:color="auto" w:val="none"/>
      <w:shd w:fill="auto" w:color="auto" w:val="clear"/>
    </w:rPr>
  </w:style>
  <w:style w:customStyle="true" w:styleId="eSPISCCParagraphDefaultFont" w:type="character">
    <w:name w:val="eSPIS_CC_Paragraph Default Font"/>
    <w:basedOn w:val="Zadanifontodlomka"/>
    <w:rsid w:val="001D46D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D46D5"/>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1D46D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D46D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basedOn w:val="Zadanifontodlomka"/>
    <w:rsid w:val="00310AAD"/>
    <w:rPr>
      <w:color w:val="0000FF"/>
      <w:u w:val="single"/>
    </w:rPr>
  </w:style>
  <w:style w:styleId="Tekstbalonia" w:type="paragraph">
    <w:name w:val="Balloon Text"/>
    <w:basedOn w:val="Normal"/>
    <w:semiHidden/>
    <w:rsid w:val="00EE5BBA"/>
    <w:rPr>
      <w:rFonts w:ascii="Tahoma" w:cs="Tahoma" w:hAnsi="Tahoma"/>
      <w:sz w:val="16"/>
      <w:szCs w:val="16"/>
    </w:rPr>
  </w:style>
  <w:style w:customStyle="1" w:styleId="Odlomakpopisa1" w:type="paragraph">
    <w:name w:val="Odlomak popisa1"/>
    <w:basedOn w:val="Normal"/>
    <w:rsid w:val="002B091E"/>
    <w:pPr>
      <w:suppressAutoHyphens/>
      <w:autoSpaceDN w:val="0"/>
      <w:spacing w:after="200" w:line="276" w:lineRule="auto"/>
      <w:ind w:left="720"/>
      <w:contextualSpacing/>
      <w:jc w:val="left"/>
      <w:textAlignment w:val="baseline"/>
    </w:pPr>
    <w:rPr>
      <w:rFonts w:ascii="Calibri" w:hAnsi="Calibri"/>
      <w:szCs w:val="22"/>
    </w:rPr>
  </w:style>
  <w:style w:styleId="Tekstrezerviranogmjesta" w:type="character">
    <w:name w:val="Placeholder Text"/>
    <w:basedOn w:val="Zadanifontodlomka"/>
    <w:uiPriority w:val="99"/>
    <w:semiHidden/>
    <w:rsid w:val="001D46D5"/>
    <w:rPr>
      <w:color w:val="808080"/>
      <w:bdr w:color="auto" w:space="0" w:sz="0" w:val="none"/>
      <w:shd w:color="auto" w:fill="auto" w:val="clear"/>
    </w:rPr>
  </w:style>
  <w:style w:customStyle="1" w:styleId="eSPISCCParagraphDefaultFont" w:type="character">
    <w:name w:val="eSPIS_CC_Paragraph Default Font"/>
    <w:basedOn w:val="Zadanifontodlomka"/>
    <w:rsid w:val="001D46D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D46D5"/>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1D46D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D46D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svibnja 2017.</izvorni_sadrzaj>
    <derivirana_varijabla naziv="DomainObject.DatumDonosenjaOdluke_1">22.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1608</izvorni_sadrzaj>
    <derivirana_varijabla naziv="DomainObject.Predmet.Broj_1">1608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2013.</izvorni_sadrzaj>
    <derivirana_varijabla naziv="DomainObject.Predmet.DatumOsnivanja_1">18.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St-1608/2013</izvorni_sadrzaj>
    <derivirana_varijabla naziv="DomainObject.Predmet.OznakaBroj_1">St-1608/2013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TEHNOPANELI-PROJEKT d.o.o.</izvorni_sadrzaj>
    <derivirana_varijabla naziv="DomainObject.Predmet.ProtustrankaFormated_1">  TEHNOPANELI-PROJEKT d.o.o.</derivirana_varijabla>
  </DomainObject.Predmet.ProtustrankaFormated>
  <DomainObject.Predmet.ProtustrankaFormatedOIB>
    <izvorni_sadrzaj>  TEHNOPANELI-PROJEKT d.o.o., OIB 65117169392</izvorni_sadrzaj>
    <derivirana_varijabla naziv="DomainObject.Predmet.ProtustrankaFormatedOIB_1">  TEHNOPANELI-PROJEKT d.o.o., OIB 65117169392</derivirana_varijabla>
  </DomainObject.Predmet.ProtustrankaFormatedOIB>
  <DomainObject.Predmet.ProtustrankaFormatedWithAdress>
    <izvorni_sadrzaj> TEHNOPANELI-PROJEKT d.o.o., ZAHAROVA 3, 10000 Zagreb</izvorni_sadrzaj>
    <derivirana_varijabla naziv="DomainObject.Predmet.ProtustrankaFormatedWithAdress_1"> TEHNOPANELI-PROJEKT d.o.o., ZAHAROVA 3, 10000 Zagreb</derivirana_varijabla>
  </DomainObject.Predmet.ProtustrankaFormatedWithAdress>
  <DomainObject.Predmet.ProtustrankaFormatedWithAdressOIB>
    <izvorni_sadrzaj> TEHNOPANELI-PROJEKT d.o.o., OIB 65117169392, ZAHAROVA 3, 10000 Zagreb</izvorni_sadrzaj>
    <derivirana_varijabla naziv="DomainObject.Predmet.ProtustrankaFormatedWithAdressOIB_1"> TEHNOPANELI-PROJEKT d.o.o., OIB 65117169392, ZAHAROVA 3, 10000 Zagreb</derivirana_varijabla>
  </DomainObject.Predmet.ProtustrankaFormatedWithAdressOIB>
  <DomainObject.Predmet.ProtustrankaWithAdress>
    <izvorni_sadrzaj>TEHNOPANELI-PROJEKT d.o.o. ZAHAROVA 3, 10000 Zagreb</izvorni_sadrzaj>
    <derivirana_varijabla naziv="DomainObject.Predmet.ProtustrankaWithAdress_1">TEHNOPANELI-PROJEKT d.o.o. ZAHAROVA 3, 10000 Zagreb</derivirana_varijabla>
  </DomainObject.Predmet.ProtustrankaWithAdress>
  <DomainObject.Predmet.ProtustrankaWithAdressOIB>
    <izvorni_sadrzaj>TEHNOPANELI-PROJEKT d.o.o., OIB 65117169392, ZAHAROVA 3, 10000 Zagreb</izvorni_sadrzaj>
    <derivirana_varijabla naziv="DomainObject.Predmet.ProtustrankaWithAdressOIB_1">TEHNOPANELI-PROJEKT d.o.o., OIB 65117169392, ZAHAROVA 3, 10000 Zagreb</derivirana_varijabla>
  </DomainObject.Predmet.ProtustrankaWithAdressOIB>
  <DomainObject.Predmet.ProtustrankaNazivFormated>
    <izvorni_sadrzaj>TEHNOPANELI-PROJEKT d.o.o.</izvorni_sadrzaj>
    <derivirana_varijabla naziv="DomainObject.Predmet.ProtustrankaNazivFormated_1">TEHNOPANELI-PROJEKT d.o.o.</derivirana_varijabla>
  </DomainObject.Predmet.ProtustrankaNazivFormated>
  <DomainObject.Predmet.ProtustrankaNazivFormatedOIB>
    <izvorni_sadrzaj>TEHNOPANELI-PROJEKT d.o.o., OIB 65117169392</izvorni_sadrzaj>
    <derivirana_varijabla naziv="DomainObject.Predmet.ProtustrankaNazivFormatedOIB_1">TEHNOPANELI-PROJEKT d.o.o., OIB 65117169392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TEHNOPANELI-PROJEKT d.o.o.; Eduard Plejić; Tomislav Pokrajčić; Gordan Krpanec; Zlatko Kompasi; Mario Brkić; Ante Fabijančić; Mario Bilandžija; Bojan Guštin;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Brać; Vedrana Džapo; BRANIMIR DEBIĆ, IVANA NEPOMUKA; VEDRAN MARINKOV KRELC; HANA DOBRANI REPIĆ; MANEDA SAVJETOVANJE društvo s ograničenom odgovornošću za trgovinu i usluge; Anđelo Mijatović; NA PIJEDESTALU D.O.O.; Mladen Kovačević; Blažana Krišto; VLADIMIR TUDIĆ; EMA PLEJIĆ; IVAN GALIĆ; IVAN BALETIĆ; MIROSLAV OREŠKOVIĆ; MARIO ORGULAN; Odvj.MARIO BRKIĆ; DARJAN MOLNAR; ANA DUVNJAK; Maja Bilić Orešković; KorBox d.o.o. za trgovinu i usluge; COLLECTOR j.d.o.o. za turizam i poslovanje nekretninama; Dražen Jerković; Perica Madunić; Vedran Duvnjak; MOBIDOM d.o.o. za trgovinu i usluge; Helena Krešić; HARD-JURA društvo s ograničenom odgovornošću za informatički inženjering; MEHANIKA-ELEKTRONIKA društvo s ograničenom odgovornošću za usluge; KEMOBOJA-DUBRAVA d.o.o. za trgovinu; KERA-CENTAR društvo s ograničenom odgovornošću za građenje; Šenigazi Abdiji; Dašmir Osmani; Tomislav Antun Biber; Saša Franjić</izvorni_sadrzaj>
    <derivirana_varijabla naziv="DomainObject.Predmet.StrankaFormated_1">  TEHNOPANELI-PROJEKT d.o.o.; Eduard Plejić; Tomislav Pokrajčić; Gordan Krpanec; Zlatko Kompasi; Mario Brkić; Ante Fabijančić; Mario Bilandžija; Bojan Guštin;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Brać; Vedrana Džapo; BRANIMIR DEBIĆ, IVANA NEPOMUKA; VEDRAN MARINKOV KRELC; HANA DOBRANI REPIĆ; MANEDA SAVJETOVANJE društvo s ograničenom odgovornošću za trgovinu i usluge; Anđelo Mijatović; NA PIJEDESTALU D.O.O.; Mladen Kovačević; Blažana Krišto; VLADIMIR TUDIĆ; EMA PLEJIĆ; IVAN GALIĆ; IVAN BALETIĆ; MIROSLAV OREŠKOVIĆ; MARIO ORGULAN; Odvj.MARIO BRKIĆ; DARJAN MOLNAR; ANA DUVNJAK; Maja Bilić Orešković; KorBox d.o.o. za trgovinu i usluge; COLLECTOR j.d.o.o. za turizam i poslovanje nekretninama; Dražen Jerković; Perica Madunić; Vedran Duvnjak; MOBIDOM d.o.o. za trgovinu i usluge; Helena Krešić; HARD-JURA društvo s ograničenom odgovornošću za informatički inženjering; MEHANIKA-ELEKTRONIKA društvo s ograničenom odgovornošću za usluge; KEMOBOJA-DUBRAVA d.o.o. za trgovinu; KERA-CENTAR društvo s ograničenom odgovornošću za građenje; Šenigazi Abdiji; Dašmir Osmani; Tomislav Antun Biber; Saša Franjić</derivirana_varijabla>
  </DomainObject.Predmet.StrankaFormated>
  <DomainObject.Predmet.StrankaFormatedOIB>
    <izvorni_sadrzaj>  TEHNOPANELI-PROJEKT d.o.o., OIB 65117169392; Eduard Plejić, OIB 03549085474; Tomislav Pokrajčić, OIB 36984384267; Gordan Krpanec, OIB 90671999891; Zlatko Kompasi, OIB 16594751585; Mario Brkić, OIB 64297652618; Ante Fabijančić, OIB 31557247793; Mario Bilandžija, OIB 91682543656; Bojan Guštin, OIB 58282120616; MG FILM D.O.O., OIB 12899870728; Vanja Crnčević, OIB 44667284554; Dino Krapinec, OIB 91719651994; Šime Andrijašević, OIB 62224835617; DRAGAN CRNČEVIĆ; JELENA POKRAJČIĆ, OIB 01658267229; Vedran Šupuković, OIB 37658193641; Martina Peričić, OIB 41096827899; Tino Duvnjak, OIB 92684215423;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Mirna Barišić, OIB 41529345090; Marko Cesar, OIB 85545271722; Ranko Simić, OIB 57239952945; Bojan Šterk, OIB 68762977829; Andrija Damjanović; Tatjana Šterk-tudić, OIB 25938500803; Jasna Vlašić, OIB 25274996015; Jelena Radić, OIB 97360146874; Damir Gruičić, OIB 02667777796; Rudolf Ljubičić; Sanja Brać, OIB 15219307478; Vedrana Džapo, OIB 00591223866; BRANIMIR DEBIĆ, IVANA NEPOMUKA, OIB 49027217247; VEDRAN MARINKOV KRELC, OIB 78961642957; HANA DOBRANI REPIĆ, OIB 49027217247; MANEDA SAVJETOVANJE društvo s ograničenom odgovornošću za trgovinu i usluge, OIB 69088418540; Anđelo Mijatović, OIB 54293857458; NA PIJEDESTALU D.O.O., OIB 11980190612; Mladen Kovačević, OIB 06843438692; Blažana Krišto, OIB 42407546063; VLADIMIR TUDIĆ, OIB 16984951756; EMA PLEJIĆ, OIB 05205330003; IVAN GALIĆ; IVAN BALETIĆ; MIROSLAV OREŠKOVIĆ; MARIO ORGULAN; Odvj.MARIO BRKIĆ, OIB 64297652618; DARJAN MOLNAR, OIB 26954696887; ANA DUVNJAK; Maja Bilić Orešković, OIB 64601897354; KorBox d.o.o. za trgovinu i usluge, OIB 54253942164; COLLECTOR j.d.o.o. za turizam i poslovanje nekretninama, OIB 82714237135; Dražen Jerković; Perica Madunić; Vedran Duvnjak, OIB 11962943087; MOBIDOM d.o.o. za trgovinu i usluge, OIB 40870983486; Helena Krešić; HARD-JURA društvo s ograničenom odgovornošću za informatički inženjering, OIB 60204973674; MEHANIKA-ELEKTRONIKA društvo s ograničenom odgovornošću za usluge, OIB 44579903781; KEMOBOJA-DUBRAVA d.o.o. za trgovinu, OIB 64021574271; KERA-CENTAR društvo s ograničenom odgovornošću za građenje, OIB 47278992354; Šenigazi Abdiji, OIB 46699553235; Dašmir Osmani, OIB 47808015294; Tomislav Antun Biber, OIB 25203714295; Saša Franjić</izvorni_sadrzaj>
    <derivirana_varijabla naziv="DomainObject.Predmet.StrankaFormatedOIB_1">  TEHNOPANELI-PROJEKT d.o.o., OIB 65117169392; Eduard Plejić, OIB 03549085474; Tomislav Pokrajčić, OIB 36984384267; Gordan Krpanec, OIB 90671999891; Zlatko Kompasi, OIB 16594751585; Mario Brkić, OIB 64297652618; Ante Fabijančić, OIB 31557247793; Mario Bilandžija, OIB 91682543656; Bojan Guštin, OIB 58282120616; MG FILM D.O.O., OIB 12899870728; Vanja Crnčević, OIB 44667284554; Dino Krapinec, OIB 91719651994; Šime Andrijašević, OIB 62224835617; DRAGAN CRNČEVIĆ; JELENA POKRAJČIĆ, OIB 01658267229; Vedran Šupuković, OIB 37658193641; Martina Peričić, OIB 41096827899; Tino Duvnjak, OIB 92684215423;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Mirna Barišić, OIB 41529345090; Marko Cesar, OIB 85545271722; Ranko Simić, OIB 57239952945; Bojan Šterk, OIB 68762977829; Andrija Damjanović; Tatjana Šterk-tudić, OIB 25938500803; Jasna Vlašić, OIB 25274996015; Jelena Radić, OIB 97360146874; Damir Gruičić, OIB 02667777796; Rudolf Ljubičić; Sanja Brać, OIB 15219307478; Vedrana Džapo, OIB 00591223866; BRANIMIR DEBIĆ, IVANA NEPOMUKA, OIB 49027217247; VEDRAN MARINKOV KRELC, OIB 78961642957; HANA DOBRANI REPIĆ, OIB 49027217247; MANEDA SAVJETOVANJE društvo s ograničenom odgovornošću za trgovinu i usluge, OIB 69088418540; Anđelo Mijatović, OIB 54293857458; NA PIJEDESTALU D.O.O., OIB 11980190612; Mladen Kovačević, OIB 06843438692; Blažana Krišto, OIB 42407546063; VLADIMIR TUDIĆ, OIB 16984951756; EMA PLEJIĆ, OIB 05205330003; IVAN GALIĆ; IVAN BALETIĆ; MIROSLAV OREŠKOVIĆ; MARIO ORGULAN; Odvj.MARIO BRKIĆ, OIB 64297652618; DARJAN MOLNAR, OIB 26954696887; ANA DUVNJAK; Maja Bilić Orešković, OIB 64601897354; KorBox d.o.o. za trgovinu i usluge, OIB 54253942164; COLLECTOR j.d.o.o. za turizam i poslovanje nekretninama, OIB 82714237135; Dražen Jerković; Perica Madunić; Vedran Duvnjak, OIB 11962943087; MOBIDOM d.o.o. za trgovinu i usluge, OIB 40870983486; Helena Krešić; HARD-JURA društvo s ograničenom odgovornošću za informatički inženjering, OIB 60204973674; MEHANIKA-ELEKTRONIKA društvo s ograničenom odgovornošću za usluge, OIB 44579903781; KEMOBOJA-DUBRAVA d.o.o. za trgovinu, OIB 64021574271; KERA-CENTAR društvo s ograničenom odgovornošću za građenje, OIB 47278992354; Šenigazi Abdiji, OIB 46699553235; Dašmir Osmani, OIB 47808015294; Tomislav Antun Biber, OIB 25203714295; Saša Franjić</derivirana_varijabla>
  </DomainObject.Predmet.StrankaFormatedOIB>
  <DomainObject.Predmet.StrankaFormatedWithAdress>
    <izvorni_sadrzaj> TEHNOPANELI-PROJEKT d.o.o., ZAHAROVA 3, 10000 Zagreb; Eduard Plejić, Ulica Josipa Mihanovića 27, 10410 Velika Gorica; Tomislav Pokrajčić, Ulica Ivana Zahara 3, 10000 Zagreb; Gordan Krpanec, Ulica Ivana Zahara 3, 10000 Zagreb; Zlatko Kompasi, Zaharova 3, 10000 Zagreb; Mario Brkić; Ante Fabijančić, Horvatovac 87, 10000 Zagreb; Mario Bilandžija, Ulica Ivana Zahara 3, 10000 Zagreb; Bojan Guštin, Draškovićeva Ulica 49, 10000 Zagreb; MG FILM D.O.O.; Vanja Crnčević, Ulica Ivana Zahara 3, 10000 Zagreb; Dino Krapinec, Ulica Ivana Zahara 3, 10000 Zagreb; Šime Andrijašević, Dalmatinska 1, 21334 Gradac; DRAGAN CRNČEVIĆ; JELENA POKRAJČIĆ; Vedran Šupuković, Ulica Ivana Zahara 3, 10000 Zagreb; Martina Peričić, Ulica Ivana Zahara 3, 10000 Zagreb; Tino Duvnjak, Ulica Ivana Zahara 3, 10000 Zagreb; MAROJE STJEPOVIĆ; Marin Pranjić; ARENA PROJEKTI d.o.o.; BRANKA CRNČEVIĆ; SAŠA UZELAC; Miljenko Nikić; Biljana Veselinović; ANTUN DAMJANOVIĆ; Nastja Kulović; Dean Krajinović, Ulica Ivana Zahara 3, 10000 Zagreb; Mirna Barišić; Marko Cesar, Srebrnjak 75, 10000 Zagreb; Ranko Simić, Naselje Slavonija Ii 2/6, 35000 Slavonski Brod; Bojan Šterk; Andrija Damjanović; Tatjana Šterk-tudić, Dr.vladka Mačeka 9, 47000 Karlovac; Jasna Vlašić; Jelena Radić; Damir Gruičić; Rudolf Ljubičić; Sanja Brać, Savska Cesta 137/2, 10000 Zagreb; Vedrana Džapo, Skokov Prilaz 4, 10000 Zagreb; BRANIMIR DEBIĆ, IVANA NEPOMUKA; VEDRAN MARINKOV KRELC; HANA DOBRANI REPIĆ; MANEDA SAVJETOVANJE društvo s ograničenom odgovornošću za trgovinu i usluge, Varaždinska 77, 10360 Sesvete; Anđelo Mijatović, Ii. Požarinje 15, 10000 Zagreb; NA PIJEDESTALU D.O.O.; Mladen Kovačević; Blažana Krišto, Selska Cesta 90 B/1, 10000 Zagreb; VLADIMIR TUDIĆ; EMA PLEJIĆ; IVAN GALIĆ; IVAN BALETIĆ; MIROSLAV OREŠKOVIĆ; MARIO ORGULAN; Odvj.MARIO BRKIĆ; DARJAN MOLNAR; ANA DUVNJAK; Maja Bilić Orešković, Ulica Ivana Zahara 3, 10000 Zagreb; KorBox d.o.o. za trgovinu i usluge, Trgovačka 6, 10000 Zagreb; COLLECTOR j.d.o.o. za turizam i poslovanje nekretninama, Dražanac 28, 21000 Split; Dražen Jerković; Perica Madunić; Vedran Duvnjak, Oboj 29 A, 10000 Zagreb; MOBIDOM d.o.o. za trgovinu i usluge, Mihovila Kombola 17/6, 10000 Zagreb; Helena Krešić; HARD-JURA društvo s ograničenom odgovornošću za informatički inženjering, Josipa Jelačića 11, 43000 Bjelovar; MEHANIKA-ELEKTRONIKA društvo s ograničenom odgovornošću za usluge, Petra Svačića 10, 10450 Donja Zdenčina; KEMOBOJA-DUBRAVA d.o.o. za trgovinu, Avenija Dubrava 37, 10000 Zagreb; KERA-CENTAR društvo s ograničenom odgovornošću za građenje, 7. Ravnice 8, 10000 Zagreb; Šenigazi Abdiji, Vrtić I. 16, 10000 Zagreb; Dašmir Osmani, Beđići 27, 10000 Zagreb; Tomislav Antun Biber, Vranovina 29, 10000 Zagreb; Saša Franjić</izvorni_sadrzaj>
    <derivirana_varijabla naziv="DomainObject.Predmet.StrankaFormatedWithAdress_1"> TEHNOPANELI-PROJEKT d.o.o., ZAHAROVA 3, 10000 Zagreb; Eduard Plejić, Ulica Josipa Mihanovića 27, 10410 Velika Gorica; Tomislav Pokrajčić, Ulica Ivana Zahara 3, 10000 Zagreb; Gordan Krpanec, Ulica Ivana Zahara 3, 10000 Zagreb; Zlatko Kompasi, Zaharova 3, 10000 Zagreb; Mario Brkić; Ante Fabijančić, Horvatovac 87, 10000 Zagreb; Mario Bilandžija, Ulica Ivana Zahara 3, 10000 Zagreb; Bojan Guštin, Draškovićeva Ulica 49, 10000 Zagreb; MG FILM D.O.O.; Vanja Crnčević, Ulica Ivana Zahara 3, 10000 Zagreb; Dino Krapinec, Ulica Ivana Zahara 3, 10000 Zagreb; Šime Andrijašević, Dalmatinska 1, 21334 Gradac; DRAGAN CRNČEVIĆ; JELENA POKRAJČIĆ; Vedran Šupuković, Ulica Ivana Zahara 3, 10000 Zagreb; Martina Peričić, Ulica Ivana Zahara 3, 10000 Zagreb; Tino Duvnjak, Ulica Ivana Zahara 3, 10000 Zagreb; MAROJE STJEPOVIĆ; Marin Pranjić; ARENA PROJEKTI d.o.o.; BRANKA CRNČEVIĆ; SAŠA UZELAC; Miljenko Nikić; Biljana Veselinović; ANTUN DAMJANOVIĆ; Nastja Kulović; Dean Krajinović, Ulica Ivana Zahara 3, 10000 Zagreb; Mirna Barišić; Marko Cesar, Srebrnjak 75, 10000 Zagreb; Ranko Simić, Naselje Slavonija Ii 2/6, 35000 Slavonski Brod; Bojan Šterk; Andrija Damjanović; Tatjana Šterk-tudić, Dr.vladka Mačeka 9, 47000 Karlovac; Jasna Vlašić; Jelena Radić; Damir Gruičić; Rudolf Ljubičić; Sanja Brać, Savska Cesta 137/2, 10000 Zagreb; Vedrana Džapo, Skokov Prilaz 4, 10000 Zagreb; BRANIMIR DEBIĆ, IVANA NEPOMUKA; VEDRAN MARINKOV KRELC; HANA DOBRANI REPIĆ; MANEDA SAVJETOVANJE društvo s ograničenom odgovornošću za trgovinu i usluge, Varaždinska 77, 10360 Sesvete; Anđelo Mijatović, Ii. Požarinje 15, 10000 Zagreb; NA PIJEDESTALU D.O.O.; Mladen Kovačević; Blažana Krišto, Selska Cesta 90 B/1, 10000 Zagreb; VLADIMIR TUDIĆ; EMA PLEJIĆ; IVAN GALIĆ; IVAN BALETIĆ; MIROSLAV OREŠKOVIĆ; MARIO ORGULAN; Odvj.MARIO BRKIĆ; DARJAN MOLNAR; ANA DUVNJAK; Maja Bilić Orešković, Ulica Ivana Zahara 3, 10000 Zagreb; KorBox d.o.o. za trgovinu i usluge, Trgovačka 6, 10000 Zagreb; COLLECTOR j.d.o.o. za turizam i poslovanje nekretninama, Dražanac 28, 21000 Split; Dražen Jerković; Perica Madunić; Vedran Duvnjak, Oboj 29 A, 10000 Zagreb; MOBIDOM d.o.o. za trgovinu i usluge, Mihovila Kombola 17/6, 10000 Zagreb; Helena Krešić; HARD-JURA društvo s ograničenom odgovornošću za informatički inženjering, Josipa Jelačića 11, 43000 Bjelovar; MEHANIKA-ELEKTRONIKA društvo s ograničenom odgovornošću za usluge, Petra Svačića 10, 10450 Donja Zdenčina; KEMOBOJA-DUBRAVA d.o.o. za trgovinu, Avenija Dubrava 37, 10000 Zagreb; KERA-CENTAR društvo s ograničenom odgovornošću za građenje, 7. Ravnice 8, 10000 Zagreb; Šenigazi Abdiji, Vrtić I. 16, 10000 Zagreb; Dašmir Osmani, Beđići 27, 10000 Zagreb; Tomislav Antun Biber, Vranovina 29, 10000 Zagreb; Saša Franjić</derivirana_varijabla>
  </DomainObject.Predmet.StrankaFormatedWithAdress>
  <DomainObject.Predmet.StrankaFormatedWithAdressOIB>
    <izvorni_sadrzaj> TEHNOPANELI-PROJEKT d.o.o., OIB 65117169392, ZAHAROVA 3, 10000 Zagreb; Eduard Plejić, OIB 03549085474, Ulica Josipa Mihanovića 27, 10410 Velika Gorica; Tomislav Pokrajčić, OIB 36984384267, Ulica Ivana Zahara 3, 10000 Zagreb; Gordan Krpanec, OIB 90671999891, Ulica Ivana Zahara 3, 10000 Zagreb; Zlatko Kompasi, OIB 16594751585, Zaharova 3, 10000 Zagreb; Mario Brkić, OIB 64297652618; Ante Fabijančić, OIB 31557247793, Horvatovac 87, 10000 Zagreb; Mario Bilandžija, OIB 91682543656, Ulica Ivana Zahara 3, 10000 Zagreb; Bojan Guštin, OIB 58282120616, Draškovićeva Ulica 49, 10000 Zagreb; MG FILM D.O.O., OIB 12899870728; Vanja Crnčević, OIB 44667284554, Ulica Ivana Zahara 3, 10000 Zagreb; Dino Krapinec, OIB 91719651994, Ulica Ivana Zahara 3, 10000 Zagreb; Šime Andrijašević, OIB 62224835617, Dalmatinska 1, 21334 Gradac; DRAGAN CRNČEVIĆ; JELENA POKRAJČIĆ, OIB 01658267229; Vedran Šupuković, OIB 37658193641, Ulica Ivana Zahara 3, 10000 Zagreb; Martina Peričić, OIB 41096827899, Ulica Ivana Zahara 3, 10000 Zagreb; Tino Duvnjak, OIB 92684215423, Ulica Ivana Zahara 3, 10000 Zagreb;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Ulica Ivana Zahara 3, 10000 Zagreb; Mirna Barišić, OIB 41529345090; Marko Cesar, OIB 85545271722, Srebrnjak 75, 10000 Zagreb; Ranko Simić, OIB 57239952945, Naselje Slavonija Ii 2/6, 35000 Slavonski Brod; Bojan Šterk, OIB 68762977829; Andrija Damjanović; Tatjana Šterk-tudić, OIB 25938500803, Dr.vladka Mačeka 9, 47000 Karlovac; Jasna Vlašić, OIB 25274996015; Jelena Radić, OIB 97360146874; Damir Gruičić, OIB 02667777796; Rudolf Ljubičić; Sanja Brać, OIB 15219307478, Savska Cesta 137/2, 10000 Zagreb; Vedrana Džapo, OIB 00591223866, Skokov Prilaz 4, 10000 Zagreb; BRANIMIR DEBIĆ, IVANA NEPOMUKA, OIB 49027217247; VEDRAN MARINKOV KRELC, OIB 78961642957; HANA DOBRANI REPIĆ, OIB 49027217247; MANEDA SAVJETOVANJE društvo s ograničenom odgovornošću za trgovinu i usluge, OIB 69088418540, Varaždinska 77, 10360 Sesvete; Anđelo Mijatović, OIB 54293857458, Ii. Požarinje 15, 10000 Zagreb; NA PIJEDESTALU D.O.O., OIB 11980190612; Mladen Kovačević, OIB 06843438692; Blažana Krišto, OIB 42407546063, Selska Cesta 90 B/1, 10000 Zagreb; VLADIMIR TUDIĆ, OIB 16984951756; EMA PLEJIĆ, OIB 05205330003; IVAN GALIĆ; IVAN BALETIĆ; MIROSLAV OREŠKOVIĆ; MARIO ORGULAN; Odvj.MARIO BRKIĆ, OIB 64297652618; DARJAN MOLNAR, OIB 26954696887; ANA DUVNJAK; Maja Bilić Orešković, OIB 64601897354, Ulica Ivana Zahara 3, 10000 Zagreb; KorBox d.o.o. za trgovinu i usluge, OIB 54253942164, Trgovačka 6, 10000 Zagreb; COLLECTOR j.d.o.o. za turizam i poslovanje nekretninama, OIB 82714237135, Dražanac 28, 21000 Split; Dražen Jerković; Perica Madunić; Vedran Duvnjak, OIB 11962943087, Oboj 29 A, 10000 Zagreb; MOBIDOM d.o.o. za trgovinu i usluge, OIB 40870983486, Mihovila Kombola 17/6, 10000 Zagreb; Helena Krešić; HARD-JURA društvo s ograničenom odgovornošću za informatički inženjering, OIB 60204973674, Josipa Jelačića 11, 43000 Bjelovar; MEHANIKA-ELEKTRONIKA društvo s ograničenom odgovornošću za usluge, OIB 44579903781, Petra Svačića 10, 10450 Donja Zdenčina; KEMOBOJA-DUBRAVA d.o.o. za trgovinu, OIB 64021574271, Avenija Dubrava 37, 10000 Zagreb; KERA-CENTAR društvo s ograničenom odgovornošću za građenje, OIB 47278992354, 7. Ravnice 8, 10000 Zagreb; Šenigazi Abdiji, OIB 46699553235, Vrtić I. 16, 10000 Zagreb; Dašmir Osmani, OIB 47808015294, Beđići 27, 10000 Zagreb; Tomislav Antun Biber, OIB 25203714295, Vranovina 29, 10000 Zagreb; Saša Franjić</izvorni_sadrzaj>
    <derivirana_varijabla naziv="DomainObject.Predmet.StrankaFormatedWithAdressOIB_1"> TEHNOPANELI-PROJEKT d.o.o., OIB 65117169392, ZAHAROVA 3, 10000 Zagreb; Eduard Plejić, OIB 03549085474, Ulica Josipa Mihanovića 27, 10410 Velika Gorica; Tomislav Pokrajčić, OIB 36984384267, Ulica Ivana Zahara 3, 10000 Zagreb; Gordan Krpanec, OIB 90671999891, Ulica Ivana Zahara 3, 10000 Zagreb; Zlatko Kompasi, OIB 16594751585, Zaharova 3, 10000 Zagreb; Mario Brkić, OIB 64297652618; Ante Fabijančić, OIB 31557247793, Horvatovac 87, 10000 Zagreb; Mario Bilandžija, OIB 91682543656, Ulica Ivana Zahara 3, 10000 Zagreb; Bojan Guštin, OIB 58282120616, Draškovićeva Ulica 49, 10000 Zagreb; MG FILM D.O.O., OIB 12899870728; Vanja Crnčević, OIB 44667284554, Ulica Ivana Zahara 3, 10000 Zagreb; Dino Krapinec, OIB 91719651994, Ulica Ivana Zahara 3, 10000 Zagreb; Šime Andrijašević, OIB 62224835617, Dalmatinska 1, 21334 Gradac; DRAGAN CRNČEVIĆ; JELENA POKRAJČIĆ, OIB 01658267229; Vedran Šupuković, OIB 37658193641, Ulica Ivana Zahara 3, 10000 Zagreb; Martina Peričić, OIB 41096827899, Ulica Ivana Zahara 3, 10000 Zagreb; Tino Duvnjak, OIB 92684215423, Ulica Ivana Zahara 3, 10000 Zagreb;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Ulica Ivana Zahara 3, 10000 Zagreb; Mirna Barišić, OIB 41529345090; Marko Cesar, OIB 85545271722, Srebrnjak 75, 10000 Zagreb; Ranko Simić, OIB 57239952945, Naselje Slavonija Ii 2/6, 35000 Slavonski Brod; Bojan Šterk, OIB 68762977829; Andrija Damjanović; Tatjana Šterk-tudić, OIB 25938500803, Dr.vladka Mačeka 9, 47000 Karlovac; Jasna Vlašić, OIB 25274996015; Jelena Radić, OIB 97360146874; Damir Gruičić, OIB 02667777796; Rudolf Ljubičić; Sanja Brać, OIB 15219307478, Savska Cesta 137/2, 10000 Zagreb; Vedrana Džapo, OIB 00591223866, Skokov Prilaz 4, 10000 Zagreb; BRANIMIR DEBIĆ, IVANA NEPOMUKA, OIB 49027217247; VEDRAN MARINKOV KRELC, OIB 78961642957; HANA DOBRANI REPIĆ, OIB 49027217247; MANEDA SAVJETOVANJE društvo s ograničenom odgovornošću za trgovinu i usluge, OIB 69088418540, Varaždinska 77, 10360 Sesvete; Anđelo Mijatović, OIB 54293857458, Ii. Požarinje 15, 10000 Zagreb; NA PIJEDESTALU D.O.O., OIB 11980190612; Mladen Kovačević, OIB 06843438692; Blažana Krišto, OIB 42407546063, Selska Cesta 90 B/1, 10000 Zagreb; VLADIMIR TUDIĆ, OIB 16984951756; EMA PLEJIĆ, OIB 05205330003; IVAN GALIĆ; IVAN BALETIĆ; MIROSLAV OREŠKOVIĆ; MARIO ORGULAN; Odvj.MARIO BRKIĆ, OIB 64297652618; DARJAN MOLNAR, OIB 26954696887; ANA DUVNJAK; Maja Bilić Orešković, OIB 64601897354, Ulica Ivana Zahara 3, 10000 Zagreb; KorBox d.o.o. za trgovinu i usluge, OIB 54253942164, Trgovačka 6, 10000 Zagreb; COLLECTOR j.d.o.o. za turizam i poslovanje nekretninama, OIB 82714237135, Dražanac 28, 21000 Split; Dražen Jerković; Perica Madunić; Vedran Duvnjak, OIB 11962943087, Oboj 29 A, 10000 Zagreb; MOBIDOM d.o.o. za trgovinu i usluge, OIB 40870983486, Mihovila Kombola 17/6, 10000 Zagreb; Helena Krešić; HARD-JURA društvo s ograničenom odgovornošću za informatički inženjering, OIB 60204973674, Josipa Jelačića 11, 43000 Bjelovar; MEHANIKA-ELEKTRONIKA društvo s ograničenom odgovornošću za usluge, OIB 44579903781, Petra Svačića 10, 10450 Donja Zdenčina; KEMOBOJA-DUBRAVA d.o.o. za trgovinu, OIB 64021574271, Avenija Dubrava 37, 10000 Zagreb; KERA-CENTAR društvo s ograničenom odgovornošću za građenje, OIB 47278992354, 7. Ravnice 8, 10000 Zagreb; Šenigazi Abdiji, OIB 46699553235, Vrtić I. 16, 10000 Zagreb; Dašmir Osmani, OIB 47808015294, Beđići 27, 10000 Zagreb; Tomislav Antun Biber, OIB 25203714295, Vranovina 29, 10000 Zagreb; Saša Franjić</derivirana_varijabla>
  </DomainObject.Predmet.StrankaFormatedWithAdressOIB>
  <DomainObject.Predmet.StrankaWithAdress>
    <izvorni_sadrzaj>TEHNOPANELI-PROJEKT d.o.o. ZAHAROVA 3,10000 Zagreb,Eduard Plejić Ulica Josipa Mihanovića 27,10410 Velika Gorica,Tomislav Pokrajčić Ulica Ivana Zahara 3,10000 Zagreb,Gordan Krpanec Ulica Ivana Zahara 3,10000 Zagreb,Zlatko Kompasi Zaharova 3,10000 Zagreb,Mario Brkić ,Ante Fabijančić Horvatovac 87,10000 Zagreb,Mario Bilandžija Ulica Ivana Zahara 3,10000 Zagreb,Bojan Guštin Draškovićeva Ulica 49,10000 Zagreb,MG FILM D.O.O. ,Vanja Crnčević Ulica Ivana Zahara 3,10000 Zagreb,Dino Krapinec Ulica Ivana Zahara 3,10000 Zagreb,Šime Andrijašević Dalmatinska 1,21334 Gradac,DRAGAN CRNČEVIĆ ,JELENA POKRAJČIĆ ,Vedran Šupuković Ulica Ivana Zahara 3,10000 Zagreb,Martina Peričić Ulica Ivana Zahara 3,10000 Zagreb,Tino Duvnjak Ulica Ivana Zahara 3,10000 Zagreb,MAROJE STJEPOVIĆ ,Marin Pranjić ,ARENA PROJEKTI d.o.o. ,BRANKA CRNČEVIĆ ,SAŠA UZELAC ,Miljenko Nikić ,Biljana Veselinović ,ANTUN DAMJANOVIĆ ,Nastja Kulović ,Dean Krajinović Ulica Ivana Zahara 3,10000 Zagreb,Mirna Barišić ,Marko Cesar Srebrnjak 75,10000 Zagreb,Ranko Simić Naselje Slavonija Ii 2/6,35000 Slavonski Brod,Bojan Šterk ,Andrija Damjanović ,Tatjana Šterk-tudić Dr.vladka Mačeka 9,47000 Karlovac,Jasna Vlašić ,Jelena Radić ,Damir Gruičić ,Rudolf Ljubičić ,Sanja Brać Savska Cesta 137/2,10000 Zagreb,Vedrana Džapo Skokov Prilaz 4,10000 Zagreb,BRANIMIR DEBIĆ, IVANA NEPOMUKA ,VEDRAN MARINKOV KRELC ,HANA DOBRANI REPIĆ ,MANEDA SAVJETOVANJE društvo s ograničenom odgovornošću za trgovinu i usluge Varaždinska 77,10360 Sesvete,Anđelo Mijatović Ii. Požarinje 15,10000 Zagreb,NA PIJEDESTALU D.O.O. ,Mladen Kovačević ,Blažana Krišto Selska Cesta 90 B/1,10000 Zagreb,VLADIMIR TUDIĆ ,EMA PLEJIĆ ,IVAN GALIĆ ,IVAN BALETIĆ ,MIROSLAV OREŠKOVIĆ ,MARIO ORGULAN ,Odvj.MARIO BRKIĆ ,DARJAN MOLNAR ,ANA DUVNJAK ,Maja Bilić Orešković Ulica Ivana Zahara 3,10000 Zagreb,KorBox d.o.o. za trgovinu i usluge Trgovačka 6,10000 Zagreb,COLLECTOR j.d.o.o. za turizam i poslovanje nekretninama Dražanac 28,21000 Split,Dražen Jerković ,Perica Madunić ,Vedran Duvnjak Oboj 29 A,10000 Zagreb,MOBIDOM d.o.o. za trgovinu i usluge Mihovila Kombola 17/6,10000 Zagreb,Helena Krešić ,HARD-JURA društvo s ograničenom odgovornošću za informatički inženjering Josipa Jelačića 11,43000 Bjelovar,MEHANIKA-ELEKTRONIKA društvo s ograničenom odgovornošću za usluge Petra Svačića 10,10450 Donja Zdenčina,KEMOBOJA-DUBRAVA d.o.o. za trgovinu Avenija Dubrava 37,10000 Zagreb,KERA-CENTAR društvo s ograničenom odgovornošću za građenje 7. Ravnice 8,10000 Zagreb,Šenigazi Abdiji Vrtić I. 16,10000 Zagreb,Dašmir Osmani Beđići 27,10000 Zagreb,Tomislav Antun Biber Vranovina 29,10000 Zagreb,Saša Franjić </izvorni_sadrzaj>
    <derivirana_varijabla naziv="DomainObject.Predmet.StrankaWithAdress_1">TEHNOPANELI-PROJEKT d.o.o. ZAHAROVA 3,10000 Zagreb,Eduard Plejić Ulica Josipa Mihanovića 27,10410 Velika Gorica,Tomislav Pokrajčić Ulica Ivana Zahara 3,10000 Zagreb,Gordan Krpanec Ulica Ivana Zahara 3,10000 Zagreb,Zlatko Kompasi Zaharova 3,10000 Zagreb,Mario Brkić ,Ante Fabijančić Horvatovac 87,10000 Zagreb,Mario Bilandžija Ulica Ivana Zahara 3,10000 Zagreb,Bojan Guštin Draškovićeva Ulica 49,10000 Zagreb,MG FILM D.O.O. ,Vanja Crnčević Ulica Ivana Zahara 3,10000 Zagreb,Dino Krapinec Ulica Ivana Zahara 3,10000 Zagreb,Šime Andrijašević Dalmatinska 1,21334 Gradac,DRAGAN CRNČEVIĆ ,JELENA POKRAJČIĆ ,Vedran Šupuković Ulica Ivana Zahara 3,10000 Zagreb,Martina Peričić Ulica Ivana Zahara 3,10000 Zagreb,Tino Duvnjak Ulica Ivana Zahara 3,10000 Zagreb,MAROJE STJEPOVIĆ ,Marin Pranjić ,ARENA PROJEKTI d.o.o. ,BRANKA CRNČEVIĆ ,SAŠA UZELAC ,Miljenko Nikić ,Biljana Veselinović ,ANTUN DAMJANOVIĆ ,Nastja Kulović ,Dean Krajinović Ulica Ivana Zahara 3,10000 Zagreb,Mirna Barišić ,Marko Cesar Srebrnjak 75,10000 Zagreb,Ranko Simić Naselje Slavonija Ii 2/6,35000 Slavonski Brod,Bojan Šterk ,Andrija Damjanović ,Tatjana Šterk-tudić Dr.vladka Mačeka 9,47000 Karlovac,Jasna Vlašić ,Jelena Radić ,Damir Gruičić ,Rudolf Ljubičić ,Sanja Brać Savska Cesta 137/2,10000 Zagreb,Vedrana Džapo Skokov Prilaz 4,10000 Zagreb,BRANIMIR DEBIĆ, IVANA NEPOMUKA ,VEDRAN MARINKOV KRELC ,HANA DOBRANI REPIĆ ,MANEDA SAVJETOVANJE društvo s ograničenom odgovornošću za trgovinu i usluge Varaždinska 77,10360 Sesvete,Anđelo Mijatović Ii. Požarinje 15,10000 Zagreb,NA PIJEDESTALU D.O.O. ,Mladen Kovačević ,Blažana Krišto Selska Cesta 90 B/1,10000 Zagreb,VLADIMIR TUDIĆ ,EMA PLEJIĆ ,IVAN GALIĆ ,IVAN BALETIĆ ,MIROSLAV OREŠKOVIĆ ,MARIO ORGULAN ,Odvj.MARIO BRKIĆ ,DARJAN MOLNAR ,ANA DUVNJAK ,Maja Bilić Orešković Ulica Ivana Zahara 3,10000 Zagreb,KorBox d.o.o. za trgovinu i usluge Trgovačka 6,10000 Zagreb,COLLECTOR j.d.o.o. za turizam i poslovanje nekretninama Dražanac 28,21000 Split,Dražen Jerković ,Perica Madunić ,Vedran Duvnjak Oboj 29 A,10000 Zagreb,MOBIDOM d.o.o. za trgovinu i usluge Mihovila Kombola 17/6,10000 Zagreb,Helena Krešić ,HARD-JURA društvo s ograničenom odgovornošću za informatički inženjering Josipa Jelačića 11,43000 Bjelovar,MEHANIKA-ELEKTRONIKA društvo s ograničenom odgovornošću za usluge Petra Svačića 10,10450 Donja Zdenčina,KEMOBOJA-DUBRAVA d.o.o. za trgovinu Avenija Dubrava 37,10000 Zagreb,KERA-CENTAR društvo s ograničenom odgovornošću za građenje 7. Ravnice 8,10000 Zagreb,Šenigazi Abdiji Vrtić I. 16,10000 Zagreb,Dašmir Osmani Beđići 27,10000 Zagreb,Tomislav Antun Biber Vranovina 29,10000 Zagreb,Saša Franjić </derivirana_varijabla>
  </DomainObject.Predmet.StrankaWithAdress>
  <DomainObject.Predmet.StrankaWithAdressOIB>
    <izvorni_sadrzaj>TEHNOPANELI-PROJEKT d.o.o., OIB 65117169392, ZAHAROVA 3,10000 Zagreb,Eduard Plejić, OIB 03549085474, Ulica Josipa Mihanovića 27,10410 Velika Gorica,Tomislav Pokrajčić, OIB 36984384267, Ulica Ivana Zahara 3,10000 Zagreb,Gordan Krpanec, OIB 90671999891, Ulica Ivana Zahara 3,10000 Zagreb,Zlatko Kompasi, OIB 16594751585, Zaharova 3,10000 Zagreb,Mario Brkić, OIB 64297652618,Ante Fabijančić, OIB 31557247793, Horvatovac 87,10000 Zagreb,Mario Bilandžija, OIB 91682543656, Ulica Ivana Zahara 3,10000 Zagreb,Bojan Guštin, OIB 58282120616, Draškovićeva Ulica 49,10000 Zagreb,MG FILM D.O.O., OIB 12899870728,Vanja Crnčević, OIB 44667284554, Ulica Ivana Zahara 3,10000 Zagreb,Dino Krapinec, OIB 91719651994, Ulica Ivana Zahara 3,10000 Zagreb,Šime Andrijašević, OIB 62224835617, Dalmatinska 1,21334 Gradac,DRAGAN CRNČEVIĆ,JELENA POKRAJČIĆ, OIB 01658267229,Vedran Šupuković, OIB 37658193641, Ulica Ivana Zahara 3,10000 Zagreb,Martina Peričić, OIB 41096827899, Ulica Ivana Zahara 3,10000 Zagreb,Tino Duvnjak, OIB 92684215423, Ulica Ivana Zahara 3,10000 Zagreb,MAROJE STJEPOVIĆ, OIB 57640555089,Marin Pranjić,ARENA PROJEKTI d.o.o.,BRANKA CRNČEVIĆ,SAŠA UZELAC, OIB 66075039071,Miljenko Nikić, OIB 46083636726,Biljana Veselinović, OIB 40540752790,ANTUN DAMJANOVIĆ, OIB 70828687260,Nastja Kulović, OIB 88530409065,Dean Krajinović, OIB 61735907750, Ulica Ivana Zahara 3,10000 Zagreb,Mirna Barišić, OIB 41529345090,Marko Cesar, OIB 85545271722, Srebrnjak 75,10000 Zagreb,Ranko Simić, OIB 57239952945, Naselje Slavonija Ii 2/6,35000 Slavonski Brod,Bojan Šterk, OIB 68762977829,Andrija Damjanović,Tatjana Šterk-tudić, OIB 25938500803, Dr.vladka Mačeka 9,47000 Karlovac,Jasna Vlašić, OIB 25274996015,Jelena Radić, OIB 97360146874,Damir Gruičić, OIB 02667777796,Rudolf Ljubičić,Sanja Brać, OIB 15219307478, Savska Cesta 137/2,10000 Zagreb,Vedrana Džapo, OIB 00591223866, Skokov Prilaz 4,10000 Zagreb,BRANIMIR DEBIĆ, IVANA NEPOMUKA, OIB 49027217247,VEDRAN MARINKOV KRELC, OIB 78961642957,HANA DOBRANI REPIĆ, OIB 49027217247,MANEDA SAVJETOVANJE društvo s ograničenom odgovornošću za trgovinu i usluge, OIB 69088418540, Varaždinska 77,10360 Sesvete,Anđelo Mijatović, OIB 54293857458, Ii. Požarinje 15,10000 Zagreb,NA PIJEDESTALU D.O.O., OIB 11980190612,Mladen Kovačević, OIB 06843438692,Blažana Krišto, OIB 42407546063, Selska Cesta 90 B/1,10000 Zagreb,VLADIMIR TUDIĆ, OIB 16984951756,EMA PLEJIĆ, OIB 05205330003,IVAN GALIĆ,IVAN BALETIĆ,MIROSLAV OREŠKOVIĆ,MARIO ORGULAN,Odvj.MARIO BRKIĆ, OIB 64297652618,DARJAN MOLNAR, OIB 26954696887,ANA DUVNJAK,Maja Bilić Orešković, OIB 64601897354, Ulica Ivana Zahara 3,10000 Zagreb,KorBox d.o.o. za trgovinu i usluge, OIB 54253942164, Trgovačka 6,10000 Zagreb,COLLECTOR j.d.o.o. za turizam i poslovanje nekretninama, OIB 82714237135, Dražanac 28,21000 Split,Dražen Jerković,Perica Madunić,Vedran Duvnjak, OIB 11962943087, Oboj 29 A,10000 Zagreb,MOBIDOM d.o.o. za trgovinu i usluge, OIB 40870983486, Mihovila Kombola 17/6,10000 Zagreb,Helena Krešić,HARD-JURA društvo s ograničenom odgovornošću za informatički inženjering, OIB 60204973674, Josipa Jelačića 11,43000 Bjelovar,MEHANIKA-ELEKTRONIKA društvo s ograničenom odgovornošću za usluge, OIB 44579903781, Petra Svačića 10,10450 Donja Zdenčina,KEMOBOJA-DUBRAVA d.o.o. za trgovinu, OIB 64021574271, Avenija Dubrava 37,10000 Zagreb,KERA-CENTAR društvo s ograničenom odgovornošću za građenje, OIB 47278992354, 7. Ravnice 8,10000 Zagreb,Šenigazi Abdiji, OIB 46699553235, Vrtić I. 16,10000 Zagreb,Dašmir Osmani, OIB 47808015294, Beđići 27,10000 Zagreb,Tomislav Antun Biber, OIB 25203714295, Vranovina 29,10000 Zagreb,Saša Franjić</izvorni_sadrzaj>
    <derivirana_varijabla naziv="DomainObject.Predmet.StrankaWithAdressOIB_1">TEHNOPANELI-PROJEKT d.o.o., OIB 65117169392, ZAHAROVA 3,10000 Zagreb,Eduard Plejić, OIB 03549085474, Ulica Josipa Mihanovića 27,10410 Velika Gorica,Tomislav Pokrajčić, OIB 36984384267, Ulica Ivana Zahara 3,10000 Zagreb,Gordan Krpanec, OIB 90671999891, Ulica Ivana Zahara 3,10000 Zagreb,Zlatko Kompasi, OIB 16594751585, Zaharova 3,10000 Zagreb,Mario Brkić, OIB 64297652618,Ante Fabijančić, OIB 31557247793, Horvatovac 87,10000 Zagreb,Mario Bilandžija, OIB 91682543656, Ulica Ivana Zahara 3,10000 Zagreb,Bojan Guštin, OIB 58282120616, Draškovićeva Ulica 49,10000 Zagreb,MG FILM D.O.O., OIB 12899870728,Vanja Crnčević, OIB 44667284554, Ulica Ivana Zahara 3,10000 Zagreb,Dino Krapinec, OIB 91719651994, Ulica Ivana Zahara 3,10000 Zagreb,Šime Andrijašević, OIB 62224835617, Dalmatinska 1,21334 Gradac,DRAGAN CRNČEVIĆ,JELENA POKRAJČIĆ, OIB 01658267229,Vedran Šupuković, OIB 37658193641, Ulica Ivana Zahara 3,10000 Zagreb,Martina Peričić, OIB 41096827899, Ulica Ivana Zahara 3,10000 Zagreb,Tino Duvnjak, OIB 92684215423, Ulica Ivana Zahara 3,10000 Zagreb,MAROJE STJEPOVIĆ, OIB 57640555089,Marin Pranjić,ARENA PROJEKTI d.o.o.,BRANKA CRNČEVIĆ,SAŠA UZELAC, OIB 66075039071,Miljenko Nikić, OIB 46083636726,Biljana Veselinović, OIB 40540752790,ANTUN DAMJANOVIĆ, OIB 70828687260,Nastja Kulović, OIB 88530409065,Dean Krajinović, OIB 61735907750, Ulica Ivana Zahara 3,10000 Zagreb,Mirna Barišić, OIB 41529345090,Marko Cesar, OIB 85545271722, Srebrnjak 75,10000 Zagreb,Ranko Simić, OIB 57239952945, Naselje Slavonija Ii 2/6,35000 Slavonski Brod,Bojan Šterk, OIB 68762977829,Andrija Damjanović,Tatjana Šterk-tudić, OIB 25938500803, Dr.vladka Mačeka 9,47000 Karlovac,Jasna Vlašić, OIB 25274996015,Jelena Radić, OIB 97360146874,Damir Gruičić, OIB 02667777796,Rudolf Ljubičić,Sanja Brać, OIB 15219307478, Savska Cesta 137/2,10000 Zagreb,Vedrana Džapo, OIB 00591223866, Skokov Prilaz 4,10000 Zagreb,BRANIMIR DEBIĆ, IVANA NEPOMUKA, OIB 49027217247,VEDRAN MARINKOV KRELC, OIB 78961642957,HANA DOBRANI REPIĆ, OIB 49027217247,MANEDA SAVJETOVANJE društvo s ograničenom odgovornošću za trgovinu i usluge, OIB 69088418540, Varaždinska 77,10360 Sesvete,Anđelo Mijatović, OIB 54293857458, Ii. Požarinje 15,10000 Zagreb,NA PIJEDESTALU D.O.O., OIB 11980190612,Mladen Kovačević, OIB 06843438692,Blažana Krišto, OIB 42407546063, Selska Cesta 90 B/1,10000 Zagreb,VLADIMIR TUDIĆ, OIB 16984951756,EMA PLEJIĆ, OIB 05205330003,IVAN GALIĆ,IVAN BALETIĆ,MIROSLAV OREŠKOVIĆ,MARIO ORGULAN,Odvj.MARIO BRKIĆ, OIB 64297652618,DARJAN MOLNAR, OIB 26954696887,ANA DUVNJAK,Maja Bilić Orešković, OIB 64601897354, Ulica Ivana Zahara 3,10000 Zagreb,KorBox d.o.o. za trgovinu i usluge, OIB 54253942164, Trgovačka 6,10000 Zagreb,COLLECTOR j.d.o.o. za turizam i poslovanje nekretninama, OIB 82714237135, Dražanac 28,21000 Split,Dražen Jerković,Perica Madunić,Vedran Duvnjak, OIB 11962943087, Oboj 29 A,10000 Zagreb,MOBIDOM d.o.o. za trgovinu i usluge, OIB 40870983486, Mihovila Kombola 17/6,10000 Zagreb,Helena Krešić,HARD-JURA društvo s ograničenom odgovornošću za informatički inženjering, OIB 60204973674, Josipa Jelačića 11,43000 Bjelovar,MEHANIKA-ELEKTRONIKA društvo s ograničenom odgovornošću za usluge, OIB 44579903781, Petra Svačića 10,10450 Donja Zdenčina,KEMOBOJA-DUBRAVA d.o.o. za trgovinu, OIB 64021574271, Avenija Dubrava 37,10000 Zagreb,KERA-CENTAR društvo s ograničenom odgovornošću za građenje, OIB 47278992354, 7. Ravnice 8,10000 Zagreb,Šenigazi Abdiji, OIB 46699553235, Vrtić I. 16,10000 Zagreb,Dašmir Osmani, OIB 47808015294, Beđići 27,10000 Zagreb,Tomislav Antun Biber, OIB 25203714295, Vranovina 29,10000 Zagreb,Saša Franjić</derivirana_varijabla>
  </DomainObject.Predmet.StrankaWithAdressOIB>
  <DomainObject.Predmet.StrankaNazivFormated>
    <izvorni_sadrzaj>TEHNOPANELI-PROJEKT d.o.o.,Eduard Plejić,Tomislav Pokrajčić,Gordan Krpanec,Zlatko Kompasi,Mario Brkić,Ante Fabijančić,Mario Bilandžija,Bojan Guštin,MG FILM D.O.O.,Vanja Crnčević,Dino Krapinec,Šime Andrijašević,DRAGAN CRNČEVIĆ,JELENA POKRAJČIĆ,Vedran Šupuković,Martina Peričić,Tino Duvnjak,MAROJE STJEPOVIĆ,Marin Pranjić,ARENA PROJEKTI d.o.o.,BRANKA CRNČEVIĆ,SAŠA UZELAC,Miljenko Nikić,Biljana Veselinović,ANTUN DAMJANOVIĆ,Nastja Kulović,Dean Krajinović,Mirna Barišić,Marko Cesar,Ranko Simić,Bojan Šterk,Andrija Damjanović,Tatjana Šterk-tudić,Jasna Vlašić,Jelena Radić,Damir Gruičić,Rudolf Ljubičić,Sanja Brać,Vedrana Džapo,BRANIMIR DEBIĆ, IVANA NEPOMUKA,VEDRAN MARINKOV KRELC,HANA DOBRANI REPIĆ,MANEDA SAVJETOVANJE društvo s ograničenom odgovornošću za trgovinu i usluge,Anđelo Mijatović,NA PIJEDESTALU D.O.O.,Mladen Kovačević,Blažana Krišto,VLADIMIR TUDIĆ,EMA PLEJIĆ,IVAN GALIĆ,IVAN BALETIĆ,MIROSLAV OREŠKOVIĆ,MARIO ORGULAN,Odvj.MARIO BRKIĆ,DARJAN MOLNAR,ANA DUVNJAK,Maja Bilić Orešković,KorBox d.o.o. za trgovinu i usluge,COLLECTOR j.d.o.o. za turizam i poslovanje nekretninama,Dražen Jerković,Perica Madunić,Vedran Duvnjak,MOBIDOM d.o.o. za trgovinu i usluge,Helena Krešić,HARD-JURA društvo s ograničenom odgovornošću za informatički inženjering,MEHANIKA-ELEKTRONIKA društvo s ograničenom odgovornošću za usluge,KEMOBOJA-DUBRAVA d.o.o. za trgovinu,KERA-CENTAR društvo s ograničenom odgovornošću za građenje,Šenigazi Abdiji,Dašmir Osmani,Tomislav Antun Biber,Saša Franjić</izvorni_sadrzaj>
    <derivirana_varijabla naziv="DomainObject.Predmet.StrankaNazivFormated_1">TEHNOPANELI-PROJEKT d.o.o.,Eduard Plejić,Tomislav Pokrajčić,Gordan Krpanec,Zlatko Kompasi,Mario Brkić,Ante Fabijančić,Mario Bilandžija,Bojan Guštin,MG FILM D.O.O.,Vanja Crnčević,Dino Krapinec,Šime Andrijašević,DRAGAN CRNČEVIĆ,JELENA POKRAJČIĆ,Vedran Šupuković,Martina Peričić,Tino Duvnjak,MAROJE STJEPOVIĆ,Marin Pranjić,ARENA PROJEKTI d.o.o.,BRANKA CRNČEVIĆ,SAŠA UZELAC,Miljenko Nikić,Biljana Veselinović,ANTUN DAMJANOVIĆ,Nastja Kulović,Dean Krajinović,Mirna Barišić,Marko Cesar,Ranko Simić,Bojan Šterk,Andrija Damjanović,Tatjana Šterk-tudić,Jasna Vlašić,Jelena Radić,Damir Gruičić,Rudolf Ljubičić,Sanja Brać,Vedrana Džapo,BRANIMIR DEBIĆ, IVANA NEPOMUKA,VEDRAN MARINKOV KRELC,HANA DOBRANI REPIĆ,MANEDA SAVJETOVANJE društvo s ograničenom odgovornošću za trgovinu i usluge,Anđelo Mijatović,NA PIJEDESTALU D.O.O.,Mladen Kovačević,Blažana Krišto,VLADIMIR TUDIĆ,EMA PLEJIĆ,IVAN GALIĆ,IVAN BALETIĆ,MIROSLAV OREŠKOVIĆ,MARIO ORGULAN,Odvj.MARIO BRKIĆ,DARJAN MOLNAR,ANA DUVNJAK,Maja Bilić Orešković,KorBox d.o.o. za trgovinu i usluge,COLLECTOR j.d.o.o. za turizam i poslovanje nekretninama,Dražen Jerković,Perica Madunić,Vedran Duvnjak,MOBIDOM d.o.o. za trgovinu i usluge,Helena Krešić,HARD-JURA društvo s ograničenom odgovornošću za informatički inženjering,MEHANIKA-ELEKTRONIKA društvo s ograničenom odgovornošću za usluge,KEMOBOJA-DUBRAVA d.o.o. za trgovinu,KERA-CENTAR društvo s ograničenom odgovornošću za građenje,Šenigazi Abdiji,Dašmir Osmani,Tomislav Antun Biber,Saša Franjić</derivirana_varijabla>
  </DomainObject.Predmet.StrankaNazivFormated>
  <DomainObject.Predmet.StrankaNazivFormatedOIB>
    <izvorni_sadrzaj>TEHNOPANELI-PROJEKT d.o.o., OIB 65117169392,Eduard Plejić, OIB 03549085474,Tomislav Pokrajčić, OIB 36984384267,Gordan Krpanec, OIB 90671999891,Zlatko Kompasi, OIB 16594751585,Mario Brkić, OIB 64297652618,Ante Fabijančić, OIB 31557247793,Mario Bilandžija, OIB 91682543656,Bojan Guštin, OIB 58282120616,MG FILM D.O.O., OIB 12899870728,Vanja Crnčević, OIB 44667284554,Dino Krapinec, OIB 91719651994,Šime Andrijašević, OIB 62224835617,DRAGAN CRNČEVIĆ,JELENA POKRAJČIĆ, OIB 01658267229,Vedran Šupuković, OIB 37658193641,Martina Peričić, OIB 41096827899,Tino Duvnjak, OIB 92684215423,MAROJE STJEPOVIĆ, OIB 57640555089,Marin Pranjić,ARENA PROJEKTI d.o.o.,BRANKA CRNČEVIĆ,SAŠA UZELAC, OIB 66075039071,Miljenko Nikić, OIB 46083636726,Biljana Veselinović, OIB 40540752790,ANTUN DAMJANOVIĆ, OIB 70828687260,Nastja Kulović, OIB 88530409065,Dean Krajinović, OIB 61735907750,Mirna Barišić, OIB 41529345090,Marko Cesar, OIB 85545271722,Ranko Simić, OIB 57239952945,Bojan Šterk, OIB 68762977829,Andrija Damjanović,Tatjana Šterk-tudić, OIB 25938500803,Jasna Vlašić, OIB 25274996015,Jelena Radić, OIB 97360146874,Damir Gruičić, OIB 02667777796,Rudolf Ljubičić,Sanja Brać, OIB 15219307478,Vedrana Džapo, OIB 00591223866,BRANIMIR DEBIĆ, IVANA NEPOMUKA, OIB 49027217247,VEDRAN MARINKOV KRELC, OIB 78961642957,HANA DOBRANI REPIĆ, OIB 49027217247,MANEDA SAVJETOVANJE društvo s ograničenom odgovornošću za trgovinu i usluge, OIB 69088418540,Anđelo Mijatović, OIB 54293857458,NA PIJEDESTALU D.O.O., OIB 11980190612,Mladen Kovačević, OIB 06843438692,Blažana Krišto, OIB 42407546063,VLADIMIR TUDIĆ, OIB 16984951756,EMA PLEJIĆ, OIB 05205330003,IVAN GALIĆ,IVAN BALETIĆ,MIROSLAV OREŠKOVIĆ,MARIO ORGULAN,Odvj.MARIO BRKIĆ, OIB 64297652618,DARJAN MOLNAR, OIB 26954696887,ANA DUVNJAK,Maja Bilić Orešković, OIB 64601897354,KorBox d.o.o. za trgovinu i usluge, OIB 54253942164,COLLECTOR j.d.o.o. za turizam i poslovanje nekretninama, OIB 82714237135,Dražen Jerković,Perica Madunić,Vedran Duvnjak, OIB 11962943087,MOBIDOM d.o.o. za trgovinu i usluge, OIB 40870983486,Helena Krešić,HARD-JURA društvo s ograničenom odgovornošću za informatički inženjering, OIB 60204973674,MEHANIKA-ELEKTRONIKA društvo s ograničenom odgovornošću za usluge, OIB 44579903781,KEMOBOJA-DUBRAVA d.o.o. za trgovinu, OIB 64021574271,KERA-CENTAR društvo s ograničenom odgovornošću za građenje, OIB 47278992354,Šenigazi Abdiji, OIB 46699553235,Dašmir Osmani, OIB 47808015294,Tomislav Antun Biber, OIB 25203714295,Saša Franjić</izvorni_sadrzaj>
    <derivirana_varijabla naziv="DomainObject.Predmet.StrankaNazivFormatedOIB_1">TEHNOPANELI-PROJEKT d.o.o., OIB 65117169392,Eduard Plejić, OIB 03549085474,Tomislav Pokrajčić, OIB 36984384267,Gordan Krpanec, OIB 90671999891,Zlatko Kompasi, OIB 16594751585,Mario Brkić, OIB 64297652618,Ante Fabijančić, OIB 31557247793,Mario Bilandžija, OIB 91682543656,Bojan Guštin, OIB 58282120616,MG FILM D.O.O., OIB 12899870728,Vanja Crnčević, OIB 44667284554,Dino Krapinec, OIB 91719651994,Šime Andrijašević, OIB 62224835617,DRAGAN CRNČEVIĆ,JELENA POKRAJČIĆ, OIB 01658267229,Vedran Šupuković, OIB 37658193641,Martina Peričić, OIB 41096827899,Tino Duvnjak, OIB 92684215423,MAROJE STJEPOVIĆ, OIB 57640555089,Marin Pranjić,ARENA PROJEKTI d.o.o.,BRANKA CRNČEVIĆ,SAŠA UZELAC, OIB 66075039071,Miljenko Nikić, OIB 46083636726,Biljana Veselinović, OIB 40540752790,ANTUN DAMJANOVIĆ, OIB 70828687260,Nastja Kulović, OIB 88530409065,Dean Krajinović, OIB 61735907750,Mirna Barišić, OIB 41529345090,Marko Cesar, OIB 85545271722,Ranko Simić, OIB 57239952945,Bojan Šterk, OIB 68762977829,Andrija Damjanović,Tatjana Šterk-tudić, OIB 25938500803,Jasna Vlašić, OIB 25274996015,Jelena Radić, OIB 97360146874,Damir Gruičić, OIB 02667777796,Rudolf Ljubičić,Sanja Brać, OIB 15219307478,Vedrana Džapo, OIB 00591223866,BRANIMIR DEBIĆ, IVANA NEPOMUKA, OIB 49027217247,VEDRAN MARINKOV KRELC, OIB 78961642957,HANA DOBRANI REPIĆ, OIB 49027217247,MANEDA SAVJETOVANJE društvo s ograničenom odgovornošću za trgovinu i usluge, OIB 69088418540,Anđelo Mijatović, OIB 54293857458,NA PIJEDESTALU D.O.O., OIB 11980190612,Mladen Kovačević, OIB 06843438692,Blažana Krišto, OIB 42407546063,VLADIMIR TUDIĆ, OIB 16984951756,EMA PLEJIĆ, OIB 05205330003,IVAN GALIĆ,IVAN BALETIĆ,MIROSLAV OREŠKOVIĆ,MARIO ORGULAN,Odvj.MARIO BRKIĆ, OIB 64297652618,DARJAN MOLNAR, OIB 26954696887,ANA DUVNJAK,Maja Bilić Orešković, OIB 64601897354,KorBox d.o.o. za trgovinu i usluge, OIB 54253942164,COLLECTOR j.d.o.o. za turizam i poslovanje nekretninama, OIB 82714237135,Dražen Jerković,Perica Madunić,Vedran Duvnjak, OIB 11962943087,MOBIDOM d.o.o. za trgovinu i usluge, OIB 40870983486,Helena Krešić,HARD-JURA društvo s ograničenom odgovornošću za informatički inženjering, OIB 60204973674,MEHANIKA-ELEKTRONIKA društvo s ograničenom odgovornošću za usluge, OIB 44579903781,KEMOBOJA-DUBRAVA d.o.o. za trgovinu, OIB 64021574271,KERA-CENTAR društvo s ograničenom odgovornošću za građenje, OIB 47278992354,Šenigazi Abdiji, OIB 46699553235,Dašmir Osmani, OIB 47808015294,Tomislav Antun Biber, OIB 25203714295,Saša Franjić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izvorni_sadrzaj>
    <derivirana_varijabla naziv="DomainObject.Predmet.StrankaListFormated_1">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derivirana_varijabla>
  </DomainObject.Predmet.StrankaListFormated>
  <DomainObject.Predmet.StrankaListFormatedOIB>
    <izvorni_sadrzaj>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Madunić</item>
      <item>Vedran Duvnjak, OIB 11962943087</item>
      <item>MOBIDOM d.o.o. za trgovinu i usluge, OIB 40870983486</item>
      <item>Helena Krešić</item>
      <item>HARD-JURA društvo s ograničenom odgovornošću za informatički inženjering, OIB 60204973674</item>
      <item>MEHANIKA-ELEKTRONIKA društvo s ograničenom odgovornošću za usluge, OIB 44579903781</item>
      <item>KEMOBOJA-DUBRAVA d.o.o. za trgovinu, OIB 64021574271</item>
      <item>KERA-CENTAR društvo s ograničenom odgovornošću za građenje, OIB 47278992354</item>
      <item>Šenigazi Abdiji, OIB 46699553235</item>
      <item>Dašmir Osmani, OIB 47808015294</item>
      <item>Tomislav Antun Biber, OIB 25203714295</item>
      <item>Saša Franjić</item>
    </izvorni_sadrzaj>
    <derivirana_varijabla naziv="DomainObject.Predmet.StrankaListFormatedOIB_1">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Madunić</item>
      <item>Vedran Duvnjak, OIB 11962943087</item>
      <item>MOBIDOM d.o.o. za trgovinu i usluge, OIB 40870983486</item>
      <item>Helena Krešić</item>
      <item>HARD-JURA društvo s ograničenom odgovornošću za informatički inženjering, OIB 60204973674</item>
      <item>MEHANIKA-ELEKTRONIKA društvo s ograničenom odgovornošću za usluge, OIB 44579903781</item>
      <item>KEMOBOJA-DUBRAVA d.o.o. za trgovinu, OIB 64021574271</item>
      <item>KERA-CENTAR društvo s ograničenom odgovornošću za građenje, OIB 47278992354</item>
      <item>Šenigazi Abdiji, OIB 46699553235</item>
      <item>Dašmir Osmani, OIB 47808015294</item>
      <item>Tomislav Antun Biber, OIB 25203714295</item>
      <item>Saša Franjić</item>
    </derivirana_varijabla>
  </DomainObject.Predmet.StrankaListFormatedOIB>
  <DomainObject.Predmet.StrankaListFormatedWithAdress>
    <izvorni_sadrzaj>
      <item>TEHNOPANELI-PROJEKT d.o.o., ZAHAROVA 3, 10000 Zagreb</item>
      <item>Eduard Plejić, Ulica Josipa Mihanovića 27, 10410 Velika Gorica</item>
      <item>Tomislav Pokrajčić, Ulica Ivana Zahara 3, 10000 Zagreb</item>
      <item>Gordan Krpanec, Ulica Ivana Zahara 3, 10000 Zagreb</item>
      <item>Zlatko Kompasi, Zaharova 3, 10000 Zagreb</item>
      <item>Mario Brkić</item>
      <item>Ante Fabijančić, Horvatovac 87, 10000 Zagreb</item>
      <item>Mario Bilandžija, Ulica Ivana Zahara 3, 10000 Zagreb</item>
      <item>Bojan Guštin, Draškovićeva Ulica 49, 10000 Zagreb</item>
      <item>MG FILM D.O.O.</item>
      <item>Vanja Crnčević, Ulica Ivana Zahara 3, 10000 Zagreb</item>
      <item>Dino Krapinec, Ulica Ivana Zahara 3, 10000 Zagreb</item>
      <item>Šime Andrijašević, Dalmatinska 1, 21334 Gradac</item>
      <item>DRAGAN CRNČEVIĆ</item>
      <item>JELENA POKRAJČIĆ</item>
      <item>Vedran Šupuković, Ulica Ivana Zahara 3, 10000 Zagreb</item>
      <item>Martina Peričić, Ulica Ivana Zahara 3, 10000 Zagreb</item>
      <item>Tino Duvnjak, Ulica Ivana Zahara 3, 10000 Zagreb</item>
      <item>MAROJE STJEPOVIĆ</item>
      <item>Marin Pranjić</item>
      <item>ARENA PROJEKTI d.o.o.</item>
      <item>BRANKA CRNČEVIĆ</item>
      <item>SAŠA UZELAC</item>
      <item>Miljenko Nikić</item>
      <item>Biljana Veselinović</item>
      <item>ANTUN DAMJANOVIĆ</item>
      <item>Nastja Kulović</item>
      <item>Dean Krajinović, Ulica Ivana Zahara 3, 10000 Zagreb</item>
      <item>Mirna Barišić</item>
      <item>Marko Cesar, Srebrnjak 75, 10000 Zagreb</item>
      <item>Ranko Simić, Naselje Slavonija Ii 2/6, 35000 Slavonski Brod</item>
      <item>Bojan Šterk</item>
      <item>Andrija Damjanović</item>
      <item>Tatjana Šterk-tudić, Dr.vladka Mačeka 9, 47000 Karlovac</item>
      <item>Jasna Vlašić</item>
      <item>Jelena Radić</item>
      <item>Damir Gruičić</item>
      <item>Rudolf Ljubičić</item>
      <item>Sanja Brać, Savska Cesta 137/2, 10000 Zagreb</item>
      <item>Vedrana Džapo, Skokov Prilaz 4, 10000 Zagreb</item>
      <item>BRANIMIR DEBIĆ, IVANA NEPOMUKA</item>
      <item>VEDRAN MARINKOV KRELC</item>
      <item>HANA DOBRANI REPIĆ</item>
      <item>MANEDA SAVJETOVANJE društvo s ograničenom odgovornošću za trgovinu i usluge, Varaždinska 77, 10360 Sesvete</item>
      <item>Anđelo Mijatović, Ii. Požarinje 15, 10000 Zagreb</item>
      <item>NA PIJEDESTALU D.O.O.</item>
      <item>Mladen Kovačević</item>
      <item>Blažana Krišto, Selska Cesta 90 B/1, 10000 Zagreb</item>
      <item>VLADIMIR TUDIĆ</item>
      <item>EMA PLEJIĆ</item>
      <item>IVAN GALIĆ</item>
      <item>IVAN BALETIĆ</item>
      <item>MIROSLAV OREŠKOVIĆ</item>
      <item>MARIO ORGULAN</item>
      <item>Odvj.MARIO BRKIĆ</item>
      <item>DARJAN MOLNAR</item>
      <item>ANA DUVNJAK</item>
      <item>Maja Bilić Orešković, Ulica Ivana Zahara 3, 10000 Zagreb</item>
      <item>KorBox d.o.o. za trgovinu i usluge, Trgovačka 6, 10000 Zagreb</item>
      <item>COLLECTOR j.d.o.o. za turizam i poslovanje nekretninama, Dražanac 28, 21000 Split</item>
      <item>Dražen Jerković</item>
      <item>Perica Madunić</item>
      <item>Vedran Duvnjak, Oboj 29 A, 10000 Zagreb</item>
      <item>MOBIDOM d.o.o. za trgovinu i usluge, Mihovila Kombola 17/6, 10000 Zagreb</item>
      <item>Helena Krešić</item>
      <item>HARD-JURA društvo s ograničenom odgovornošću za informatički inženjering, Josipa Jelačića 11, 43000 Bjelovar</item>
      <item>MEHANIKA-ELEKTRONIKA društvo s ograničenom odgovornošću za usluge, Petra Svačića 10, 10450 Donja Zdenčina</item>
      <item>KEMOBOJA-DUBRAVA d.o.o. za trgovinu, Avenija Dubrava 37, 10000 Zagreb</item>
      <item>KERA-CENTAR društvo s ograničenom odgovornošću za građenje, 7. Ravnice 8, 10000 Zagreb</item>
      <item>Šenigazi Abdiji, Vrtić I. 16, 10000 Zagreb</item>
      <item>Dašmir Osmani, Beđići 27, 10000 Zagreb</item>
      <item>Tomislav Antun Biber, Vranovina 29, 10000 Zagreb</item>
      <item>Saša Franjić</item>
    </izvorni_sadrzaj>
    <derivirana_varijabla naziv="DomainObject.Predmet.StrankaListFormatedWithAdress_1">
      <item>TEHNOPANELI-PROJEKT d.o.o., ZAHAROVA 3, 10000 Zagreb</item>
      <item>Eduard Plejić, Ulica Josipa Mihanovića 27, 10410 Velika Gorica</item>
      <item>Tomislav Pokrajčić, Ulica Ivana Zahara 3, 10000 Zagreb</item>
      <item>Gordan Krpanec, Ulica Ivana Zahara 3, 10000 Zagreb</item>
      <item>Zlatko Kompasi, Zaharova 3, 10000 Zagreb</item>
      <item>Mario Brkić</item>
      <item>Ante Fabijančić, Horvatovac 87, 10000 Zagreb</item>
      <item>Mario Bilandžija, Ulica Ivana Zahara 3, 10000 Zagreb</item>
      <item>Bojan Guštin, Draškovićeva Ulica 49, 10000 Zagreb</item>
      <item>MG FILM D.O.O.</item>
      <item>Vanja Crnčević, Ulica Ivana Zahara 3, 10000 Zagreb</item>
      <item>Dino Krapinec, Ulica Ivana Zahara 3, 10000 Zagreb</item>
      <item>Šime Andrijašević, Dalmatinska 1, 21334 Gradac</item>
      <item>DRAGAN CRNČEVIĆ</item>
      <item>JELENA POKRAJČIĆ</item>
      <item>Vedran Šupuković, Ulica Ivana Zahara 3, 10000 Zagreb</item>
      <item>Martina Peričić, Ulica Ivana Zahara 3, 10000 Zagreb</item>
      <item>Tino Duvnjak, Ulica Ivana Zahara 3, 10000 Zagreb</item>
      <item>MAROJE STJEPOVIĆ</item>
      <item>Marin Pranjić</item>
      <item>ARENA PROJEKTI d.o.o.</item>
      <item>BRANKA CRNČEVIĆ</item>
      <item>SAŠA UZELAC</item>
      <item>Miljenko Nikić</item>
      <item>Biljana Veselinović</item>
      <item>ANTUN DAMJANOVIĆ</item>
      <item>Nastja Kulović</item>
      <item>Dean Krajinović, Ulica Ivana Zahara 3, 10000 Zagreb</item>
      <item>Mirna Barišić</item>
      <item>Marko Cesar, Srebrnjak 75, 10000 Zagreb</item>
      <item>Ranko Simić, Naselje Slavonija Ii 2/6, 35000 Slavonski Brod</item>
      <item>Bojan Šterk</item>
      <item>Andrija Damjanović</item>
      <item>Tatjana Šterk-tudić, Dr.vladka Mačeka 9, 47000 Karlovac</item>
      <item>Jasna Vlašić</item>
      <item>Jelena Radić</item>
      <item>Damir Gruičić</item>
      <item>Rudolf Ljubičić</item>
      <item>Sanja Brać, Savska Cesta 137/2, 10000 Zagreb</item>
      <item>Vedrana Džapo, Skokov Prilaz 4, 10000 Zagreb</item>
      <item>BRANIMIR DEBIĆ, IVANA NEPOMUKA</item>
      <item>VEDRAN MARINKOV KRELC</item>
      <item>HANA DOBRANI REPIĆ</item>
      <item>MANEDA SAVJETOVANJE društvo s ograničenom odgovornošću za trgovinu i usluge, Varaždinska 77, 10360 Sesvete</item>
      <item>Anđelo Mijatović, Ii. Požarinje 15, 10000 Zagreb</item>
      <item>NA PIJEDESTALU D.O.O.</item>
      <item>Mladen Kovačević</item>
      <item>Blažana Krišto, Selska Cesta 90 B/1, 10000 Zagreb</item>
      <item>VLADIMIR TUDIĆ</item>
      <item>EMA PLEJIĆ</item>
      <item>IVAN GALIĆ</item>
      <item>IVAN BALETIĆ</item>
      <item>MIROSLAV OREŠKOVIĆ</item>
      <item>MARIO ORGULAN</item>
      <item>Odvj.MARIO BRKIĆ</item>
      <item>DARJAN MOLNAR</item>
      <item>ANA DUVNJAK</item>
      <item>Maja Bilić Orešković, Ulica Ivana Zahara 3, 10000 Zagreb</item>
      <item>KorBox d.o.o. za trgovinu i usluge, Trgovačka 6, 10000 Zagreb</item>
      <item>COLLECTOR j.d.o.o. za turizam i poslovanje nekretninama, Dražanac 28, 21000 Split</item>
      <item>Dražen Jerković</item>
      <item>Perica Madunić</item>
      <item>Vedran Duvnjak, Oboj 29 A, 10000 Zagreb</item>
      <item>MOBIDOM d.o.o. za trgovinu i usluge, Mihovila Kombola 17/6, 10000 Zagreb</item>
      <item>Helena Krešić</item>
      <item>HARD-JURA društvo s ograničenom odgovornošću za informatički inženjering, Josipa Jelačića 11, 43000 Bjelovar</item>
      <item>MEHANIKA-ELEKTRONIKA društvo s ograničenom odgovornošću za usluge, Petra Svačića 10, 10450 Donja Zdenčina</item>
      <item>KEMOBOJA-DUBRAVA d.o.o. za trgovinu, Avenija Dubrava 37, 10000 Zagreb</item>
      <item>KERA-CENTAR društvo s ograničenom odgovornošću za građenje, 7. Ravnice 8, 10000 Zagreb</item>
      <item>Šenigazi Abdiji, Vrtić I. 16, 10000 Zagreb</item>
      <item>Dašmir Osmani, Beđići 27, 10000 Zagreb</item>
      <item>Tomislav Antun Biber, Vranovina 29, 10000 Zagreb</item>
      <item>Saša Franjić</item>
    </derivirana_varijabla>
  </DomainObject.Predmet.StrankaListFormatedWithAdress>
  <DomainObject.Predmet.StrankaListFormatedWithAdressOIB>
    <izvorni_sadrzaj>
      <item>TEHNOPANELI-PROJEKT d.o.o., OIB 65117169392, ZAHAROVA 3, 10000 Zagreb</item>
      <item>Eduard Plejić, OIB 03549085474, Ulica Josipa Mihanovića 27, 10410 Velika Gorica</item>
      <item>Tomislav Pokrajčić, OIB 36984384267, Ulica Ivana Zahara 3, 10000 Zagreb</item>
      <item>Gordan Krpanec, OIB 90671999891, Ulica Ivana Zahara 3, 10000 Zagreb</item>
      <item>Zlatko Kompasi, OIB 16594751585, Zaharova 3, 10000 Zagreb</item>
      <item>Mario Brkić, OIB 64297652618</item>
      <item>Ante Fabijančić, OIB 31557247793, Horvatovac 87, 10000 Zagreb</item>
      <item>Mario Bilandžija, OIB 91682543656, Ulica Ivana Zahara 3, 10000 Zagreb</item>
      <item>Bojan Guštin, OIB 58282120616, Draškovićeva Ulica 49, 10000 Zagreb</item>
      <item>MG FILM D.O.O., OIB 12899870728</item>
      <item>Vanja Crnčević, OIB 44667284554, Ulica Ivana Zahara 3, 10000 Zagreb</item>
      <item>Dino Krapinec, OIB 91719651994, Ulica Ivana Zahara 3, 10000 Zagreb</item>
      <item>Šime Andrijašević, OIB 62224835617, Dalmatinska 1, 21334 Gradac</item>
      <item>DRAGAN CRNČEVIĆ</item>
      <item>JELENA POKRAJČIĆ, OIB 01658267229</item>
      <item>Vedran Šupuković, OIB 37658193641, Ulica Ivana Zahara 3, 10000 Zagreb</item>
      <item>Martina Peričić, OIB 41096827899, Ulica Ivana Zahara 3, 10000 Zagreb</item>
      <item>Tino Duvnjak, OIB 92684215423, Ulica Ivana Zahara 3, 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 10000 Zagreb</item>
      <item>Mirna Barišić, OIB 41529345090</item>
      <item>Marko Cesar, OIB 85545271722, Srebrnjak 75, 10000 Zagreb</item>
      <item>Ranko Simić, OIB 57239952945, Naselje Slavonija Ii 2/6, 35000 Slavonski Brod</item>
      <item>Bojan Šterk, OIB 68762977829</item>
      <item>Andrija Damjanović</item>
      <item>Tatjana Šterk-tudić, OIB 25938500803, Dr.vladka Mačeka 9, 47000 Karlovac</item>
      <item>Jasna Vlašić, OIB 25274996015</item>
      <item>Jelena Radić, OIB 97360146874</item>
      <item>Damir Gruičić, OIB 02667777796</item>
      <item>Rudolf Ljubičić</item>
      <item>Sanja Brać, OIB 15219307478, Savska Cesta 137/2, 10000 Zagreb</item>
      <item>Vedrana Džapo, OIB 00591223866, Skokov Prilaz 4, 10000 Zagreb</item>
      <item>BRANIMIR DEBIĆ, IVANA NEPOMUKA, OIB 49027217247</item>
      <item>VEDRAN MARINKOV KRELC, OIB 78961642957</item>
      <item>HANA DOBRANI REPIĆ, OIB 49027217247</item>
      <item>MANEDA SAVJETOVANJE društvo s ograničenom odgovornošću za trgovinu i usluge, OIB 69088418540, Varaždinska 77, 10360 Sesvete</item>
      <item>Anđelo Mijatović, OIB 54293857458, Ii. Požarinje 15, 10000 Zagreb</item>
      <item>NA PIJEDESTALU D.O.O., OIB 11980190612</item>
      <item>Mladen Kovačević, OIB 06843438692</item>
      <item>Blažana Krišto, OIB 42407546063, Selska Cesta 90 B/1, 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 10000 Zagreb</item>
      <item>KorBox d.o.o. za trgovinu i usluge, OIB 54253942164, Trgovačka 6, 10000 Zagreb</item>
      <item>COLLECTOR j.d.o.o. za turizam i poslovanje nekretninama, OIB 82714237135, Dražanac 28, 21000 Split</item>
      <item>Dražen Jerković</item>
      <item>Perica Madunić</item>
      <item>Vedran Duvnjak, OIB 11962943087, Oboj 29 A, 10000 Zagreb</item>
      <item>MOBIDOM d.o.o. za trgovinu i usluge, OIB 40870983486, Mihovila Kombola 17/6, 10000 Zagreb</item>
      <item>Helena Krešić</item>
      <item>HARD-JURA društvo s ograničenom odgovornošću za informatički inženjering, OIB 60204973674, Josipa Jelačića 11, 43000 Bjelovar</item>
      <item>MEHANIKA-ELEKTRONIKA društvo s ograničenom odgovornošću za usluge, OIB 44579903781, Petra Svačića 10, 10450 Donja Zdenčina</item>
      <item>KEMOBOJA-DUBRAVA d.o.o. za trgovinu, OIB 64021574271, Avenija Dubrava 37, 10000 Zagreb</item>
      <item>KERA-CENTAR društvo s ograničenom odgovornošću za građenje, OIB 47278992354, 7. Ravnice 8, 10000 Zagreb</item>
      <item>Šenigazi Abdiji, OIB 46699553235, Vrtić I. 16, 10000 Zagreb</item>
      <item>Dašmir Osmani, OIB 47808015294, Beđići 27, 10000 Zagreb</item>
      <item>Tomislav Antun Biber, OIB 25203714295, Vranovina 29, 10000 Zagreb</item>
      <item>Saša Franjić</item>
    </izvorni_sadrzaj>
    <derivirana_varijabla naziv="DomainObject.Predmet.StrankaListFormatedWithAdressOIB_1">
      <item>TEHNOPANELI-PROJEKT d.o.o., OIB 65117169392, ZAHAROVA 3, 10000 Zagreb</item>
      <item>Eduard Plejić, OIB 03549085474, Ulica Josipa Mihanovića 27, 10410 Velika Gorica</item>
      <item>Tomislav Pokrajčić, OIB 36984384267, Ulica Ivana Zahara 3, 10000 Zagreb</item>
      <item>Gordan Krpanec, OIB 90671999891, Ulica Ivana Zahara 3, 10000 Zagreb</item>
      <item>Zlatko Kompasi, OIB 16594751585, Zaharova 3, 10000 Zagreb</item>
      <item>Mario Brkić, OIB 64297652618</item>
      <item>Ante Fabijančić, OIB 31557247793, Horvatovac 87, 10000 Zagreb</item>
      <item>Mario Bilandžija, OIB 91682543656, Ulica Ivana Zahara 3, 10000 Zagreb</item>
      <item>Bojan Guštin, OIB 58282120616, Draškovićeva Ulica 49, 10000 Zagreb</item>
      <item>MG FILM D.O.O., OIB 12899870728</item>
      <item>Vanja Crnčević, OIB 44667284554, Ulica Ivana Zahara 3, 10000 Zagreb</item>
      <item>Dino Krapinec, OIB 91719651994, Ulica Ivana Zahara 3, 10000 Zagreb</item>
      <item>Šime Andrijašević, OIB 62224835617, Dalmatinska 1, 21334 Gradac</item>
      <item>DRAGAN CRNČEVIĆ</item>
      <item>JELENA POKRAJČIĆ, OIB 01658267229</item>
      <item>Vedran Šupuković, OIB 37658193641, Ulica Ivana Zahara 3, 10000 Zagreb</item>
      <item>Martina Peričić, OIB 41096827899, Ulica Ivana Zahara 3, 10000 Zagreb</item>
      <item>Tino Duvnjak, OIB 92684215423, Ulica Ivana Zahara 3, 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 10000 Zagreb</item>
      <item>Mirna Barišić, OIB 41529345090</item>
      <item>Marko Cesar, OIB 85545271722, Srebrnjak 75, 10000 Zagreb</item>
      <item>Ranko Simić, OIB 57239952945, Naselje Slavonija Ii 2/6, 35000 Slavonski Brod</item>
      <item>Bojan Šterk, OIB 68762977829</item>
      <item>Andrija Damjanović</item>
      <item>Tatjana Šterk-tudić, OIB 25938500803, Dr.vladka Mačeka 9, 47000 Karlovac</item>
      <item>Jasna Vlašić, OIB 25274996015</item>
      <item>Jelena Radić, OIB 97360146874</item>
      <item>Damir Gruičić, OIB 02667777796</item>
      <item>Rudolf Ljubičić</item>
      <item>Sanja Brać, OIB 15219307478, Savska Cesta 137/2, 10000 Zagreb</item>
      <item>Vedrana Džapo, OIB 00591223866, Skokov Prilaz 4, 10000 Zagreb</item>
      <item>BRANIMIR DEBIĆ, IVANA NEPOMUKA, OIB 49027217247</item>
      <item>VEDRAN MARINKOV KRELC, OIB 78961642957</item>
      <item>HANA DOBRANI REPIĆ, OIB 49027217247</item>
      <item>MANEDA SAVJETOVANJE društvo s ograničenom odgovornošću za trgovinu i usluge, OIB 69088418540, Varaždinska 77, 10360 Sesvete</item>
      <item>Anđelo Mijatović, OIB 54293857458, Ii. Požarinje 15, 10000 Zagreb</item>
      <item>NA PIJEDESTALU D.O.O., OIB 11980190612</item>
      <item>Mladen Kovačević, OIB 06843438692</item>
      <item>Blažana Krišto, OIB 42407546063, Selska Cesta 90 B/1, 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 10000 Zagreb</item>
      <item>KorBox d.o.o. za trgovinu i usluge, OIB 54253942164, Trgovačka 6, 10000 Zagreb</item>
      <item>COLLECTOR j.d.o.o. za turizam i poslovanje nekretninama, OIB 82714237135, Dražanac 28, 21000 Split</item>
      <item>Dražen Jerković</item>
      <item>Perica Madunić</item>
      <item>Vedran Duvnjak, OIB 11962943087, Oboj 29 A, 10000 Zagreb</item>
      <item>MOBIDOM d.o.o. za trgovinu i usluge, OIB 40870983486, Mihovila Kombola 17/6, 10000 Zagreb</item>
      <item>Helena Krešić</item>
      <item>HARD-JURA društvo s ograničenom odgovornošću za informatički inženjering, OIB 60204973674, Josipa Jelačića 11, 43000 Bjelovar</item>
      <item>MEHANIKA-ELEKTRONIKA društvo s ograničenom odgovornošću za usluge, OIB 44579903781, Petra Svačića 10, 10450 Donja Zdenčina</item>
      <item>KEMOBOJA-DUBRAVA d.o.o. za trgovinu, OIB 64021574271, Avenija Dubrava 37, 10000 Zagreb</item>
      <item>KERA-CENTAR društvo s ograničenom odgovornošću za građenje, OIB 47278992354, 7. Ravnice 8, 10000 Zagreb</item>
      <item>Šenigazi Abdiji, OIB 46699553235, Vrtić I. 16, 10000 Zagreb</item>
      <item>Dašmir Osmani, OIB 47808015294, Beđići 27, 10000 Zagreb</item>
      <item>Tomislav Antun Biber, OIB 25203714295, Vranovina 29, 10000 Zagreb</item>
      <item>Saša Franjić</item>
    </derivirana_varijabla>
  </DomainObject.Predmet.StrankaListFormatedWithAdressOIB>
  <DomainObject.Predmet.StrankaListNazivFormated>
    <izvorni_sadrzaj>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izvorni_sadrzaj>
    <derivirana_varijabla naziv="DomainObject.Predmet.StrankaListNazivFormated_1">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derivirana_varijabla>
  </DomainObject.Predmet.StrankaListNazivFormated>
  <DomainObject.Predmet.StrankaListNazivFormatedOIB>
    <izvorni_sadrzaj>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Madunić</item>
      <item>Vedran Duvnjak, OIB 11962943087</item>
      <item>MOBIDOM d.o.o. za trgovinu i usluge, OIB 40870983486</item>
      <item>Helena Krešić</item>
      <item>HARD-JURA društvo s ograničenom odgovornošću za informatički inženjering, OIB 60204973674</item>
      <item>MEHANIKA-ELEKTRONIKA društvo s ograničenom odgovornošću za usluge, OIB 44579903781</item>
      <item>KEMOBOJA-DUBRAVA d.o.o. za trgovinu, OIB 64021574271</item>
      <item>KERA-CENTAR društvo s ograničenom odgovornošću za građenje, OIB 47278992354</item>
      <item>Šenigazi Abdiji, OIB 46699553235</item>
      <item>Dašmir Osmani, OIB 47808015294</item>
      <item>Tomislav Antun Biber, OIB 25203714295</item>
      <item>Saša Franjić</item>
    </izvorni_sadrzaj>
    <derivirana_varijabla naziv="DomainObject.Predmet.StrankaListNazivFormatedOIB_1">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Madunić</item>
      <item>Vedran Duvnjak, OIB 11962943087</item>
      <item>MOBIDOM d.o.o. za trgovinu i usluge, OIB 40870983486</item>
      <item>Helena Krešić</item>
      <item>HARD-JURA društvo s ograničenom odgovornošću za informatički inženjering, OIB 60204973674</item>
      <item>MEHANIKA-ELEKTRONIKA društvo s ograničenom odgovornošću za usluge, OIB 44579903781</item>
      <item>KEMOBOJA-DUBRAVA d.o.o. za trgovinu, OIB 64021574271</item>
      <item>KERA-CENTAR društvo s ograničenom odgovornošću za građenje, OIB 47278992354</item>
      <item>Šenigazi Abdiji, OIB 46699553235</item>
      <item>Dašmir Osmani, OIB 47808015294</item>
      <item>Tomislav Antun Biber, OIB 25203714295</item>
      <item>Saša Franjić</item>
    </derivirana_varijabla>
  </DomainObject.Predmet.StrankaListNazivFormatedOIB>
  <DomainObject.Predmet.ProtuStrankaListFormated>
    <izvorni_sadrzaj>
      <item>TEHNOPANELI-PROJEKT d.o.o.</item>
    </izvorni_sadrzaj>
    <derivirana_varijabla naziv="DomainObject.Predmet.ProtuStrankaListFormated_1">
      <item>TEHNOPANELI-PROJEKT d.o.o.</item>
    </derivirana_varijabla>
  </DomainObject.Predmet.ProtuStrankaListFormated>
  <DomainObject.Predmet.ProtuStrankaListFormatedOIB>
    <izvorni_sadrzaj>
      <item>TEHNOPANELI-PROJEKT d.o.o., OIB 65117169392</item>
    </izvorni_sadrzaj>
    <derivirana_varijabla naziv="DomainObject.Predmet.ProtuStrankaListFormatedOIB_1">
      <item>TEHNOPANELI-PROJEKT d.o.o., OIB 65117169392</item>
    </derivirana_varijabla>
  </DomainObject.Predmet.ProtuStrankaListFormatedOIB>
  <DomainObject.Predmet.ProtuStrankaListFormatedWithAdress>
    <izvorni_sadrzaj>
      <item>TEHNOPANELI-PROJEKT d.o.o., ZAHAROVA 3, 10000 Zagreb</item>
    </izvorni_sadrzaj>
    <derivirana_varijabla naziv="DomainObject.Predmet.ProtuStrankaListFormatedWithAdress_1">
      <item>TEHNOPANELI-PROJEKT d.o.o., ZAHAROVA 3, 10000 Zagreb</item>
    </derivirana_varijabla>
  </DomainObject.Predmet.ProtuStrankaListFormatedWithAdress>
  <DomainObject.Predmet.ProtuStrankaListFormatedWithAdressOIB>
    <izvorni_sadrzaj>
      <item>TEHNOPANELI-PROJEKT d.o.o., OIB 65117169392, ZAHAROVA 3, 10000 Zagreb</item>
    </izvorni_sadrzaj>
    <derivirana_varijabla naziv="DomainObject.Predmet.ProtuStrankaListFormatedWithAdressOIB_1">
      <item>TEHNOPANELI-PROJEKT d.o.o., OIB 65117169392, ZAHAROVA 3, 10000 Zagreb</item>
    </derivirana_varijabla>
  </DomainObject.Predmet.ProtuStrankaListFormatedWithAdressOIB>
  <DomainObject.Predmet.ProtuStrankaListNazivFormated>
    <izvorni_sadrzaj>
      <item>TEHNOPANELI-PROJEKT d.o.o.</item>
    </izvorni_sadrzaj>
    <derivirana_varijabla naziv="DomainObject.Predmet.ProtuStrankaListNazivFormated_1">
      <item>TEHNOPANELI-PROJEKT d.o.o.</item>
    </derivirana_varijabla>
  </DomainObject.Predmet.ProtuStrankaListNazivFormated>
  <DomainObject.Predmet.ProtuStrankaListNazivFormatedOIB>
    <izvorni_sadrzaj>
      <item>TEHNOPANELI-PROJEKT d.o.o., OIB 65117169392</item>
    </izvorni_sadrzaj>
    <derivirana_varijabla naziv="DomainObject.Predmet.ProtuStrankaListNazivFormatedOIB_1">
      <item>TEHNOPANELI-PROJEKT d.o.o., OIB 65117169392</item>
    </derivirana_varijabla>
  </DomainObject.Predmet.ProtuStrankaListNazivFormatedOIB>
  <DomainObject.Predmet.OstaliListFormated>
    <izvorni_sadrzaj>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izvorni_sadrzaj>
    <derivirana_varijabla naziv="DomainObject.Predmet.OstaliListFormated_1">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derivirana_varijabla>
  </DomainObject.Predmet.OstaliListFormated>
  <DomainObject.Predmet.OstaliListFormatedOIB>
    <izvorni_sadrzaj>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izvorni_sadrzaj>
    <derivirana_varijabla naziv="DomainObject.Predmet.OstaliListFormatedOIB_1">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derivirana_varijabla>
  </DomainObject.Predmet.OstaliListFormatedOIB>
  <DomainObject.Predmet.OstaliListFormatedWithAdress>
    <izvorni_sadrzaj>
      <item>Damir Šahinović, Dubravkin trg 2, 10000 Zagreb</item>
      <item>Enes Hamzagić, Šime Devčića 1, 10000 Zagreb</item>
      <item>Županijsko državno odvjetništvo u Sisku, 44000 Sisak</item>
      <item>Marinko Paić, 6. Požarinje 6, 10000 Zagreb</item>
      <item>ZAGREBAČKA BANKA DIONIČKO DRUŠTVO, Trg bana Josipa Jelačića 10, 10000 Zagreb</item>
      <item>STAMBENI ZG d.o.o. za upravljanje i održavanje zgrada, Savska cesta 183, 10000 Zagreb</item>
      <item>Grad Zagreb, Trg Stjepana Radića 1, 10000 Zagreb</item>
      <item>Tino Duvnjak, Zaharova 3, 10000 Zagreb</item>
      <item>HRVATSKE ŠUME društvo s ograničenom odgovornošću, Ul.Ljudevita Farkaša Vukotinovića 2, 10000 Zagreb</item>
      <item>Odvjetnički uredi Tomić &amp; Šušnjar, Zelinska 2/I, 10000 Zagreb</item>
      <item>OPĆINSKI GRAĐANSKI SUD U ZAGREBU ZK ODJEL, HRVATSKE BRATSKE ZAJEDNICE BB, 10000 Zagreb</item>
    </izvorni_sadrzaj>
    <derivirana_varijabla naziv="DomainObject.Predmet.OstaliListFormatedWithAdress_1">
      <item>Damir Šahinović, Dubravkin trg 2, 10000 Zagreb</item>
      <item>Enes Hamzagić, Šime Devčića 1, 10000 Zagreb</item>
      <item>Županijsko državno odvjetništvo u Sisku, 44000 Sisak</item>
      <item>Marinko Paić, 6. Požarinje 6, 10000 Zagreb</item>
      <item>ZAGREBAČKA BANKA DIONIČKO DRUŠTVO, Trg bana Josipa Jelačića 10, 10000 Zagreb</item>
      <item>STAMBENI ZG d.o.o. za upravljanje i održavanje zgrada, Savska cesta 183, 10000 Zagreb</item>
      <item>Grad Zagreb, Trg Stjepana Radića 1, 10000 Zagreb</item>
      <item>Tino Duvnjak, Zaharova 3, 10000 Zagreb</item>
      <item>HRVATSKE ŠUME društvo s ograničenom odgovornošću, Ul.Ljudevita Farkaša Vukotinovića 2, 10000 Zagreb</item>
      <item>Odvjetnički uredi Tomić &amp; Šušnjar, Zelinska 2/I, 10000 Zagreb</item>
      <item>OPĆINSKI GRAĐANSKI SUD U ZAGREBU ZK ODJEL, HRVATSKE BRATSKE ZAJEDNICE BB, 10000 Zagreb</item>
    </derivirana_varijabla>
  </DomainObject.Predmet.OstaliListFormatedWithAdress>
  <DomainObject.Predmet.OstaliListFormatedWithAdressOIB>
    <izvorni_sadrzaj>
      <item>Damir Šahinović, Dubravkin trg 2, 10000 Zagreb</item>
      <item>Enes Hamzagić, Šime Devčića 1, 10000 Zagreb</item>
      <item>Županijsko državno odvjetništvo u Sisku, 44000 Sisak</item>
      <item>Marinko Paić, OIB 55654806007, 6. Požarinje 6, 10000 Zagreb</item>
      <item>ZAGREBAČKA BANKA DIONIČKO DRUŠTVO, OIB 92963223473, Trg bana Josipa Jelačića 10, 10000 Zagreb</item>
      <item>STAMBENI ZG d.o.o. za upravljanje i održavanje zgrada, OIB 43118119983, Savska cesta 183, 10000 Zagreb</item>
      <item>Grad Zagreb, Trg Stjepana Radića 1, 10000 Zagreb</item>
      <item>Tino Duvnjak, Zaharova 3, 10000 Zagreb</item>
      <item>HRVATSKE ŠUME društvo s ograničenom odgovornošću, OIB 69693144506, Ul.Ljudevita Farkaša Vukotinovića 2, 10000 Zagreb</item>
      <item>Odvjetnički uredi Tomić &amp; Šušnjar, Zelinska 2/I, 10000 Zagreb</item>
      <item>OPĆINSKI GRAĐANSKI SUD U ZAGREBU ZK ODJEL, HRVATSKE BRATSKE ZAJEDNICE BB, 10000 Zagreb</item>
    </izvorni_sadrzaj>
    <derivirana_varijabla naziv="DomainObject.Predmet.OstaliListFormatedWithAdressOIB_1">
      <item>Damir Šahinović, Dubravkin trg 2, 10000 Zagreb</item>
      <item>Enes Hamzagić, Šime Devčića 1, 10000 Zagreb</item>
      <item>Županijsko državno odvjetništvo u Sisku, 44000 Sisak</item>
      <item>Marinko Paić, OIB 55654806007, 6. Požarinje 6, 10000 Zagreb</item>
      <item>ZAGREBAČKA BANKA DIONIČKO DRUŠTVO, OIB 92963223473, Trg bana Josipa Jelačića 10, 10000 Zagreb</item>
      <item>STAMBENI ZG d.o.o. za upravljanje i održavanje zgrada, OIB 43118119983, Savska cesta 183, 10000 Zagreb</item>
      <item>Grad Zagreb, Trg Stjepana Radića 1, 10000 Zagreb</item>
      <item>Tino Duvnjak, Zaharova 3, 10000 Zagreb</item>
      <item>HRVATSKE ŠUME društvo s ograničenom odgovornošću, OIB 69693144506, Ul.Ljudevita Farkaša Vukotinovića 2, 10000 Zagreb</item>
      <item>Odvjetnički uredi Tomić &amp; Šušnjar, Zelinska 2/I, 10000 Zagreb</item>
      <item>OPĆINSKI GRAĐANSKI SUD U ZAGREBU ZK ODJEL, HRVATSKE BRATSKE ZAJEDNICE BB, 10000 Zagreb</item>
    </derivirana_varijabla>
  </DomainObject.Predmet.OstaliListFormatedWithAdressOIB>
  <DomainObject.Predmet.OstaliListNazivFormated>
    <izvorni_sadrzaj>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izvorni_sadrzaj>
    <derivirana_varijabla naziv="DomainObject.Predmet.OstaliListNazivFormated_1">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derivirana_varijabla>
  </DomainObject.Predmet.OstaliListNazivFormated>
  <DomainObject.Predmet.OstaliListNazivFormatedOIB>
    <izvorni_sadrzaj>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izvorni_sadrzaj>
    <derivirana_varijabla naziv="DomainObject.Predmet.OstaliListNazivFormatedOIB_1">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2017.</izvorni_sadrzaj>
    <derivirana_varijabla naziv="DomainObject.Datum_1">23. svibnja 2017.</derivirana_varijabla>
  </DomainObject.Datum>
  <DomainObject.PoslovniBrojDokumenta>
    <izvorni_sadrzaj/>
    <derivirana_varijabla naziv="DomainObject.PoslovniBrojDokumenta_1"/>
  </DomainObject.PoslovniBrojDokumenta>
  <DomainObject.Predmet.StrankaIDrugi>
    <izvorni_sadrzaj>TEHNOPANELI-PROJEKT d.o.o. i dr.</izvorni_sadrzaj>
    <derivirana_varijabla naziv="DomainObject.Predmet.StrankaIDrugi_1">TEHNOPANELI-PROJEKT d.o.o. i dr.</derivirana_varijabla>
  </DomainObject.Predmet.StrankaIDrugi>
  <DomainObject.Predmet.ProtustrankaIDrugi>
    <izvorni_sadrzaj>TEHNOPANELI-PROJEKT d.o.o.</izvorni_sadrzaj>
    <derivirana_varijabla naziv="DomainObject.Predmet.ProtustrankaIDrugi_1">TEHNOPANELI-PROJEKT d.o.o.</derivirana_varijabla>
  </DomainObject.Predmet.ProtustrankaIDrugi>
  <DomainObject.Predmet.StrankaIDrugiAdressOIB>
    <izvorni_sadrzaj>TEHNOPANELI-PROJEKT d.o.o., OIB 65117169392, ZAHAROVA 3, 10000 Zagreb i dr.</izvorni_sadrzaj>
    <derivirana_varijabla naziv="DomainObject.Predmet.StrankaIDrugiAdressOIB_1">TEHNOPANELI-PROJEKT d.o.o., OIB 65117169392, ZAHAROVA 3, 10000 Zagreb i dr.</derivirana_varijabla>
  </DomainObject.Predmet.StrankaIDrugiAdressOIB>
  <DomainObject.Predmet.ProtustrankaIDrugiAdressOIB>
    <izvorni_sadrzaj>TEHNOPANELI-PROJEKT d.o.o., OIB 65117169392, ZAHAROVA 3, 10000 Zagreb</izvorni_sadrzaj>
    <derivirana_varijabla naziv="DomainObject.Predmet.ProtustrankaIDrugiAdressOIB_1">TEHNOPANELI-PROJEKT d.o.o., OIB 65117169392, ZAHAROVA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TEHNOPANELI-PROJEKT d.o.o.</item>
      <item>TEHNOPANELI-PROJEKT d.o.o.</item>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OPĆINSKI GRAĐANSKI SUD U ZAGREBU ZK ODJEL</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izvorni_sadrzaj>
    <derivirana_varijabla naziv="DomainObject.Predmet.SudioniciListNaziv_1">
      <item>TEHNOPANELI-PROJEKT d.o.o.</item>
      <item>TEHNOPANELI-PROJEKT d.o.o.</item>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OPĆINSKI GRAĐANSKI SUD U ZAGREBU ZK ODJEL</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derivirana_varijabla>
  </DomainObject.Predmet.SudioniciListNaziv>
  <DomainObject.Predmet.SudioniciListAdressOIB>
    <izvorni_sadrzaj>
      <item>TEHNOPANELI-PROJEKT d.o.o., OIB 65117169392, ZAHAROVA 3,10000 Zagreb</item>
      <item>TEHNOPANELI-PROJEKT d.o.o., OIB 65117169392, ZAHAROVA 3,10000 Zagreb</item>
      <item>Damir Šahinović, Dubravkin trg 2,10000 Zagreb</item>
      <item>Enes Hamzagić, Šime Devčića 1,10000 Zagreb</item>
      <item>Županijsko državno odvjetništvo u Sisku, 44000 Sisak</item>
      <item>Marinko Paić, OIB 55654806007, 6. Požarinje 6,10000 Zagreb</item>
      <item>ZAGREBAČKA BANKA DIONIČKO DRUŠTVO, OIB 92963223473, Trg bana Josipa Jelačića 10,10000 Zagreb</item>
      <item>STAMBENI ZG d.o.o. za upravljanje i održavanje zgrada, OIB 43118119983, Savska cesta 183,10000 Zagreb</item>
      <item>Grad Zagreb, Trg Stjepana Radića 1,10000 Zagreb</item>
      <item>Tino Duvnjak, Zaharova 3,10000 Zagreb</item>
      <item>HRVATSKE ŠUME društvo s ograničenom odgovornošću, OIB 69693144506, Ul.Ljudevita Farkaša Vukotinovića 2,10000 Zagreb</item>
      <item>Odvjetnički uredi Tomić &amp; Šušnjar, Zelinska 2/I,10000 Zagreb</item>
      <item>Eduard Plejić, OIB 03549085474, Ulica Josipa Mihanovića 27,10410 Velika Gorica</item>
      <item>Tomislav Pokrajčić, OIB 36984384267, Ulica Ivana Zahara 3,10000 Zagreb</item>
      <item>Gordan Krpanec, OIB 90671999891, Ulica Ivana Zahara 3,10000 Zagreb</item>
      <item>Zlatko Kompasi, OIB 16594751585, Zaharova 3,10000 Zagreb</item>
      <item>Mario Brkić, OIB 64297652618</item>
      <item>Ante Fabijančić, OIB 31557247793, Horvatovac 87,10000 Zagreb</item>
      <item>Mario Bilandžija, OIB 91682543656, Ulica Ivana Zahara 3,10000 Zagreb</item>
      <item>Bojan Guštin, OIB 58282120616, Draškovićeva Ulica 49,10000 Zagreb</item>
      <item>MG FILM D.O.O., OIB 12899870728</item>
      <item>Vanja Crnčević, OIB 44667284554, Ulica Ivana Zahara 3,10000 Zagreb</item>
      <item>Dino Krapinec, OIB 91719651994, Ulica Ivana Zahara 3,10000 Zagreb</item>
      <item>Šime Andrijašević, OIB 62224835617, Dalmatinska 1,21334 Gradac</item>
      <item>DRAGAN CRNČEVIĆ</item>
      <item>JELENA POKRAJČIĆ, OIB 01658267229</item>
      <item>Vedran Šupuković, OIB 37658193641, Ulica Ivana Zahara 3,10000 Zagreb</item>
      <item>Martina Peričić, OIB 41096827899, Ulica Ivana Zahara 3,10000 Zagreb</item>
      <item>Tino Duvnjak, OIB 92684215423, Ulica Ivana Zahara 3,10000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3,10000 Zagreb</item>
      <item>Mirna Barišić, OIB 41529345090</item>
      <item>Marko Cesar, OIB 85545271722, Srebrnjak 75,10000 Zagreb</item>
      <item>Ranko Simić, OIB 57239952945, Naselje Slavonija Ii 2/6,35000 Slavonski Brod</item>
      <item>Bojan Šterk, OIB 68762977829</item>
      <item>Andrija Damjanović</item>
      <item>Tatjana Šterk-tudić, OIB 25938500803, Dr.vladka Mačeka 9,47000 Karlovac</item>
      <item>Jasna Vlašić, OIB 25274996015</item>
      <item>Jelena Radić, OIB 97360146874</item>
      <item>Damir Gruičić, OIB 02667777796</item>
      <item>Rudolf Ljubičić</item>
      <item>Sanja Brać, OIB 15219307478, Savska Cesta 137/2,10000 Zagreb</item>
      <item>Vedrana Džapo, OIB 00591223866, Skokov Prilaz 4,10000 Zagreb</item>
      <item>BRANIMIR DEBIĆ, IVANA NEPOMUKA, OIB 49027217247</item>
      <item>VEDRAN MARINKOV KRELC, OIB 78961642957</item>
      <item>HANA DOBRANI REPIĆ, OIB 49027217247</item>
      <item>MANEDA SAVJETOVANJE društvo s ograničenom odgovornošću za trgovinu i usluge, OIB 69088418540, Varaždinska 77,10360 Sesvete</item>
      <item>Anđelo Mijatović, OIB 54293857458, Ii. Požarinje 15,10000 Zagreb</item>
      <item>NA PIJEDESTALU D.O.O., OIB 11980190612</item>
      <item>Mladen Kovačević, OIB 06843438692</item>
      <item>Blažana Krišto, OIB 42407546063, Selska Cesta 90 B/1,10000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3,10000 Zagreb</item>
      <item>OPĆINSKI GRAĐANSKI SUD U ZAGREBU ZK ODJEL, HRVATSKE BRATSKE ZAJEDNICE BB,10000 Zagreb</item>
      <item>KorBox d.o.o. za trgovinu i usluge, OIB 54253942164, Trgovačka 6,10000 Zagreb</item>
      <item>COLLECTOR j.d.o.o. za turizam i poslovanje nekretninama, OIB 82714237135, Dražanac 28,21000 Split</item>
      <item>Dražen Jerković</item>
      <item>Perica Madunić</item>
      <item>Vedran Duvnjak, OIB 11962943087, Oboj 29 A,10000 Zagreb</item>
      <item>MOBIDOM d.o.o. za trgovinu i usluge, OIB 40870983486, Mihovila Kombola 17/6,10000 Zagreb</item>
      <item>Helena Krešić</item>
      <item>HARD-JURA društvo s ograničenom odgovornošću za informatički inženjering, OIB 60204973674, Josipa Jelačića 11,43000 Bjelovar</item>
      <item>MEHANIKA-ELEKTRONIKA društvo s ograničenom odgovornošću za usluge, OIB 44579903781, Petra Svačića 10,10450 Donja Zdenčina</item>
      <item>KEMOBOJA-DUBRAVA d.o.o. za trgovinu, OIB 64021574271, Avenija Dubrava 37,10000 Zagreb</item>
      <item>KERA-CENTAR društvo s ograničenom odgovornošću za građenje, OIB 47278992354, 7. Ravnice 8,10000 Zagreb</item>
      <item>Šenigazi Abdiji, OIB 46699553235, Vrtić I. 16,10000 Zagreb</item>
      <item>Dašmir Osmani, OIB 47808015294, Beđići 27,10000 Zagreb</item>
      <item>Tomislav Antun Biber, OIB 25203714295, Vranovina 29,10000 Zagreb</item>
      <item>Saša Franjić</item>
    </izvorni_sadrzaj>
    <derivirana_varijabla naziv="DomainObject.Predmet.SudioniciListAdressOIB_1">
      <item>TEHNOPANELI-PROJEKT d.o.o., OIB 65117169392, ZAHAROVA 3,10000 Zagreb</item>
      <item>TEHNOPANELI-PROJEKT d.o.o., OIB 65117169392, ZAHAROVA 3,10000 Zagreb</item>
      <item>Damir Šahinović, Dubravkin trg 2,10000 Zagreb</item>
      <item>Enes Hamzagić, Šime Devčića 1,10000 Zagreb</item>
      <item>Županijsko državno odvjetništvo u Sisku, 44000 Sisak</item>
      <item>Marinko Paić, OIB 55654806007, 6. Požarinje 6,10000 Zagreb</item>
      <item>ZAGREBAČKA BANKA DIONIČKO DRUŠTVO, OIB 92963223473, Trg bana Josipa Jelačića 10,10000 Zagreb</item>
      <item>STAMBENI ZG d.o.o. za upravljanje i održavanje zgrada, OIB 43118119983, Savska cesta 183,10000 Zagreb</item>
      <item>Grad Zagreb, Trg Stjepana Radića 1,10000 Zagreb</item>
      <item>Tino Duvnjak, Zaharova 3,10000 Zagreb</item>
      <item>HRVATSKE ŠUME društvo s ograničenom odgovornošću, OIB 69693144506, Ul.Ljudevita Farkaša Vukotinovića 2,10000 Zagreb</item>
      <item>Odvjetnički uredi Tomić &amp; Šušnjar, Zelinska 2/I,10000 Zagreb</item>
      <item>Eduard Plejić, OIB 03549085474, Ulica Josipa Mihanovića 27,10410 Velika Gorica</item>
      <item>Tomislav Pokrajčić, OIB 36984384267, Ulica Ivana Zahara 3,10000 Zagreb</item>
      <item>Gordan Krpanec, OIB 90671999891, Ulica Ivana Zahara 3,10000 Zagreb</item>
      <item>Zlatko Kompasi, OIB 16594751585, Zaharova 3,10000 Zagreb</item>
      <item>Mario Brkić, OIB 64297652618</item>
      <item>Ante Fabijančić, OIB 31557247793, Horvatovac 87,10000 Zagreb</item>
      <item>Mario Bilandžija, OIB 91682543656, Ulica Ivana Zahara 3,10000 Zagreb</item>
      <item>Bojan Guštin, OIB 58282120616, Draškovićeva Ulica 49,10000 Zagreb</item>
      <item>MG FILM D.O.O., OIB 12899870728</item>
      <item>Vanja Crnčević, OIB 44667284554, Ulica Ivana Zahara 3,10000 Zagreb</item>
      <item>Dino Krapinec, OIB 91719651994, Ulica Ivana Zahara 3,10000 Zagreb</item>
      <item>Šime Andrijašević, OIB 62224835617, Dalmatinska 1,21334 Gradac</item>
      <item>DRAGAN CRNČEVIĆ</item>
      <item>JELENA POKRAJČIĆ, OIB 01658267229</item>
      <item>Vedran Šupuković, OIB 37658193641, Ulica Ivana Zahara 3,10000 Zagreb</item>
      <item>Martina Peričić, OIB 41096827899, Ulica Ivana Zahara 3,10000 Zagreb</item>
      <item>Tino Duvnjak, OIB 92684215423, Ulica Ivana Zahara 3,10000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3,10000 Zagreb</item>
      <item>Mirna Barišić, OIB 41529345090</item>
      <item>Marko Cesar, OIB 85545271722, Srebrnjak 75,10000 Zagreb</item>
      <item>Ranko Simić, OIB 57239952945, Naselje Slavonija Ii 2/6,35000 Slavonski Brod</item>
      <item>Bojan Šterk, OIB 68762977829</item>
      <item>Andrija Damjanović</item>
      <item>Tatjana Šterk-tudić, OIB 25938500803, Dr.vladka Mačeka 9,47000 Karlovac</item>
      <item>Jasna Vlašić, OIB 25274996015</item>
      <item>Jelena Radić, OIB 97360146874</item>
      <item>Damir Gruičić, OIB 02667777796</item>
      <item>Rudolf Ljubičić</item>
      <item>Sanja Brać, OIB 15219307478, Savska Cesta 137/2,10000 Zagreb</item>
      <item>Vedrana Džapo, OIB 00591223866, Skokov Prilaz 4,10000 Zagreb</item>
      <item>BRANIMIR DEBIĆ, IVANA NEPOMUKA, OIB 49027217247</item>
      <item>VEDRAN MARINKOV KRELC, OIB 78961642957</item>
      <item>HANA DOBRANI REPIĆ, OIB 49027217247</item>
      <item>MANEDA SAVJETOVANJE društvo s ograničenom odgovornošću za trgovinu i usluge, OIB 69088418540, Varaždinska 77,10360 Sesvete</item>
      <item>Anđelo Mijatović, OIB 54293857458, Ii. Požarinje 15,10000 Zagreb</item>
      <item>NA PIJEDESTALU D.O.O., OIB 11980190612</item>
      <item>Mladen Kovačević, OIB 06843438692</item>
      <item>Blažana Krišto, OIB 42407546063, Selska Cesta 90 B/1,10000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3,10000 Zagreb</item>
      <item>OPĆINSKI GRAĐANSKI SUD U ZAGREBU ZK ODJEL, HRVATSKE BRATSKE ZAJEDNICE BB,10000 Zagreb</item>
      <item>KorBox d.o.o. za trgovinu i usluge, OIB 54253942164, Trgovačka 6,10000 Zagreb</item>
      <item>COLLECTOR j.d.o.o. za turizam i poslovanje nekretninama, OIB 82714237135, Dražanac 28,21000 Split</item>
      <item>Dražen Jerković</item>
      <item>Perica Madunić</item>
      <item>Vedran Duvnjak, OIB 11962943087, Oboj 29 A,10000 Zagreb</item>
      <item>MOBIDOM d.o.o. za trgovinu i usluge, OIB 40870983486, Mihovila Kombola 17/6,10000 Zagreb</item>
      <item>Helena Krešić</item>
      <item>HARD-JURA društvo s ograničenom odgovornošću za informatički inženjering, OIB 60204973674, Josipa Jelačića 11,43000 Bjelovar</item>
      <item>MEHANIKA-ELEKTRONIKA društvo s ograničenom odgovornošću za usluge, OIB 44579903781, Petra Svačića 10,10450 Donja Zdenčina</item>
      <item>KEMOBOJA-DUBRAVA d.o.o. za trgovinu, OIB 64021574271, Avenija Dubrava 37,10000 Zagreb</item>
      <item>KERA-CENTAR društvo s ograničenom odgovornošću za građenje, OIB 47278992354, 7. Ravnice 8,10000 Zagreb</item>
      <item>Šenigazi Abdiji, OIB 46699553235, Vrtić I. 16,10000 Zagreb</item>
      <item>Dašmir Osmani, OIB 47808015294, Beđići 27,10000 Zagreb</item>
      <item>Tomislav Antun Biber, OIB 25203714295, Vranovina 29,10000 Zagreb</item>
      <item>Saša Franjić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65117169392</item>
      <item>, OIB 65117169392</item>
      <item>, OIB null</item>
      <item>, OIB null</item>
      <item>, OIB null</item>
      <item>, OIB 55654806007</item>
      <item>, OIB 92963223473</item>
      <item>, OIB 43118119983</item>
      <item>, OIB null</item>
      <item>, OIB null</item>
      <item>, OIB 69693144506</item>
      <item>, OIB null</item>
      <item>, OIB 03549085474</item>
      <item>, OIB 36984384267</item>
      <item>, OIB 90671999891</item>
      <item>, OIB 16594751585</item>
      <item>, OIB 64297652618</item>
      <item>, OIB 31557247793</item>
      <item>, OIB 91682543656</item>
      <item>, OIB 58282120616</item>
      <item>, OIB 12899870728</item>
      <item>, OIB 44667284554</item>
      <item>, OIB 91719651994</item>
      <item>, OIB 62224835617</item>
      <item>, OIB null</item>
      <item>, OIB 01658267229</item>
      <item>, OIB 37658193641</item>
      <item>, OIB 41096827899</item>
      <item>, OIB 92684215423</item>
      <item>, OIB 57640555089</item>
      <item>, OIB null</item>
      <item>, OIB null</item>
      <item>, OIB null</item>
      <item>, OIB 66075039071</item>
      <item>, OIB 46083636726</item>
      <item>, OIB 40540752790</item>
      <item>, OIB 70828687260</item>
      <item>, OIB 88530409065</item>
      <item>, OIB 61735907750</item>
      <item>, OIB 41529345090</item>
      <item>, OIB 85545271722</item>
      <item>, OIB 57239952945</item>
      <item>, OIB 68762977829</item>
      <item>, OIB null</item>
      <item>, OIB 25938500803</item>
      <item>, OIB 25274996015</item>
      <item>, OIB 97360146874</item>
      <item>, OIB 02667777796</item>
      <item>, OIB null</item>
      <item>, OIB 15219307478</item>
      <item>, OIB 00591223866</item>
      <item>, OIB 49027217247</item>
      <item>, OIB 78961642957</item>
      <item>, OIB 49027217247</item>
      <item>, OIB 69088418540</item>
      <item>, OIB 54293857458</item>
      <item>, OIB 11980190612</item>
      <item>, OIB 06843438692</item>
      <item>, OIB 42407546063</item>
      <item>, OIB 16984951756</item>
      <item>, OIB 05205330003</item>
      <item>, OIB null</item>
      <item>, OIB null</item>
      <item>, OIB null</item>
      <item>, OIB null</item>
      <item>, OIB 64297652618</item>
      <item>, OIB 26954696887</item>
      <item>, OIB null</item>
      <item>, OIB 64601897354</item>
      <item>, OIB null</item>
      <item>, OIB 54253942164</item>
      <item>, OIB 82714237135</item>
      <item>, OIB null</item>
      <item>, OIB null</item>
      <item>, OIB 11962943087</item>
      <item>, OIB 40870983486</item>
      <item>, OIB null</item>
      <item>, OIB 60204973674</item>
      <item>, OIB 44579903781</item>
      <item>, OIB 64021574271</item>
      <item>, OIB 47278992354</item>
      <item>, OIB 46699553235</item>
      <item>, OIB 47808015294</item>
      <item>, OIB 25203714295</item>
      <item>, OIB null</item>
    </izvorni_sadrzaj>
    <derivirana_varijabla naziv="DomainObject.Predmet.SudioniciListNazivOIB_1">
      <item>, OIB 65117169392</item>
      <item>, OIB 65117169392</item>
      <item>, OIB null</item>
      <item>, OIB null</item>
      <item>, OIB null</item>
      <item>, OIB 55654806007</item>
      <item>, OIB 92963223473</item>
      <item>, OIB 43118119983</item>
      <item>, OIB null</item>
      <item>, OIB null</item>
      <item>, OIB 69693144506</item>
      <item>, OIB null</item>
      <item>, OIB 03549085474</item>
      <item>, OIB 36984384267</item>
      <item>, OIB 90671999891</item>
      <item>, OIB 16594751585</item>
      <item>, OIB 64297652618</item>
      <item>, OIB 31557247793</item>
      <item>, OIB 91682543656</item>
      <item>, OIB 58282120616</item>
      <item>, OIB 12899870728</item>
      <item>, OIB 44667284554</item>
      <item>, OIB 91719651994</item>
      <item>, OIB 62224835617</item>
      <item>, OIB null</item>
      <item>, OIB 01658267229</item>
      <item>, OIB 37658193641</item>
      <item>, OIB 41096827899</item>
      <item>, OIB 92684215423</item>
      <item>, OIB 57640555089</item>
      <item>, OIB null</item>
      <item>, OIB null</item>
      <item>, OIB null</item>
      <item>, OIB 66075039071</item>
      <item>, OIB 46083636726</item>
      <item>, OIB 40540752790</item>
      <item>, OIB 70828687260</item>
      <item>, OIB 88530409065</item>
      <item>, OIB 61735907750</item>
      <item>, OIB 41529345090</item>
      <item>, OIB 85545271722</item>
      <item>, OIB 57239952945</item>
      <item>, OIB 68762977829</item>
      <item>, OIB null</item>
      <item>, OIB 25938500803</item>
      <item>, OIB 25274996015</item>
      <item>, OIB 97360146874</item>
      <item>, OIB 02667777796</item>
      <item>, OIB null</item>
      <item>, OIB 15219307478</item>
      <item>, OIB 00591223866</item>
      <item>, OIB 49027217247</item>
      <item>, OIB 78961642957</item>
      <item>, OIB 49027217247</item>
      <item>, OIB 69088418540</item>
      <item>, OIB 54293857458</item>
      <item>, OIB 11980190612</item>
      <item>, OIB 06843438692</item>
      <item>, OIB 42407546063</item>
      <item>, OIB 16984951756</item>
      <item>, OIB 05205330003</item>
      <item>, OIB null</item>
      <item>, OIB null</item>
      <item>, OIB null</item>
      <item>, OIB null</item>
      <item>, OIB 64297652618</item>
      <item>, OIB 26954696887</item>
      <item>, OIB null</item>
      <item>, OIB 64601897354</item>
      <item>, OIB null</item>
      <item>, OIB 54253942164</item>
      <item>, OIB 82714237135</item>
      <item>, OIB null</item>
      <item>, OIB null</item>
      <item>, OIB 11962943087</item>
      <item>, OIB 40870983486</item>
      <item>, OIB null</item>
      <item>, OIB 60204973674</item>
      <item>, OIB 44579903781</item>
      <item>, OIB 64021574271</item>
      <item>, OIB 47278992354</item>
      <item>, OIB 46699553235</item>
      <item>, OIB 47808015294</item>
      <item>, OIB 25203714295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500</properties:Words>
  <properties:Characters>2593</properties:Characters>
  <properties:Lines>76</properties:Lines>
  <properties:Paragraphs>37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3252</properties:CharactersWithSpaces>
  <properties:SharedDoc>false</properties:SharedDoc>
  <properties:HLinks>
    <vt:vector size="6" baseType="variant">
      <vt:variant>
        <vt:i4>7077955</vt:i4>
      </vt:variant>
      <vt:variant>
        <vt:i4>0</vt:i4>
      </vt:variant>
      <vt:variant>
        <vt:i4>0</vt:i4>
      </vt:variant>
      <vt:variant>
        <vt:i4>5</vt:i4>
      </vt:variant>
      <vt:variant>
        <vt:lpwstr>mailto:stecaj.oglasi@vts.pravosudje.hr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2017-05-23T06:53:00Z</dcterms:created>
  <dc:creator>M</dc:creator>
  <cp:lastModifiedBy>Sonja Pilić</cp:lastModifiedBy>
  <cp:lastPrinted>2017-05-23T07:06:00Z</cp:lastPrinted>
  <dcterms:modified xmlns:xsi="http://www.w3.org/2001/XMLSchema-instance" xsi:type="dcterms:W3CDTF">2017-05-23T07:08:00Z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