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8168" w14:paraId="c878168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1784E">
        <w:rPr>
          <w:rFonts w:cs="Times New Roman" w:hAnsi="Times New Roman" w:ascii="Times New Roman"/>
          <w:sz w:val="24"/>
        </w:rPr>
        <w:t>3505/16-7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00456E" w:rsidRPr="00944FBA">
        <w:t>EVERY MODA d.o.o.</w:t>
      </w:r>
      <w:r w:rsidR="0000456E">
        <w:t xml:space="preserve"> Zagreb, Konjščinska 22 MBS: </w:t>
      </w:r>
      <w:r w:rsidR="0000456E" w:rsidRPr="00944FBA">
        <w:t>080875748</w:t>
      </w:r>
      <w:r w:rsidR="0000456E">
        <w:t xml:space="preserve"> OIB:</w:t>
      </w:r>
      <w:r w:rsidR="0000456E" w:rsidRPr="00944FBA">
        <w:t xml:space="preserve"> 76258733365</w:t>
      </w:r>
      <w:r w:rsidR="0000456E">
        <w:t xml:space="preserve"> </w:t>
      </w:r>
      <w:r w:rsidRPr="003566B3">
        <w:t>dana</w:t>
      </w:r>
      <w:r w:rsidR="0085463C">
        <w:t xml:space="preserve"> </w:t>
      </w:r>
      <w:r w:rsidR="0000456E">
        <w:t>14.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00456E" w:rsidRPr="00944FBA">
        <w:t>EVERY MODA d.o.o.</w:t>
      </w:r>
      <w:r w:rsidR="0000456E">
        <w:t xml:space="preserve"> Zagreb, Konjščinska 22 MBS: </w:t>
      </w:r>
      <w:r w:rsidR="0000456E" w:rsidRPr="00944FBA">
        <w:t>080875748</w:t>
      </w:r>
      <w:r w:rsidR="0000456E">
        <w:t xml:space="preserve"> OIB:</w:t>
      </w:r>
      <w:r w:rsidR="0000456E" w:rsidRPr="00944FBA">
        <w:t xml:space="preserve"> 76258733365</w:t>
      </w:r>
      <w:r w:rsidR="0000456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00456E">
        <w:rPr>
          <w:bCs/>
        </w:rPr>
        <w:t>3505-16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00456E">
        <w:t>8.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00456E" w:rsidRPr="00944FBA">
        <w:t>EVERY MODA d.o.o.</w:t>
      </w:r>
      <w:r w:rsidR="0000456E">
        <w:t xml:space="preserve"> Zagreb, Konjščinska 22 MBS: </w:t>
      </w:r>
      <w:r w:rsidR="0000456E" w:rsidRPr="00944FBA">
        <w:t>080875748</w:t>
      </w:r>
      <w:r w:rsidR="0000456E">
        <w:t xml:space="preserve"> OIB:</w:t>
      </w:r>
      <w:r w:rsidR="0000456E" w:rsidRPr="00944FBA">
        <w:t xml:space="preserve"> 76258733365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00456E">
        <w:t>316</w:t>
      </w:r>
      <w:r w:rsidR="0062454C">
        <w:t xml:space="preserve">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0456E">
        <w:rPr>
          <w:bCs/>
        </w:rPr>
        <w:t>21.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00456E">
        <w:rPr>
          <w:noProof w:val="false"/>
        </w:rPr>
        <w:t>14.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F0D29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F0D29" w:rsidR="00FF0D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F0D29" w:rsidP="00FF0D29" w:rsidR="00FF0D29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F0D29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F0D29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D2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00456E">
      <w:rPr>
        <w:noProof w:val="false"/>
      </w:rPr>
      <w:t>3505/16-7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456E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1784E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F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D2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D2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St-3505/2016</izvorni_sadrzaj>
    <derivirana_varijabla naziv="DomainObject.Predmet.OznakaBroj_1">St-3505/2016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EVERY MODA d.o.o.</izvorni_sadrzaj>
    <derivirana_varijabla naziv="DomainObject.Predmet.ProtustrankaFormated_1">  EVERY MODA d.o.o.</derivirana_varijabla>
  </DomainObject.Predmet.ProtustrankaFormated>
  <DomainObject.Predmet.ProtustrankaFormatedOIB>
    <izvorni_sadrzaj>  EVERY MODA d.o.o., OIB 76258733365</izvorni_sadrzaj>
    <derivirana_varijabla naziv="DomainObject.Predmet.ProtustrankaFormatedOIB_1">  EVERY MODA d.o.o., OIB 76258733365</derivirana_varijabla>
  </DomainObject.Predmet.ProtustrankaFormatedOIB>
  <DomainObject.Predmet.ProtustrankaFormatedWithAdress>
    <izvorni_sadrzaj> EVERY MODA d.o.o., Konjščinska 22, 10000 Zagreb</izvorni_sadrzaj>
    <derivirana_varijabla naziv="DomainObject.Predmet.ProtustrankaFormatedWithAdress_1"> EVERY MODA d.o.o., Konjščinska 22, 10000 Zagreb</derivirana_varijabla>
  </DomainObject.Predmet.ProtustrankaFormatedWithAdress>
  <DomainObject.Predmet.ProtustrankaFormatedWithAdressOIB>
    <izvorni_sadrzaj> EVERY MODA d.o.o., OIB 76258733365, Konjščinska 22, 10000 Zagreb</izvorni_sadrzaj>
    <derivirana_varijabla naziv="DomainObject.Predmet.ProtustrankaFormatedWithAdressOIB_1"> EVERY MODA d.o.o., OIB 76258733365, Konjščinska 22, 10000 Zagreb</derivirana_varijabla>
  </DomainObject.Predmet.ProtustrankaFormatedWithAdressOIB>
  <DomainObject.Predmet.ProtustrankaWithAdress>
    <izvorni_sadrzaj>EVERY MODA d.o.o. Konjščinska 22, 10000 Zagreb</izvorni_sadrzaj>
    <derivirana_varijabla naziv="DomainObject.Predmet.ProtustrankaWithAdress_1">EVERY MODA d.o.o. Konjščinska 22, 10000 Zagreb</derivirana_varijabla>
  </DomainObject.Predmet.ProtustrankaWithAdress>
  <DomainObject.Predmet.ProtustrankaWithAdressOIB>
    <izvorni_sadrzaj>EVERY MODA d.o.o., OIB 76258733365, Konjščinska 22, 10000 Zagreb</izvorni_sadrzaj>
    <derivirana_varijabla naziv="DomainObject.Predmet.ProtustrankaWithAdressOIB_1">EVERY MODA d.o.o., OIB 76258733365, Konjščinska 22, 10000 Zagreb</derivirana_varijabla>
  </DomainObject.Predmet.ProtustrankaWithAdressOIB>
  <DomainObject.Predmet.ProtustrankaNazivFormated>
    <izvorni_sadrzaj>EVERY MODA d.o.o.</izvorni_sadrzaj>
    <derivirana_varijabla naziv="DomainObject.Predmet.ProtustrankaNazivFormated_1">EVERY MODA d.o.o.</derivirana_varijabla>
  </DomainObject.Predmet.ProtustrankaNazivFormated>
  <DomainObject.Predmet.ProtustrankaNazivFormatedOIB>
    <izvorni_sadrzaj>EVERY MODA d.o.o., OIB 76258733365</izvorni_sadrzaj>
    <derivirana_varijabla naziv="DomainObject.Predmet.ProtustrankaNazivFormatedOIB_1">EVERY MODA d.o.o., OIB 76258733365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EVERY MODA d.o.o.</item>
    </izvorni_sadrzaj>
    <derivirana_varijabla naziv="DomainObject.Predmet.ProtuStrankaListFormated_1">
      <item>EVERY MODA d.o.o.</item>
    </derivirana_varijabla>
  </DomainObject.Predmet.ProtuStrankaListFormated>
  <DomainObject.Predmet.ProtuStrankaListFormatedOIB>
    <izvorni_sadrzaj>
      <item>EVERY MODA d.o.o., OIB 76258733365</item>
    </izvorni_sadrzaj>
    <derivirana_varijabla naziv="DomainObject.Predmet.ProtuStrankaListFormatedOIB_1">
      <item>EVERY MODA d.o.o., OIB 76258733365</item>
    </derivirana_varijabla>
  </DomainObject.Predmet.ProtuStrankaListFormatedOIB>
  <DomainObject.Predmet.ProtuStrankaListFormatedWithAdress>
    <izvorni_sadrzaj>
      <item>EVERY MODA d.o.o., Konjščinska 22, 10000 Zagreb</item>
    </izvorni_sadrzaj>
    <derivirana_varijabla naziv="DomainObject.Predmet.ProtuStrankaListFormatedWithAdress_1">
      <item>EVERY MODA d.o.o., Konjščinska 22, 10000 Zagreb</item>
    </derivirana_varijabla>
  </DomainObject.Predmet.ProtuStrankaListFormatedWithAdress>
  <DomainObject.Predmet.ProtuStrankaListFormatedWithAdressOIB>
    <izvorni_sadrzaj>
      <item>EVERY MODA d.o.o., OIB 76258733365, Konjščinska 22, 10000 Zagreb</item>
    </izvorni_sadrzaj>
    <derivirana_varijabla naziv="DomainObject.Predmet.ProtuStrankaListFormatedWithAdressOIB_1">
      <item>EVERY MODA d.o.o., OIB 76258733365, Konjščinska 22, 10000 Zagreb</item>
    </derivirana_varijabla>
  </DomainObject.Predmet.ProtuStrankaListFormatedWithAdressOIB>
  <DomainObject.Predmet.ProtuStrankaListNazivFormated>
    <izvorni_sadrzaj>
      <item>EVERY MODA d.o.o.</item>
    </izvorni_sadrzaj>
    <derivirana_varijabla naziv="DomainObject.Predmet.ProtuStrankaListNazivFormated_1">
      <item>EVERY MODA d.o.o.</item>
    </derivirana_varijabla>
  </DomainObject.Predmet.ProtuStrankaListNazivFormated>
  <DomainObject.Predmet.ProtuStrankaListNazivFormatedOIB>
    <izvorni_sadrzaj>
      <item>EVERY MODA d.o.o., OIB 76258733365</item>
    </izvorni_sadrzaj>
    <derivirana_varijabla naziv="DomainObject.Predmet.ProtuStrankaListNazivFormatedOIB_1">
      <item>EVERY MODA d.o.o., OIB 76258733365</item>
    </derivirana_varijabla>
  </DomainObject.Predmet.ProtuStrankaListNazivFormatedOIB>
  <DomainObject.Predmet.OstaliListFormated>
    <izvorni_sadrzaj>
      <item>Branko Čolakić</item>
    </izvorni_sadrzaj>
    <derivirana_varijabla naziv="DomainObject.Predmet.OstaliListFormated_1">
      <item>Branko Čolakić</item>
    </derivirana_varijabla>
  </DomainObject.Predmet.OstaliListFormated>
  <DomainObject.Predmet.OstaliListFormatedOIB>
    <izvorni_sadrzaj>
      <item>Branko Čolakić, OIB 48570618879</item>
    </izvorni_sadrzaj>
    <derivirana_varijabla naziv="DomainObject.Predmet.OstaliListFormatedOIB_1">
      <item>Branko Čolakić, OIB 48570618879</item>
    </derivirana_varijabla>
  </DomainObject.Predmet.OstaliListFormatedOIB>
  <DomainObject.Predmet.OstaliListFormatedWithAdress>
    <izvorni_sadrzaj>
      <item>Branko Čolakić, Novoselska 53a, 10000 Zagreb</item>
    </izvorni_sadrzaj>
    <derivirana_varijabla naziv="DomainObject.Predmet.OstaliListFormatedWithAdress_1">
      <item>Branko Čolakić, Novoselska 53a, 10000 Zagreb</item>
    </derivirana_varijabla>
  </DomainObject.Predmet.OstaliListFormatedWithAdress>
  <DomainObject.Predmet.OstaliListFormatedWithAdressOIB>
    <izvorni_sadrzaj>
      <item>Branko Čolakić, OIB 48570618879, Novoselska 53a, 10000 Zagreb</item>
    </izvorni_sadrzaj>
    <derivirana_varijabla naziv="DomainObject.Predmet.OstaliListFormatedWithAdressOIB_1">
      <item>Branko Čolakić, OIB 48570618879, Novoselska 53a, 10000 Zagreb</item>
    </derivirana_varijabla>
  </DomainObject.Predmet.OstaliListFormatedWithAdressOIB>
  <DomainObject.Predmet.OstaliListNazivFormated>
    <izvorni_sadrzaj>
      <item>Branko Čolakić</item>
    </izvorni_sadrzaj>
    <derivirana_varijabla naziv="DomainObject.Predmet.OstaliListNazivFormated_1">
      <item>Branko Čolakić</item>
    </derivirana_varijabla>
  </DomainObject.Predmet.OstaliListNazivFormated>
  <DomainObject.Predmet.OstaliListNazivFormatedOIB>
    <izvorni_sadrzaj>
      <item>Branko Čolakić, OIB 48570618879</item>
    </izvorni_sadrzaj>
    <derivirana_varijabla naziv="DomainObject.Predmet.OstaliListNazivFormatedOIB_1">
      <item>Branko Čolakić, OIB 48570618879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EVERY MODA d.o.o.</izvorni_sadrzaj>
    <derivirana_varijabla naziv="DomainObject.Predmet.ProtustrankaIDrugi_1">EVERY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EVERY MODA d.o.o., OIB 76258733365, Konjščinska 22, 10000 Zagreb</izvorni_sadrzaj>
    <derivirana_varijabla naziv="DomainObject.Predmet.ProtustrankaIDrugiAdressOIB_1">EVERY MODA d.o.o., OIB 76258733365,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EVERY MODA d.o.o.</item>
      <item>Branko Čolakić</item>
    </izvorni_sadrzaj>
    <derivirana_varijabla naziv="DomainObject.Predmet.SudioniciListNaziv_1">
      <item>FINA Regionalni centar Zagreb</item>
      <item>EVERY MODA d.o.o.</item>
      <item>Branko Čolakić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</izvorni_sadrzaj>
    <derivirana_varijabla naziv="DomainObject.Predmet.SudioniciListAdressOIB_1"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76258733365</item>
      <item>, OIB 48570618879</item>
    </izvorni_sadrzaj>
    <derivirana_varijabla naziv="DomainObject.Predmet.SudioniciListNazivOIB_1">
      <item>, OIB 85821130368</item>
      <item>, OIB 76258733365</item>
      <item>, OIB 48570618879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2732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2016-09-14T12:24:00Z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2016-09-14T12:27:00Z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