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0640" w14:paraId="60f0640" w:rsidRDefault="00AB3F44" w:rsidP="004F089F" w:rsidR="00AB3F44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</w:p>
    <w:p w:rsidRDefault="005C7DDD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9625E0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9625E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9625E0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9625E0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9625E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9625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Trg svibanjskih žrtava 1995. 1, OIB: 85821130368, za otvaranje stečajnog postupka nad dužnikom 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AB3F44">
        <w:rPr>
          <w:rFonts w:cs="Times New Roman" w:hAnsi="Times New Roman" w:ascii="Times New Roman"/>
          <w:sz w:val="24"/>
          <w:szCs w:val="24"/>
        </w:rPr>
        <w:t>hermal Zone j.d.o.o., Sesvete, Mostarska ulica 40, OIB: 99366112219</w:t>
      </w:r>
      <w:r w:rsidR="009625E0" w:rsidRPr="009625E0">
        <w:rPr>
          <w:rFonts w:cs="Times New Roman" w:hAnsi="Times New Roman" w:ascii="Times New Roman"/>
          <w:sz w:val="24"/>
          <w:szCs w:val="24"/>
        </w:rPr>
        <w:t>,</w:t>
      </w:r>
      <w:r w:rsidR="008E0A15" w:rsidRPr="009625E0">
        <w:rPr>
          <w:rFonts w:cs="Times New Roman" w:hAnsi="Times New Roman" w:ascii="Times New Roman"/>
          <w:sz w:val="24"/>
          <w:szCs w:val="24"/>
        </w:rPr>
        <w:t xml:space="preserve"> </w:t>
      </w:r>
      <w:r w:rsidR="00AB3F44">
        <w:rPr>
          <w:rFonts w:cs="Times New Roman" w:hAnsi="Times New Roman" w:ascii="Times New Roman"/>
          <w:sz w:val="24"/>
          <w:szCs w:val="24"/>
        </w:rPr>
        <w:t>4. svibnja</w:t>
      </w:r>
      <w:r w:rsidR="008E0A15" w:rsidRPr="009625E0">
        <w:rPr>
          <w:rFonts w:cs="Times New Roman" w:hAnsi="Times New Roman" w:ascii="Times New Roman"/>
          <w:sz w:val="24"/>
          <w:szCs w:val="24"/>
        </w:rPr>
        <w:t xml:space="preserve"> 2018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B3F44" w:rsidP="004F089F" w:rsidR="00AB3F4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AB3F44">
        <w:rPr>
          <w:rFonts w:cs="Times New Roman" w:hAnsi="Times New Roman" w:ascii="Times New Roman"/>
          <w:sz w:val="24"/>
          <w:szCs w:val="24"/>
        </w:rPr>
        <w:t>hermal Zone j.d.o.o., Sesvete, Mostarska ulica 40, OIB: 99366112219</w:t>
      </w:r>
      <w:r w:rsidR="006A77C8" w:rsidRPr="009625E0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9625E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>Ivan Kapor, Zagreb, Zadarska 77, OIB: 93902711585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9625E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>4. svibnja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>Ivan Kapor, Zagreb, Zadarska 77,</w:t>
      </w:r>
      <w:r w:rsidR="00FF43E4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>150517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9625E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9625E0" w:rsidR="00FF43E4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5626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em</w:t>
      </w:r>
      <w:r w:rsidR="00F62650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F43E4" w:rsidP="00FF43E4" w:rsidR="00FF43E4" w:rsidRPr="009625E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AB3F4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3. rujna</w:t>
      </w:r>
      <w:r w:rsidR="006D7CCE" w:rsidRPr="009625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9625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9625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9625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8E0A15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>18. svibnja 2017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 podnijela prijedlog za otvaranje stečajnog postupka nad dužnikom</w:t>
      </w:r>
      <w:r w:rsidR="008E0A15" w:rsidRPr="009625E0">
        <w:rPr>
          <w:rFonts w:cs="Times New Roman" w:hAnsi="Times New Roman" w:ascii="Times New Roman"/>
          <w:sz w:val="24"/>
          <w:szCs w:val="24"/>
        </w:rPr>
        <w:t xml:space="preserve"> 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AB3F44">
        <w:rPr>
          <w:rFonts w:cs="Times New Roman" w:hAnsi="Times New Roman" w:ascii="Times New Roman"/>
          <w:sz w:val="24"/>
          <w:szCs w:val="24"/>
        </w:rPr>
        <w:t>hermal Zone j.d.o.o., Sesvete, Mostarska ulica 40, OIB: 99366112219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>7. veljače 2018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 održano ročište radi očitovanja o prijedlogu za otvaranje stečajnog postupka</w:t>
      </w:r>
      <w:r w:rsidR="00B75626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rasprava o pretpostavkama za otvaranje stečajnog postupka. </w:t>
      </w:r>
    </w:p>
    <w:p w:rsidRDefault="008E0A15" w:rsidP="00B75626" w:rsidR="00B75626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75626" w:rsidP="008E0A15" w:rsidR="00B75626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Uvjerenja Policijske uprave zagrebačke, </w:t>
      </w:r>
      <w:r w:rsidR="00AB3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Policijske postaje Sesvete, </w:t>
      </w:r>
      <w:r w:rsidR="002C02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9. veljače 2018. </w:t>
      </w:r>
      <w:r w:rsidR="000921E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proizlazi da je dužnik vlasnik </w:t>
      </w:r>
      <w:r w:rsidR="002C02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vozila </w:t>
      </w:r>
      <w:r w:rsidR="000921E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(list 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C020F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0921E8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8E0A15" w:rsidP="008E0A15" w:rsidR="008E0A15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2C02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u podnesku od </w:t>
      </w:r>
      <w:r w:rsidR="002C020F">
        <w:rPr>
          <w:rFonts w:cs="Times New Roman" w:eastAsia="Times New Roman" w:hAnsi="Times New Roman" w:ascii="Times New Roman"/>
          <w:sz w:val="24"/>
          <w:szCs w:val="24"/>
          <w:lang w:eastAsia="hr-HR"/>
        </w:rPr>
        <w:t>29. ožujka</w:t>
      </w:r>
      <w:r w:rsid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ostao kod prijedloga za otvaranje stečajnog postupka (list </w:t>
      </w:r>
      <w:r w:rsidR="002C020F">
        <w:rPr>
          <w:rFonts w:cs="Times New Roman" w:eastAsia="Times New Roman" w:hAnsi="Times New Roman" w:ascii="Times New Roman"/>
          <w:sz w:val="24"/>
          <w:szCs w:val="24"/>
          <w:lang w:eastAsia="hr-HR"/>
        </w:rPr>
        <w:t>39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</w:t>
      </w:r>
      <w:r w:rsidR="002C020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C020F" w:rsidP="008E0A15" w:rsidR="002C02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C020F" w:rsidP="008E0A15" w:rsidR="000C5B3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potvrde FINA-e od 29. ožujka 2018. proizlazi da dužnik na dan 28. ožujka 2018. ima evidentirano 440 dana neprekidne blokade, a nepodmirene obveze po neizvršenim osnovama za  plaćanje iznose 14.989,92 kn (list 40 spisa).</w:t>
      </w:r>
    </w:p>
    <w:p w:rsidRDefault="002C020F" w:rsidP="008E0A15" w:rsidR="002C02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C020F" w:rsidP="008E0A15" w:rsidR="002C020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izvješća privremenog stečajnog upravitelja proizlazi da kod dužnika postoji stečajni razlog nesposobnosti za plaćanje u smislu čl.6. st.1. SZ-a, te da bi imovina dužnika bila dovoljna za namirenje troškova stečajnog postupka, a odnosi se na osobno vozilo koje prema kataloškoj procjeni Centra za vozila Hrvatske ima vrijednost od 35.189,00 kn (list 26 do 33 spisa).</w:t>
      </w:r>
    </w:p>
    <w:p w:rsidRDefault="002C020F" w:rsidP="008E0A15" w:rsidR="002C020F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5B3C" w:rsidP="00135109" w:rsidR="008E0A15" w:rsidRPr="009625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Slijedom navedenog, a temeljem čl. 128. st. 6. SZ-a odlučeno je o otvaranju stečajnog postupka kao u izreci rješenja.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9625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6D7CCE" w:rsidP="004F089F" w:rsidR="006D7CCE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2C020F">
        <w:rPr>
          <w:rFonts w:cs="Times New Roman" w:eastAsia="Times New Roman" w:hAnsi="Times New Roman" w:ascii="Times New Roman"/>
          <w:sz w:val="24"/>
          <w:szCs w:val="24"/>
          <w:lang w:eastAsia="hr-HR"/>
        </w:rPr>
        <w:t>4. svibnja</w:t>
      </w:r>
      <w:r w:rsidR="00DF58DA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961DC3" w:rsidP="004F089F" w:rsidR="00961DC3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9625E0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9625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9B6240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9625E0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9625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9625E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625E0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9625E0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9625E0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9625E0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9625E0">
      <w:pPr>
        <w:rPr>
          <w:rFonts w:cs="Times New Roman" w:hAnsi="Times New Roman" w:ascii="Times New Roman"/>
          <w:sz w:val="24"/>
          <w:szCs w:val="24"/>
        </w:rPr>
      </w:pPr>
    </w:p>
    <w:sectPr w:rsidR="00236F8E" w:rsidRPr="009625E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D08" w:rsidP="004F089F" w:rsidR="001A3D08">
      <w:pPr>
        <w:spacing w:lineRule="auto" w:line="240" w:after="0"/>
      </w:pPr>
      <w:r>
        <w:separator/>
      </w:r>
    </w:p>
  </w:endnote>
  <w:endnote w:id="0" w:type="continuationSeparator">
    <w:p w:rsidRDefault="001A3D08" w:rsidP="004F089F" w:rsidR="001A3D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D08" w:rsidP="004F089F" w:rsidR="001A3D08">
      <w:pPr>
        <w:spacing w:lineRule="auto" w:line="240" w:after="0"/>
      </w:pPr>
      <w:r>
        <w:separator/>
      </w:r>
    </w:p>
  </w:footnote>
  <w:footnote w:id="0" w:type="continuationSeparator">
    <w:p w:rsidRDefault="001A3D08" w:rsidP="004F089F" w:rsidR="001A3D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DDD">
          <w:rPr>
            <w:noProof/>
          </w:rPr>
          <w:t>1</w:t>
        </w:r>
        <w:r>
          <w:fldChar w:fldCharType="end"/>
        </w:r>
      </w:p>
    </w:sdtContent>
  </w:sdt>
  <w:p w:rsidRDefault="004F089F" w:rsidP="00AB3F44" w:rsidR="00F62650">
    <w:pPr>
      <w:pStyle w:val="Zaglavlje"/>
      <w:jc w:val="right"/>
    </w:pPr>
    <w:r>
      <w:t>1 St-</w:t>
    </w:r>
    <w:r w:rsidR="00AB3F44">
      <w:t>1505/17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921E8"/>
    <w:rsid w:val="000C5B3C"/>
    <w:rsid w:val="000F0FB4"/>
    <w:rsid w:val="000F5316"/>
    <w:rsid w:val="00135109"/>
    <w:rsid w:val="00164487"/>
    <w:rsid w:val="001A3D08"/>
    <w:rsid w:val="001D4350"/>
    <w:rsid w:val="002302F6"/>
    <w:rsid w:val="00236F8E"/>
    <w:rsid w:val="00291C7A"/>
    <w:rsid w:val="002C020F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5C7DDD"/>
    <w:rsid w:val="00620990"/>
    <w:rsid w:val="006449E1"/>
    <w:rsid w:val="006A77C8"/>
    <w:rsid w:val="006C711E"/>
    <w:rsid w:val="006D7CCE"/>
    <w:rsid w:val="0071168F"/>
    <w:rsid w:val="00720838"/>
    <w:rsid w:val="00752FC5"/>
    <w:rsid w:val="007A3BE8"/>
    <w:rsid w:val="00815B58"/>
    <w:rsid w:val="008E0A15"/>
    <w:rsid w:val="00946A82"/>
    <w:rsid w:val="00961DC3"/>
    <w:rsid w:val="009625E0"/>
    <w:rsid w:val="00970BE7"/>
    <w:rsid w:val="0098062B"/>
    <w:rsid w:val="00983A88"/>
    <w:rsid w:val="009B6240"/>
    <w:rsid w:val="00A55D65"/>
    <w:rsid w:val="00AB3F44"/>
    <w:rsid w:val="00AF3EEC"/>
    <w:rsid w:val="00B01457"/>
    <w:rsid w:val="00B106F9"/>
    <w:rsid w:val="00B42768"/>
    <w:rsid w:val="00B75626"/>
    <w:rsid w:val="00C4177E"/>
    <w:rsid w:val="00C46389"/>
    <w:rsid w:val="00C603F3"/>
    <w:rsid w:val="00D13B11"/>
    <w:rsid w:val="00D24441"/>
    <w:rsid w:val="00D4201E"/>
    <w:rsid w:val="00D75E38"/>
    <w:rsid w:val="00D87F0B"/>
    <w:rsid w:val="00DF58DA"/>
    <w:rsid w:val="00E5255F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DD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7DD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7DD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7DD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DD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7DD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7DD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7DD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St-1505/2017</izvorni_sadrzaj>
    <derivirana_varijabla naziv="DomainObject.Predmet.OznakaBroj_1">St-1505/2017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Thermal Zone j.d.o.o. zastupanog po punomoćniku Robert Totić</izvorni_sadrzaj>
    <derivirana_varijabla naziv="DomainObject.Predmet.ProtustrankaFormated_1">  Thermal Zone j.d.o.o. zastupanog po punomoćniku Robert Totić</derivirana_varijabla>
  </DomainObject.Predmet.ProtustrankaFormated>
  <DomainObject.Predmet.ProtustrankaFormatedOIB>
    <izvorni_sadrzaj>  Thermal Zone j.d.o.o., OIB 99366112219 zastupanog po punomoćniku Robert Totić</izvorni_sadrzaj>
    <derivirana_varijabla naziv="DomainObject.Predmet.ProtustrankaFormatedOIB_1">  Thermal Zone j.d.o.o., OIB 99366112219 zastupanog po punomoćniku Robert Totić</derivirana_varijabla>
  </DomainObject.Predmet.ProtustrankaFormatedOIB>
  <DomainObject.Predmet.ProtustrankaFormatedWithAdress>
    <izvorni_sadrzaj> Thermal Zone j.d.o.o., Mostarska ulica 40, 10360 Sesvete zastupanog po punomoćniku Robert Totić</izvorni_sadrzaj>
    <derivirana_varijabla naziv="DomainObject.Predmet.ProtustrankaFormatedWithAdress_1"> Thermal Zone j.d.o.o., Mostarska ulica 40, 10360 Sesvete zastupanog po punomoćniku Robert Totić</derivirana_varijabla>
  </DomainObject.Predmet.ProtustrankaFormatedWithAdress>
  <DomainObject.Predmet.ProtustrankaFormatedWithAdressOIB>
    <izvorni_sadrzaj> Thermal Zone j.d.o.o., OIB 99366112219, Mostarska ulica 40, 10360 Sesvete zastupanog po punomoćniku Robert Totić</izvorni_sadrzaj>
    <derivirana_varijabla naziv="DomainObject.Predmet.ProtustrankaFormatedWithAdressOIB_1"> Thermal Zone j.d.o.o., OIB 99366112219, Mostarska ulica 40, 10360 Sesvete zastupanog po punomoćniku Robert Totić</derivirana_varijabla>
  </DomainObject.Predmet.ProtustrankaFormatedWithAdressOIB>
  <DomainObject.Predmet.ProtustrankaWithAdress>
    <izvorni_sadrzaj>Thermal Zone j.d.o.o. Mostarska ulica 40, 10360 Sesvete</izvorni_sadrzaj>
    <derivirana_varijabla naziv="DomainObject.Predmet.ProtustrankaWithAdress_1">Thermal Zone j.d.o.o. Mostarska ulica 40, 10360 Sesvete</derivirana_varijabla>
  </DomainObject.Predmet.ProtustrankaWithAdress>
  <DomainObject.Predmet.ProtustrankaWithAdressOIB>
    <izvorni_sadrzaj>Thermal Zone j.d.o.o., OIB 99366112219, Mostarska ulica 40, 10360 Sesvete</izvorni_sadrzaj>
    <derivirana_varijabla naziv="DomainObject.Predmet.ProtustrankaWithAdressOIB_1">Thermal Zone j.d.o.o., OIB 99366112219, Mostarska ulica 40, 10360 Sesvete</derivirana_varijabla>
  </DomainObject.Predmet.ProtustrankaWithAdressOIB>
  <DomainObject.Predmet.ProtustrankaNazivFormated>
    <izvorni_sadrzaj>Thermal Zone j.d.o.o.</izvorni_sadrzaj>
    <derivirana_varijabla naziv="DomainObject.Predmet.ProtustrankaNazivFormated_1">Thermal Zone j.d.o.o.</derivirana_varijabla>
  </DomainObject.Predmet.ProtustrankaNazivFormated>
  <DomainObject.Predmet.ProtustrankaNazivFormatedOIB>
    <izvorni_sadrzaj>Thermal Zone j.d.o.o., OIB 99366112219</izvorni_sadrzaj>
    <derivirana_varijabla naziv="DomainObject.Predmet.ProtustrankaNazivFormatedOIB_1">Thermal Zone j.d.o.o., OIB 99366112219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Thermal Zone j.d.o.o. zastupanog po punomoćniku Robert Totić</item>
    </izvorni_sadrzaj>
    <derivirana_varijabla naziv="DomainObject.Predmet.ProtuStrankaListFormated_1">
      <item>Thermal Zone j.d.o.o. zastupanog po punomoćniku Robert Totić</item>
    </derivirana_varijabla>
  </DomainObject.Predmet.ProtuStrankaListFormated>
  <DomainObject.Predmet.ProtuStrankaListFormatedOIB>
    <izvorni_sadrzaj>
      <item>Thermal Zone j.d.o.o., OIB 99366112219 zastupanog po punomoćniku Robert Totić</item>
    </izvorni_sadrzaj>
    <derivirana_varijabla naziv="DomainObject.Predmet.ProtuStrankaListFormatedOIB_1">
      <item>Thermal Zone j.d.o.o., OIB 99366112219 zastupanog po punomoćniku Robert Totić</item>
    </derivirana_varijabla>
  </DomainObject.Predmet.ProtuStrankaListFormatedOIB>
  <DomainObject.Predmet.ProtuStrankaListFormatedWithAdress>
    <izvorni_sadrzaj>
      <item>Thermal Zone j.d.o.o., Mostarska ulica 40, 10360 Sesvete zastupanog po punomoćniku Robert Totić</item>
    </izvorni_sadrzaj>
    <derivirana_varijabla naziv="DomainObject.Predmet.ProtuStrankaListFormatedWithAdress_1">
      <item>Thermal Zone j.d.o.o., Mostarska ulica 40, 10360 Sesvete zastupanog po punomoćniku Robert Totić</item>
    </derivirana_varijabla>
  </DomainObject.Predmet.ProtuStrankaListFormatedWithAdress>
  <DomainObject.Predmet.ProtuStrankaListFormatedWithAdressOIB>
    <izvorni_sadrzaj>
      <item>Thermal Zone j.d.o.o., OIB 99366112219, Mostarska ulica 40, 10360 Sesvete zastupanog po punomoćniku Robert Totić</item>
    </izvorni_sadrzaj>
    <derivirana_varijabla naziv="DomainObject.Predmet.ProtuStrankaListFormatedWithAdressOIB_1">
      <item>Thermal Zone j.d.o.o., OIB 99366112219, Mostarska ulica 40, 10360 Sesvete zastupanog po punomoćniku Robert Totić</item>
    </derivirana_varijabla>
  </DomainObject.Predmet.ProtuStrankaListFormatedWithAdressOIB>
  <DomainObject.Predmet.ProtuStrankaListNazivFormated>
    <izvorni_sadrzaj>
      <item>Thermal Zone j.d.o.o.</item>
    </izvorni_sadrzaj>
    <derivirana_varijabla naziv="DomainObject.Predmet.ProtuStrankaListNazivFormated_1">
      <item>Thermal Zone j.d.o.o.</item>
    </derivirana_varijabla>
  </DomainObject.Predmet.ProtuStrankaListNazivFormated>
  <DomainObject.Predmet.ProtuStrankaListNazivFormatedOIB>
    <izvorni_sadrzaj>
      <item>Thermal Zone j.d.o.o., OIB 99366112219</item>
    </izvorni_sadrzaj>
    <derivirana_varijabla naziv="DomainObject.Predmet.ProtuStrankaListNazivFormatedOIB_1">
      <item>Thermal Zone j.d.o.o., OIB 99366112219</item>
    </derivirana_varijabla>
  </DomainObject.Predmet.ProtuStrankaListNazivFormatedOIB>
  <DomainObject.Predmet.OstaliListFormated>
    <izvorni_sadrzaj>
      <item>Robert Totić punomoćnik sudionika u postupku Thermal Zone j.d.o.o.</item>
    </izvorni_sadrzaj>
    <derivirana_varijabla naziv="DomainObject.Predmet.OstaliListFormated_1">
      <item>Robert Totić punomoćnik sudionika u postupku Thermal Zone j.d.o.o.</item>
    </derivirana_varijabla>
  </DomainObject.Predmet.OstaliListFormated>
  <DomainObject.Predmet.OstaliListFormatedOIB>
    <izvorni_sadrzaj>
      <item>Robert Totić, OIB 86304276274 punomoćnik sudionika u postupku Thermal Zone j.d.o.o.</item>
    </izvorni_sadrzaj>
    <derivirana_varijabla naziv="DomainObject.Predmet.OstaliListFormatedOIB_1">
      <item>Robert Totić, OIB 86304276274 punomoćnik sudionika u postupku Thermal Zone j.d.o.o.</item>
    </derivirana_varijabla>
  </DomainObject.Predmet.OstaliListFormatedOIB>
  <DomainObject.Predmet.OstaliListFormatedWithAdress>
    <izvorni_sadrzaj>
      <item>Robert Totić, Mostarska 40, 10360 Sesvete punomoćnik sudionika u postupku Thermal Zone j.d.o.o.</item>
    </izvorni_sadrzaj>
    <derivirana_varijabla naziv="DomainObject.Predmet.OstaliListFormatedWithAdress_1">
      <item>Robert Totić, Mostarska 40, 10360 Sesvete punomoćnik sudionika u postupku Thermal Zone j.d.o.o.</item>
    </derivirana_varijabla>
  </DomainObject.Predmet.OstaliListFormatedWithAdress>
  <DomainObject.Predmet.OstaliListFormatedWithAdressOIB>
    <izvorni_sadrzaj>
      <item>Robert Totić, OIB 86304276274, Mostarska 40, 10360 Sesvete punomoćnik sudionika u postupku Thermal Zone j.d.o.o.</item>
    </izvorni_sadrzaj>
    <derivirana_varijabla naziv="DomainObject.Predmet.OstaliListFormatedWithAdressOIB_1">
      <item>Robert Totić, OIB 86304276274, Mostarska 40, 10360 Sesvete punomoćnik sudionika u postupku Thermal Zone j.d.o.o.</item>
    </derivirana_varijabla>
  </DomainObject.Predmet.OstaliListFormatedWithAdressOIB>
  <DomainObject.Predmet.OstaliListNazivFormated>
    <izvorni_sadrzaj>
      <item>Robert Totić</item>
    </izvorni_sadrzaj>
    <derivirana_varijabla naziv="DomainObject.Predmet.OstaliListNazivFormated_1">
      <item>Robert Totić</item>
    </derivirana_varijabla>
  </DomainObject.Predmet.OstaliListNazivFormated>
  <DomainObject.Predmet.OstaliListNazivFormatedOIB>
    <izvorni_sadrzaj>
      <item>Robert Totić, OIB 86304276274</item>
    </izvorni_sadrzaj>
    <derivirana_varijabla naziv="DomainObject.Predmet.OstaliListNazivFormatedOIB_1">
      <item>Robert Totić, OIB 86304276274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Thermal Zone j.d.o.o.</izvorni_sadrzaj>
    <derivirana_varijabla naziv="DomainObject.Predmet.ProtustrankaIDrugi_1">Thermal Zone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Thermal Zone j.d.o.o., OIB 99366112219, Mostarska ulica 40, 10360 Sesvete</izvorni_sadrzaj>
    <derivirana_varijabla naziv="DomainObject.Predmet.ProtustrankaIDrugiAdressOIB_1">Thermal Zone j.d.o.o., OIB 99366112219, Mostarska ulica 40,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Thermal Zone j.d.o.o.</item>
      <item>FINA Regionalni centar Zagreb</item>
      <item>Robert Totić</item>
    </izvorni_sadrzaj>
    <derivirana_varijabla naziv="DomainObject.Predmet.SudioniciListNaziv_1">
      <item>Thermal Zone j.d.o.o.</item>
      <item>FINA Regionalni centar Zagreb</item>
      <item>Robert Totić</item>
    </derivirana_varijabla>
  </DomainObject.Predmet.SudioniciListNaziv>
  <DomainObject.Predmet.SudioniciListAdressOIB>
    <izvorni_sadrzaj>
      <item>Thermal Zone j.d.o.o., OIB 99366112219, Mostarska ulica 40,10360 Sesvete</item>
      <item>FINA Regionalni centar Zagreb, OIB 85821130368, Trg svibanjskih žrtava 1995. 1,10000 Zagreb</item>
      <item>Robert Totić, OIB 86304276274, Mostarska 40,10360 Sesvete</item>
    </izvorni_sadrzaj>
    <derivirana_varijabla naziv="DomainObject.Predmet.SudioniciListAdressOIB_1">
      <item>Thermal Zone j.d.o.o., OIB 99366112219, Mostarska ulica 40,10360 Sesvete</item>
      <item>FINA Regionalni centar Zagreb, OIB 85821130368, Trg svibanjskih žrtava 1995. 1,10000 Zagreb</item>
      <item>Robert Totić, OIB 86304276274, Mostarska 40,10360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99366112219</item>
      <item>, OIB 85821130368</item>
      <item>, OIB 86304276274</item>
    </izvorni_sadrzaj>
    <derivirana_varijabla naziv="DomainObject.Predmet.SudioniciListNazivOIB_1">
      <item>, OIB 99366112219</item>
      <item>, OIB 85821130368</item>
      <item>, OIB 86304276274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F3BAD2-1BE4-49FF-9F78-6CFDA3487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5053</properties:Characters>
  <properties:Lines>134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2018-05-04T08:49:00Z</dcterms:created>
  <dc:creator>Draženka Prpić</dc:creator>
  <cp:lastModifiedBy>Draženka Prpić</cp:lastModifiedBy>
  <cp:lastPrinted>2018-05-04T08:52:00Z</cp:lastPrinted>
  <dcterms:modified xmlns:xsi="http://www.w3.org/2001/XMLSchema-instance" xsi:type="dcterms:W3CDTF">2018-05-04T08:52:00Z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STEČAJA-St-1505-17-Thermal Zone.docx)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