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12b8" w14:paraId="89e12b8" w:rsidRDefault="00656097" w:rsidP="00656097" w:rsidR="0065609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6097" w:rsidP="00656097" w:rsidR="0065609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56097" w:rsidP="00656097" w:rsidR="0065609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56097" w:rsidP="00656097" w:rsidR="0065609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56097" w:rsidP="00656097" w:rsidR="0065609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56097" w:rsidP="00656097" w:rsidR="0065609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56097" w:rsidP="00656097" w:rsidR="00656097">
      <w:pPr>
        <w:jc w:val="center"/>
        <w:rPr>
          <w:rFonts w:cs="Times New Roman" w:eastAsia="Times New Roman"/>
          <w:szCs w:val="24"/>
        </w:rPr>
      </w:pPr>
    </w:p>
    <w:p w:rsidRDefault="00656097" w:rsidP="00656097" w:rsidR="0065609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56097" w:rsidP="00656097" w:rsidR="00656097">
      <w:pPr>
        <w:rPr>
          <w:rFonts w:cs="Times New Roman" w:eastAsia="Times New Roman"/>
          <w:szCs w:val="24"/>
        </w:rPr>
      </w:pPr>
    </w:p>
    <w:p w:rsidRDefault="00656097" w:rsidP="00656097" w:rsidR="006560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M. V. M. ADRIA d.o.o. Poreč, Kate Pejnović 7, OIB </w:t>
      </w:r>
      <w:r w:rsidRPr="00656097">
        <w:rPr>
          <w:rFonts w:cs="Times New Roman" w:eastAsia="Times New Roman"/>
          <w:szCs w:val="24"/>
        </w:rPr>
        <w:t>84054248928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656097">
          <w:rPr>
            <w:rFonts w:cs="Times New Roman" w:eastAsia="Times New Roman"/>
            <w:szCs w:val="24"/>
          </w:rPr>
          <w:t>080569288</w:t>
        </w:r>
      </w:hyperlink>
      <w:r>
        <w:rPr>
          <w:rFonts w:cs="Times New Roman" w:eastAsia="Times New Roman"/>
          <w:szCs w:val="24"/>
        </w:rPr>
        <w:t xml:space="preserve">, </w:t>
      </w:r>
      <w:r w:rsidR="004578D8">
        <w:rPr>
          <w:rFonts w:cs="Times New Roman" w:eastAsia="Times New Roman"/>
          <w:szCs w:val="24"/>
        </w:rPr>
        <w:t>31. prosinca</w:t>
      </w:r>
      <w:r>
        <w:rPr>
          <w:rFonts w:cs="Times New Roman" w:eastAsia="Times New Roman"/>
          <w:szCs w:val="24"/>
        </w:rPr>
        <w:t xml:space="preserve"> 2018.</w:t>
      </w:r>
    </w:p>
    <w:p w:rsidRDefault="00656097" w:rsidP="00656097" w:rsidR="00656097">
      <w:pPr>
        <w:rPr>
          <w:rFonts w:cs="Times New Roman" w:eastAsia="Times New Roman"/>
          <w:szCs w:val="24"/>
        </w:rPr>
      </w:pPr>
    </w:p>
    <w:p w:rsidRDefault="00656097" w:rsidP="00656097" w:rsidR="0065609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56097" w:rsidP="00656097" w:rsidR="00656097">
      <w:pPr>
        <w:rPr>
          <w:rFonts w:cs="Times New Roman" w:eastAsia="Times New Roman"/>
          <w:szCs w:val="24"/>
        </w:rPr>
      </w:pPr>
    </w:p>
    <w:p w:rsidRDefault="00656097" w:rsidP="00656097" w:rsidR="006560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M. V. M. ADRIA d.o.o. Poreč, Kate Pejnović 7, OIB </w:t>
      </w:r>
      <w:r w:rsidRPr="00656097">
        <w:rPr>
          <w:rFonts w:cs="Times New Roman" w:eastAsia="Times New Roman"/>
          <w:szCs w:val="24"/>
        </w:rPr>
        <w:t>84054248928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656097">
          <w:rPr>
            <w:rFonts w:cs="Times New Roman" w:eastAsia="Times New Roman"/>
            <w:szCs w:val="24"/>
          </w:rPr>
          <w:t>080569288</w:t>
        </w:r>
      </w:hyperlink>
      <w:r>
        <w:rPr>
          <w:rFonts w:cs="Times New Roman" w:eastAsia="Times New Roman"/>
          <w:szCs w:val="24"/>
        </w:rPr>
        <w:t>.</w:t>
      </w:r>
    </w:p>
    <w:p w:rsidRDefault="00656097" w:rsidP="00656097" w:rsidR="00656097">
      <w:pPr>
        <w:rPr>
          <w:rFonts w:cs="Times New Roman" w:eastAsia="Times New Roman"/>
          <w:szCs w:val="24"/>
        </w:rPr>
      </w:pPr>
    </w:p>
    <w:p w:rsidRDefault="00656097" w:rsidP="00656097" w:rsidR="00656097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E17DCC">
        <w:t>Lovorka Juranović iz Rijeke, Verdieva 6/III, OIB 83481633615</w:t>
      </w:r>
      <w:r w:rsidRPr="00E17DCC">
        <w:t>.</w:t>
      </w:r>
    </w:p>
    <w:p w:rsidRDefault="00656097" w:rsidP="00656097" w:rsidR="00656097" w:rsidRPr="00377245">
      <w:pPr>
        <w:rPr>
          <w:rFonts w:cs="Times New Roman" w:eastAsia="Times New Roman"/>
          <w:szCs w:val="20"/>
        </w:rPr>
      </w:pPr>
    </w:p>
    <w:p w:rsidRDefault="00656097" w:rsidP="00656097" w:rsidR="00656097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M. V. M. ADRIA d.o.o. Poreč, Kate Pejnović 7, OIB </w:t>
      </w:r>
      <w:r w:rsidRPr="00656097">
        <w:rPr>
          <w:rFonts w:cs="Times New Roman" w:eastAsia="Times New Roman"/>
          <w:szCs w:val="24"/>
        </w:rPr>
        <w:t>84054248928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656097">
          <w:rPr>
            <w:rFonts w:cs="Times New Roman" w:eastAsia="Times New Roman"/>
            <w:szCs w:val="24"/>
          </w:rPr>
          <w:t>080569288</w:t>
        </w:r>
      </w:hyperlink>
      <w:r>
        <w:rPr>
          <w:rFonts w:cs="Times New Roman" w:eastAsia="Times New Roman"/>
          <w:szCs w:val="24"/>
        </w:rPr>
        <w:t>.</w:t>
      </w:r>
    </w:p>
    <w:p w:rsidRDefault="00656097" w:rsidP="00656097" w:rsidR="00656097">
      <w:pPr>
        <w:ind w:firstLine="709"/>
        <w:rPr>
          <w:rFonts w:cs="Times New Roman" w:eastAsia="Times New Roman"/>
          <w:szCs w:val="24"/>
        </w:rPr>
      </w:pPr>
    </w:p>
    <w:p w:rsidRDefault="00656097" w:rsidP="00656097" w:rsidR="006560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M. V. M. ADRIA d.o.o. Poreč, Kate Pejnović 7, OIB </w:t>
      </w:r>
      <w:r w:rsidRPr="00656097">
        <w:rPr>
          <w:rFonts w:cs="Times New Roman" w:eastAsia="Times New Roman"/>
          <w:szCs w:val="24"/>
        </w:rPr>
        <w:t>84054248928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656097">
          <w:rPr>
            <w:rFonts w:cs="Times New Roman" w:eastAsia="Times New Roman"/>
            <w:szCs w:val="24"/>
          </w:rPr>
          <w:t>080569288</w:t>
        </w:r>
      </w:hyperlink>
      <w:r>
        <w:rPr>
          <w:rFonts w:cs="Times New Roman" w:eastAsia="Times New Roman"/>
          <w:szCs w:val="24"/>
        </w:rPr>
        <w:t>.</w:t>
      </w:r>
    </w:p>
    <w:p w:rsidRDefault="00656097" w:rsidP="00656097" w:rsidR="0065609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56097" w:rsidP="00656097" w:rsidR="00656097">
      <w:pPr>
        <w:rPr>
          <w:rFonts w:cs="Times New Roman" w:eastAsia="Times New Roman"/>
          <w:szCs w:val="24"/>
        </w:rPr>
      </w:pPr>
    </w:p>
    <w:p w:rsidRDefault="00656097" w:rsidP="00656097" w:rsidR="0065609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56097" w:rsidP="00656097" w:rsidR="00656097">
      <w:pPr>
        <w:ind w:firstLine="708"/>
        <w:rPr>
          <w:rFonts w:cs="Times New Roman" w:eastAsia="Times New Roman"/>
          <w:szCs w:val="24"/>
        </w:rPr>
      </w:pPr>
    </w:p>
    <w:p w:rsidRDefault="00656097" w:rsidP="00656097" w:rsidR="006560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16. srpnja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M. V. M. ADRIA d.o.o. Poreč, Kate Pejnović 7.</w:t>
      </w:r>
    </w:p>
    <w:p w:rsidRDefault="00656097" w:rsidP="00656097" w:rsidR="0065609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11. srpnja 2018. imao neizvršene osnove za plaćanje u neprekinutom razdoblju od 120 dana u ukupnom iznosu 17.253,41</w:t>
      </w:r>
      <w:r w:rsidRPr="00195EBE">
        <w:t xml:space="preserve"> kn) i da za dužnika </w:t>
      </w:r>
      <w:r>
        <w:t>nisu ispunjene pretpostavke za pokretanje drugog postupka radi brisanja iz sudskog registra,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7.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St-260/2018-3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56097" w:rsidP="00656097" w:rsidR="006560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56097" w:rsidP="00656097" w:rsidR="006560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56097" w:rsidP="00656097" w:rsidR="00656097">
      <w:pPr>
        <w:rPr>
          <w:rFonts w:cs="Times New Roman" w:eastAsia="Times New Roman"/>
          <w:szCs w:val="24"/>
        </w:rPr>
      </w:pPr>
    </w:p>
    <w:p w:rsidRDefault="00656097" w:rsidP="00656097" w:rsidR="0065609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Pazinu </w:t>
      </w:r>
      <w:r w:rsidR="00166D27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166D27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 </w:t>
      </w:r>
    </w:p>
    <w:p w:rsidRDefault="00656097" w:rsidP="00656097" w:rsidR="00656097">
      <w:pPr>
        <w:rPr>
          <w:rFonts w:cs="Times New Roman" w:eastAsia="Times New Roman"/>
          <w:szCs w:val="24"/>
        </w:rPr>
      </w:pPr>
    </w:p>
    <w:p w:rsidRDefault="00656097" w:rsidP="00656097" w:rsidR="0065609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56097" w:rsidP="00656097" w:rsidR="00656097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56097" w:rsidP="00656097" w:rsidR="0065609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31549B">
        <w:rPr>
          <w:rFonts w:cs="Times New Roman" w:eastAsia="Times New Roman"/>
          <w:szCs w:val="24"/>
        </w:rPr>
        <w:t>, v.r.</w:t>
      </w:r>
    </w:p>
    <w:p w:rsidRDefault="00656097" w:rsidP="00656097" w:rsidR="00656097">
      <w:pPr>
        <w:jc w:val="left"/>
        <w:rPr>
          <w:rFonts w:cs="Times New Roman" w:eastAsia="Times New Roman"/>
          <w:szCs w:val="24"/>
        </w:rPr>
      </w:pPr>
    </w:p>
    <w:p w:rsidRDefault="00656097" w:rsidP="00656097" w:rsidR="0065609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56097" w:rsidP="00656097" w:rsidR="0065609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56097" w:rsidP="00656097" w:rsidR="006560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656097" w:rsidP="00656097" w:rsidR="00656097">
      <w:pPr>
        <w:rPr>
          <w:rFonts w:cs="Times New Roman" w:eastAsia="Times New Roman"/>
          <w:szCs w:val="24"/>
        </w:rPr>
      </w:pPr>
    </w:p>
    <w:p w:rsidRDefault="00656097" w:rsidP="00656097" w:rsidR="0065609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56097" w:rsidP="00656097" w:rsidR="006560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56097" w:rsidP="00656097" w:rsidR="006560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M. V. M. ADRIA d.o.o. Poreč, Kate Pejnović 7, </w:t>
      </w:r>
    </w:p>
    <w:p w:rsidRDefault="00656097" w:rsidP="00656097" w:rsidR="0065609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656097" w:rsidP="00656097" w:rsidR="00656097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656097" w:rsidP="00656097" w:rsidR="00656097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E17DCC">
        <w:t>Lovorka Juranović, Rijeka, Verdieva 6/III</w:t>
      </w:r>
      <w:r w:rsidRPr="00377245">
        <w:rPr>
          <w:rFonts w:cs="Times New Roman" w:eastAsia="Times New Roman"/>
          <w:szCs w:val="20"/>
        </w:rPr>
        <w:t>,</w:t>
      </w:r>
      <w:r w:rsidRPr="00FF13A0">
        <w:rPr>
          <w:rFonts w:cs="Times New Roman" w:eastAsia="Times New Roman"/>
          <w:szCs w:val="20"/>
        </w:rPr>
        <w:t xml:space="preserve"> </w:t>
      </w:r>
    </w:p>
    <w:p w:rsidRDefault="00656097" w:rsidP="00656097" w:rsidR="00656097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656097" w:rsidP="00656097" w:rsidR="006560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56097" w:rsidP="00656097" w:rsidR="006560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56097" w:rsidP="00656097" w:rsidR="00656097"/>
    <w:p w:rsidRDefault="00322BC6" w:rsidP="00656097" w:rsidR="00322BC6"/>
    <w:p w:rsidRDefault="00656097" w:rsidP="00656097" w:rsidR="00656097"/>
    <w:p w:rsidRDefault="00656097" w:rsidP="00656097" w:rsidR="00656097"/>
    <w:p w:rsidRDefault="00656097" w:rsidP="00656097" w:rsidR="00656097"/>
    <w:p w:rsidRDefault="00656097" w:rsidP="00656097" w:rsidR="00656097"/>
    <w:p w:rsidRDefault="00656097" w:rsidP="00656097" w:rsidR="00656097"/>
    <w:p w:rsidRDefault="00656097" w:rsidP="00656097" w:rsidR="00656097"/>
    <w:p w:rsidRDefault="00612BA1" w:rsidR="00612BA1"/>
    <w:sectPr w:rsidSect="00077D5C" w:rsidR="00612BA1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097" w:rsidP="00656097" w:rsidR="00656097">
      <w:r>
        <w:separator/>
      </w:r>
    </w:p>
  </w:endnote>
  <w:endnote w:id="0" w:type="continuationSeparator">
    <w:p w:rsidRDefault="00656097" w:rsidP="00656097" w:rsidR="00656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097" w:rsidP="00656097" w:rsidR="00656097">
      <w:r>
        <w:separator/>
      </w:r>
    </w:p>
  </w:footnote>
  <w:footnote w:id="0" w:type="continuationSeparator">
    <w:p w:rsidRDefault="00656097" w:rsidP="00656097" w:rsidR="006560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6097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1549B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St-260/2018</w:t>
                </w:r>
              </w:sdtContent>
            </w:sdt>
            <w:r w:rsidR="004578D8">
              <w:t>-4</w:t>
            </w:r>
            <w:r>
              <w:t xml:space="preserve"> </w:t>
            </w:r>
          </w:sdtContent>
        </w:sdt>
        <w:r>
          <w:t xml:space="preserve">  </w:t>
        </w:r>
      </w:sdtContent>
    </w:sdt>
  </w:p>
  <w:p w:rsidRDefault="0031549B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656097" w:rsidP="00077D5C" w:rsidR="00077D5C">
        <w:pPr>
          <w:pStyle w:val="Zaglavlje"/>
          <w:jc w:val="right"/>
        </w:pPr>
        <w:r>
          <w:t>9 St-260/2018</w:t>
        </w:r>
        <w:r w:rsidR="004578D8">
          <w:t>-4</w:t>
        </w:r>
      </w:p>
    </w:sdtContent>
  </w:sdt>
  <w:p w:rsidRDefault="0031549B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6097"/>
    <w:rsid w:val="001002B7"/>
    <w:rsid w:val="00166D27"/>
    <w:rsid w:val="0031549B"/>
    <w:rsid w:val="00322BC6"/>
    <w:rsid w:val="004578D8"/>
    <w:rsid w:val="00612BA1"/>
    <w:rsid w:val="00656097"/>
    <w:rsid w:val="0067778C"/>
    <w:rsid w:val="00A07F0A"/>
    <w:rsid w:val="00E17DCC"/>
    <w:rsid w:val="00E6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09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60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609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6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609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60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6097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656097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5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49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549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54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54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09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60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609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6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609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60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6097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656097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5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49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549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54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54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08056928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8056928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805692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80569288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V. M. ADRIA d.o.o. POREČ</izvorni_sadrzaj>
    <derivirana_varijabla naziv="DomainObject.Predmet.ProtustrankaFormated_1">  M. V. M. ADRIA d.o.o. POREČ</derivirana_varijabla>
  </DomainObject.Predmet.ProtustrankaFormated>
  <DomainObject.Predmet.ProtustrankaFormatedOIB>
    <izvorni_sadrzaj>  M. V. M. ADRIA d.o.o. POREČ, OIB 84054248928</izvorni_sadrzaj>
    <derivirana_varijabla naziv="DomainObject.Predmet.ProtustrankaFormatedOIB_1">  M. V. M. ADRIA d.o.o. POREČ, OIB 84054248928</derivirana_varijabla>
  </DomainObject.Predmet.ProtustrankaFormatedOIB>
  <DomainObject.Predmet.ProtustrankaFormatedWithAdress>
    <izvorni_sadrzaj> M. V. M. ADRIA d.o.o. POREČ, Kate Pejnović 7, 52440 Poreč</izvorni_sadrzaj>
    <derivirana_varijabla naziv="DomainObject.Predmet.ProtustrankaFormatedWithAdress_1"> M. V. M. ADRIA d.o.o. POREČ, Kate Pejnović 7, 52440 Poreč</derivirana_varijabla>
  </DomainObject.Predmet.ProtustrankaFormatedWithAdress>
  <DomainObject.Predmet.ProtustrankaFormatedWithAdressOIB>
    <izvorni_sadrzaj> M. V. M. ADRIA d.o.o. POREČ, OIB 84054248928, Kate Pejnović 7, 52440 Poreč</izvorni_sadrzaj>
    <derivirana_varijabla naziv="DomainObject.Predmet.ProtustrankaFormatedWithAdressOIB_1"> M. V. M. ADRIA d.o.o. POREČ, OIB 84054248928, Kate Pejnović 7, 52440 Poreč</derivirana_varijabla>
  </DomainObject.Predmet.ProtustrankaFormatedWithAdressOIB>
  <DomainObject.Predmet.ProtustrankaWithAdress>
    <izvorni_sadrzaj>M. V. M. ADRIA d.o.o. POREČ Kate Pejnović 7, 52440 Poreč</izvorni_sadrzaj>
    <derivirana_varijabla naziv="DomainObject.Predmet.ProtustrankaWithAdress_1">M. V. M. ADRIA d.o.o. POREČ Kate Pejnović 7, 52440 Poreč</derivirana_varijabla>
  </DomainObject.Predmet.ProtustrankaWithAdress>
  <DomainObject.Predmet.ProtustrankaWithAdressOIB>
    <izvorni_sadrzaj>M. V. M. ADRIA d.o.o. POREČ, OIB 84054248928, Kate Pejnović 7, 52440 Poreč</izvorni_sadrzaj>
    <derivirana_varijabla naziv="DomainObject.Predmet.ProtustrankaWithAdressOIB_1">M. V. M. ADRIA d.o.o. POREČ, OIB 84054248928, Kate Pejnović 7, 52440 Poreč</derivirana_varijabla>
  </DomainObject.Predmet.ProtustrankaWithAdressOIB>
  <DomainObject.Predmet.ProtustrankaNazivFormated>
    <izvorni_sadrzaj>M. V. M. ADRIA d.o.o. POREČ</izvorni_sadrzaj>
    <derivirana_varijabla naziv="DomainObject.Predmet.ProtustrankaNazivFormated_1">M. V. M. ADRIA d.o.o. POREČ</derivirana_varijabla>
  </DomainObject.Predmet.ProtustrankaNazivFormated>
  <DomainObject.Predmet.ProtustrankaNazivFormatedOIB>
    <izvorni_sadrzaj>M. V. M. ADRIA d.o.o. POREČ, OIB 84054248928</izvorni_sadrzaj>
    <derivirana_varijabla naziv="DomainObject.Predmet.ProtustrankaNazivFormatedOIB_1">M. V. M. ADRIA d.o.o. POREČ, OIB 84054248928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17253.41</izvorni_sadrzaj>
    <derivirana_varijabla naziv="DomainObject.Predmet.TrenutnaVrijednost_1">17253.41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V. M. ADRIA d.o.o. POREČ</item>
    </izvorni_sadrzaj>
    <derivirana_varijabla naziv="DomainObject.Predmet.ProtuStrankaListFormated_1">
      <item>M. V. M. ADRIA d.o.o. POREČ</item>
    </derivirana_varijabla>
  </DomainObject.Predmet.ProtuStrankaListFormated>
  <DomainObject.Predmet.ProtuStrankaListFormatedOIB>
    <izvorni_sadrzaj>
      <item>M. V. M. ADRIA d.o.o. POREČ, OIB 84054248928</item>
    </izvorni_sadrzaj>
    <derivirana_varijabla naziv="DomainObject.Predmet.ProtuStrankaListFormatedOIB_1">
      <item>M. V. M. ADRIA d.o.o. POREČ, OIB 84054248928</item>
    </derivirana_varijabla>
  </DomainObject.Predmet.ProtuStrankaListFormatedOIB>
  <DomainObject.Predmet.ProtuStrankaListFormatedWithAdress>
    <izvorni_sadrzaj>
      <item>M. V. M. ADRIA d.o.o. POREČ, Kate Pejnović 7, 52440 Poreč</item>
    </izvorni_sadrzaj>
    <derivirana_varijabla naziv="DomainObject.Predmet.ProtuStrankaListFormatedWithAdress_1">
      <item>M. V. M. ADRIA d.o.o. POREČ, Kate Pejnović 7, 52440 Poreč</item>
    </derivirana_varijabla>
  </DomainObject.Predmet.ProtuStrankaListFormatedWithAdress>
  <DomainObject.Predmet.ProtuStrankaListFormatedWithAdressOIB>
    <izvorni_sadrzaj>
      <item>M. V. M. ADRIA d.o.o. POREČ, OIB 84054248928, Kate Pejnović 7, 52440 Poreč</item>
    </izvorni_sadrzaj>
    <derivirana_varijabla naziv="DomainObject.Predmet.ProtuStrankaListFormatedWithAdressOIB_1">
      <item>M. V. M. ADRIA d.o.o. POREČ, OIB 84054248928, Kate Pejnović 7, 52440 Poreč</item>
    </derivirana_varijabla>
  </DomainObject.Predmet.ProtuStrankaListFormatedWithAdressOIB>
  <DomainObject.Predmet.ProtuStrankaListNazivFormated>
    <izvorni_sadrzaj>
      <item>M. V. M. ADRIA d.o.o. POREČ</item>
    </izvorni_sadrzaj>
    <derivirana_varijabla naziv="DomainObject.Predmet.ProtuStrankaListNazivFormated_1">
      <item>M. V. M. ADRIA d.o.o. POREČ</item>
    </derivirana_varijabla>
  </DomainObject.Predmet.ProtuStrankaListNazivFormated>
  <DomainObject.Predmet.ProtuStrankaListNazivFormatedOIB>
    <izvorni_sadrzaj>
      <item>M. V. M. ADRIA d.o.o. POREČ, OIB 84054248928</item>
    </izvorni_sadrzaj>
    <derivirana_varijabla naziv="DomainObject.Predmet.ProtuStrankaListNazivFormatedOIB_1">
      <item>M. V. M. ADRIA d.o.o. POREČ, OIB 84054248928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V. M. ADRIA d.o.o. POREČ</izvorni_sadrzaj>
    <derivirana_varijabla naziv="DomainObject.Predmet.ProtustrankaIDrugi_1">M. V. M. ADRIA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 V. M. ADRIA d.o.o. POREČ, OIB 84054248928, Kate Pejnović 7, 52440 Poreč</izvorni_sadrzaj>
    <derivirana_varijabla naziv="DomainObject.Predmet.ProtustrankaIDrugiAdressOIB_1">M. V. M. ADRIA d.o.o. POREČ, OIB 84054248928, Kate Pejnović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V. M. ADRIA d.o.o. POREČ</item>
    </izvorni_sadrzaj>
    <derivirana_varijabla naziv="DomainObject.Predmet.SudioniciListNaziv_1">
      <item>FINANCIJSKA AGENCIJA, RC RIJEKA, PODRUŽNICA PULA, PULA</item>
      <item>M. V. M. ADRIA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 V. M. ADRIA d.o.o. POREČ, OIB 84054248928, Kate Pejnović 7,52440 Poreč</item>
    </izvorni_sadrzaj>
    <derivirana_varijabla naziv="DomainObject.Predmet.SudioniciListAdressOIB_1">
      <item>FINANCIJSKA AGENCIJA, RC RIJEKA, PODRUŽNICA PULA, PULA, OIB 85821130368, Ulica grada Vukovara 70,10000 Zagreb</item>
      <item>M. V. M. ADRIA d.o.o. POREČ, OIB 84054248928, Kate Pejnović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84054248928</item>
    </izvorni_sadrzaj>
    <derivirana_varijabla naziv="DomainObject.Predmet.SudioniciListNazivOIB_1">
      <item>, OIB 85821130368</item>
      <item>, OIB 84054248928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3601</properties:Characters>
  <properties:Lines>92</properties:Lines>
  <properties:Paragraphs>31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2018-11-15T13:19:00Z</dcterms:created>
  <dc:creator>Ela Sošić</dc:creator>
  <cp:lastModifiedBy>Ana Jeromela</cp:lastModifiedBy>
  <cp:lastPrinted>2018-12-31T10:55:00Z</cp:lastPrinted>
  <dcterms:modified xmlns:xsi="http://www.w3.org/2001/XMLSchema-instance" xsi:type="dcterms:W3CDTF">2018-12-31T10:55:00Z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(St-260-18 M.V.M. ADRIA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