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e4fc" w14:paraId="8d5e4f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B116BC">
        <w:t>5</w:t>
      </w:r>
      <w:r w:rsidR="009C4ACC">
        <w:t>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9C4ACC">
        <w:t xml:space="preserve">ARHIVOLT j.d.o.o., OIB: </w:t>
      </w:r>
      <w:r w:rsidR="009C4ACC" w:rsidRPr="00123C59">
        <w:t>34319875553</w:t>
      </w:r>
      <w:r w:rsidR="009C4ACC">
        <w:t xml:space="preserve">, MBS: </w:t>
      </w:r>
      <w:r w:rsidR="009C4ACC" w:rsidRPr="00123C59">
        <w:t>080828745</w:t>
      </w:r>
      <w:r w:rsidR="009C4ACC">
        <w:t>, Zagreb, Mlinarska 16</w:t>
      </w:r>
      <w:r w:rsidR="00B116BC">
        <w:t xml:space="preserve">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C4ACC">
        <w:t xml:space="preserve">ARHIVOLT j.d.o.o., OIB: </w:t>
      </w:r>
      <w:r w:rsidR="009C4ACC" w:rsidRPr="00123C59">
        <w:t>34319875553</w:t>
      </w:r>
      <w:r w:rsidR="009C4ACC">
        <w:t xml:space="preserve">, MBS: </w:t>
      </w:r>
      <w:r w:rsidR="009C4ACC" w:rsidRPr="00123C59">
        <w:t>080828745</w:t>
      </w:r>
      <w:r w:rsidR="009C4ACC">
        <w:t>, Zagreb, Mlinarska 16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9C4ACC">
        <w:t>KREŠIMIR MARETIĆ, OIB:  66108961276, Zagreb, Šimuna Starčevića 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C4ACC">
        <w:t xml:space="preserve">ARHIVOLT j.d.o.o., OIB: </w:t>
      </w:r>
      <w:r w:rsidR="009C4ACC" w:rsidRPr="00123C59">
        <w:t>34319875553</w:t>
      </w:r>
      <w:r w:rsidR="009C4ACC">
        <w:t xml:space="preserve">, MBS: </w:t>
      </w:r>
      <w:r w:rsidR="009C4ACC" w:rsidRPr="00123C59">
        <w:t>080828745</w:t>
      </w:r>
      <w:r w:rsidR="009C4ACC">
        <w:t>, Zagreb, Mlinarska 16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9C4ACC">
        <w:t>2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</w:t>
      </w:r>
      <w:r w:rsidR="009C4ACC">
        <w:t>522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C4ACC">
        <w:t xml:space="preserve">ARHIVOLT j.d.o.o., OIB: </w:t>
      </w:r>
      <w:r w:rsidR="009C4ACC" w:rsidRPr="00123C59">
        <w:t>34319875553</w:t>
      </w:r>
      <w:r w:rsidR="009C4ACC">
        <w:t xml:space="preserve">, MBS: </w:t>
      </w:r>
      <w:r w:rsidR="009C4ACC" w:rsidRPr="00123C59">
        <w:t>080828745</w:t>
      </w:r>
      <w:r w:rsidR="009C4ACC">
        <w:t>, Zagreb, Mlinarska 16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B116BC">
        <w:t>5</w:t>
      </w:r>
      <w:r w:rsidR="009C4ACC">
        <w:t>8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39F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B116BC">
      <w:t>5</w:t>
    </w:r>
    <w:r w:rsidR="009C4ACC">
      <w:t>8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6D39F1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D39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39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9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9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D39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39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9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9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ARHIVOLT jednostavno društvo s ograničenom odgovornošću za trgovinu i usluge</izvorni_sadrzaj>
    <derivirana_varijabla naziv="DomainObject.Predmet.ProtustrankaFormated_1">  ARHIVOLT jednostavno društvo s ograničenom odgovornošću za trgovinu i usluge</derivirana_varijabla>
  </DomainObject.Predmet.ProtustrankaFormated>
  <DomainObject.Predmet.ProtustrankaFormatedOIB>
    <izvorni_sadrzaj>  ARHIVOLT jednostavno društvo s ograničenom odgovornošću za trgovinu i usluge, OIB 34319875553</izvorni_sadrzaj>
    <derivirana_varijabla naziv="DomainObject.Predmet.ProtustrankaFormatedOIB_1">  ARHIVOLT jednostavno društvo s ograničenom odgovornošću za trgovinu i usluge, OIB 34319875553</derivirana_varijabla>
  </DomainObject.Predmet.ProtustrankaFormatedOIB>
  <DomainObject.Predmet.ProtustrankaFormatedWithAdress>
    <izvorni_sadrzaj> ARHIVOLT jednostavno društvo s ograničenom odgovornošću za trgovinu i usluge, Mlinarska 16, 10000 Zagreb</izvorni_sadrzaj>
    <derivirana_varijabla naziv="DomainObject.Predmet.ProtustrankaFormatedWithAdress_1"> ARHIVOLT jednostavno društvo s ograničenom odgovornošću za trgovinu i usluge, Mlinarska 16, 10000 Zagreb</derivirana_varijabla>
  </DomainObject.Predmet.ProtustrankaFormatedWithAdress>
  <DomainObject.Predmet.ProtustrankaFormatedWithAdressOIB>
    <izvorni_sadrzaj> ARHIVOLT jednostavno društvo s ograničenom odgovornošću za trgovinu i usluge, OIB 34319875553, Mlinarska 16, 10000 Zagreb</izvorni_sadrzaj>
    <derivirana_varijabla naziv="DomainObject.Predmet.ProtustrankaFormatedWithAdressOIB_1"> ARHIVOLT jednostavno društvo s ograničenom odgovornošću za trgovinu i usluge, OIB 34319875553, Mlinarska 16, 10000 Zagreb</derivirana_varijabla>
  </DomainObject.Predmet.ProtustrankaFormatedWithAdressOIB>
  <DomainObject.Predmet.ProtustrankaWithAdress>
    <izvorni_sadrzaj>ARHIVOLT jednostavno društvo s ograničenom odgovornošću za trgovinu i usluge Mlinarska 16, 10000 Zagreb</izvorni_sadrzaj>
    <derivirana_varijabla naziv="DomainObject.Predmet.ProtustrankaWithAdress_1">ARHIVOLT jednostavno društvo s ograničenom odgovornošću za trgovinu i usluge Mlinarska 16, 10000 Zagreb</derivirana_varijabla>
  </DomainObject.Predmet.ProtustrankaWithAdress>
  <DomainObject.Predmet.ProtustrankaWithAdressOIB>
    <izvorni_sadrzaj>ARHIVOLT jednostavno društvo s ograničenom odgovornošću za trgovinu i usluge, OIB 34319875553, Mlinarska 16, 10000 Zagreb</izvorni_sadrzaj>
    <derivirana_varijabla naziv="DomainObject.Predmet.ProtustrankaWithAdressOIB_1">ARHIVOLT jednostavno društvo s ograničenom odgovornošću za trgovinu i usluge, OIB 34319875553, Mlinarska 16, 10000 Zagreb</derivirana_varijabla>
  </DomainObject.Predmet.ProtustrankaWithAdressOIB>
  <DomainObject.Predmet.ProtustrankaNazivFormated>
    <izvorni_sadrzaj>ARHIVOLT jednostavno društvo s ograničenom odgovornošću za trgovinu i usluge</izvorni_sadrzaj>
    <derivirana_varijabla naziv="DomainObject.Predmet.ProtustrankaNazivFormated_1">ARHIVOLT jednostavno društvo s ograničenom odgovornošću za trgovinu i usluge</derivirana_varijabla>
  </DomainObject.Predmet.ProtustrankaNazivFormated>
  <DomainObject.Predmet.ProtustrankaNazivFormatedOIB>
    <izvorni_sadrzaj>ARHIVOLT jednostavno društvo s ograničenom odgovornošću za trgovinu i usluge, OIB 34319875553</izvorni_sadrzaj>
    <derivirana_varijabla naziv="DomainObject.Predmet.ProtustrankaNazivFormatedOIB_1">ARHIVOLT jednostavno društvo s ograničenom odgovornošću za trgovinu i usluge, OIB 34319875553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ARHIVOLT jednostavno društvo s ograničenom odgovornošću za trgovinu i usluge</item>
    </izvorni_sadrzaj>
    <derivirana_varijabla naziv="DomainObject.Predmet.ProtuStrankaListFormated_1">
      <item>ARHIVOLT jednostavno društvo s ograničenom odgovornošću za trgovinu i usluge</item>
    </derivirana_varijabla>
  </DomainObject.Predmet.ProtuStrankaListFormated>
  <DomainObject.Predmet.ProtuStrankaListFormatedOIB>
    <izvorni_sadrzaj>
      <item>ARHIVOLT jednostavno društvo s ograničenom odgovornošću za trgovinu i usluge, OIB 34319875553</item>
    </izvorni_sadrzaj>
    <derivirana_varijabla naziv="DomainObject.Predmet.ProtuStrankaListFormatedOIB_1">
      <item>ARHIVOLT jednostavno društvo s ograničenom odgovornošću za trgovinu i usluge, OIB 34319875553</item>
    </derivirana_varijabla>
  </DomainObject.Predmet.ProtuStrankaListFormatedOIB>
  <DomainObject.Predmet.ProtuStrankaListFormatedWithAdress>
    <izvorni_sadrzaj>
      <item>ARHIVOLT jednostavno društvo s ograničenom odgovornošću za trgovinu i usluge, Mlinarska 16, 10000 Zagreb</item>
    </izvorni_sadrzaj>
    <derivirana_varijabla naziv="DomainObject.Predmet.ProtuStrankaListFormatedWithAdress_1">
      <item>ARHIVOLT jednostavno društvo s ograničenom odgovornošću za trgovinu i usluge, Mlinarska 16, 10000 Zagreb</item>
    </derivirana_varijabla>
  </DomainObject.Predmet.ProtuStrankaListFormatedWithAdress>
  <DomainObject.Predmet.ProtuStrankaListFormatedWithAdressOIB>
    <izvorni_sadrzaj>
      <item>ARHIVOLT jednostavno društvo s ograničenom odgovornošću za trgovinu i usluge, OIB 34319875553, Mlinarska 16, 10000 Zagreb</item>
    </izvorni_sadrzaj>
    <derivirana_varijabla naziv="DomainObject.Predmet.ProtuStrankaListFormatedWithAdressOIB_1">
      <item>ARHIVOLT jednostavno društvo s ograničenom odgovornošću za trgovinu i usluge, OIB 34319875553, Mlinarska 16, 10000 Zagreb</item>
    </derivirana_varijabla>
  </DomainObject.Predmet.ProtuStrankaListFormatedWithAdressOIB>
  <DomainObject.Predmet.ProtuStrankaListNazivFormated>
    <izvorni_sadrzaj>
      <item>ARHIVOLT jednostavno društvo s ograničenom odgovornošću za trgovinu i usluge</item>
    </izvorni_sadrzaj>
    <derivirana_varijabla naziv="DomainObject.Predmet.ProtuStrankaListNazivFormated_1">
      <item>ARHIVOLT jednostavno društvo s ograničenom odgovornošću za trgovinu i usluge</item>
    </derivirana_varijabla>
  </DomainObject.Predmet.ProtuStrankaListNazivFormated>
  <DomainObject.Predmet.ProtuStrankaListNazivFormatedOIB>
    <izvorni_sadrzaj>
      <item>ARHIVOLT jednostavno društvo s ograničenom odgovornošću za trgovinu i usluge, OIB 34319875553</item>
    </izvorni_sadrzaj>
    <derivirana_varijabla naziv="DomainObject.Predmet.ProtuStrankaListNazivFormatedOIB_1">
      <item>ARHIVOLT jednostavno društvo s ograničenom odgovornošću za trgovinu i usluge, OIB 34319875553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ARHIVOLT jednostavno društvo s ograničenom odgovornošću za trgovinu i usluge</izvorni_sadrzaj>
    <derivirana_varijabla naziv="DomainObject.Predmet.ProtustrankaIDrugi_1">ARHIVOLT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ARHIVOLT jednostavno društvo s ograničenom odgovornošću za trgovinu i usluge, OIB 34319875553, Mlinarska 16, 10000 Zagreb</izvorni_sadrzaj>
    <derivirana_varijabla naziv="DomainObject.Predmet.ProtustrankaIDrugiAdressOIB_1">ARHIVOLT jednostavno društvo s ograničenom odgovornošću za trgovinu i usluge, OIB 34319875553, Mlinarska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ARHIVOLT jednostavno društvo s ograničenom odgovornošću za trgovinu i usluge</item>
      <item>FINA Regionalni centar Zagreb</item>
    </izvorni_sadrzaj>
    <derivirana_varijabla naziv="DomainObject.Predmet.SudioniciListNaziv_1">
      <item>ARHIVOLT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ARHIVOLT jednostavno društvo s ograničenom odgovornošću za trgovinu i usluge, OIB 34319875553, Mlinarska 16,10000 Zagreb</item>
      <item>FINA Regionalni centar Zagreb, OIB 85821130368, Trg svibanjskih žrtava 1995. br. 1,10000 Zagreb</item>
    </izvorni_sadrzaj>
    <derivirana_varijabla naziv="DomainObject.Predmet.SudioniciListAdressOIB_1">
      <item>ARHIVOLT jednostavno društvo s ograničenom odgovornošću za trgovinu i usluge, OIB 34319875553, Mlinarska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34319875553</item>
      <item>, OIB 85821130368</item>
    </izvorni_sadrzaj>
    <derivirana_varijabla naziv="DomainObject.Predmet.SudioniciListNazivOIB_1">
      <item>, OIB 34319875553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4FC00-97E0-4DF0-9C9C-E99BC2DAD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2327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2016-08-29T07:43:00Z</dcterms:created>
  <dc:creator>korisnik</dc:creator>
  <cp:lastModifiedBy>Snježana Andrijanić</cp:lastModifiedBy>
  <cp:lastPrinted>2016-08-29T07:42:00Z</cp:lastPrinted>
  <dcterms:modified xmlns:xsi="http://www.w3.org/2001/XMLSchema-instance" xsi:type="dcterms:W3CDTF">2016-08-29T10:32:00Z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