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3599" w14:paraId="5203599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BB5A15">
        <w:t>DAVIDOFF I TUKS d.o.o., Put Bandirice 20, Vis, OIB: 06819127407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BB5A15">
        <w:t>DAVIDOFF I TUKS d.o.o., Put Bandirice 20, Vis, OIB: 06819127407</w:t>
      </w:r>
      <w:r>
        <w:t xml:space="preserve">, zaprimljen na ovom sudu </w:t>
      </w:r>
      <w:r w:rsidR="00BB5A15">
        <w:t>22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BB5A15">
        <w:t>22</w:t>
      </w:r>
      <w:r>
        <w:t xml:space="preserve">. rujna 2015. godine podnio zahtjev za provedbu skraćenog stečajnog postupka nad dužnikom </w:t>
      </w:r>
      <w:r w:rsidR="00BB5A15">
        <w:t>DAVIDOFF I TUKS d.o.o., Put Bandirice 20, Vis, OIB: 06819127407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F27962">
        <w:t>67</w:t>
      </w:r>
      <w:r w:rsidR="00BB5A15">
        <w:t>1</w:t>
      </w:r>
      <w:r>
        <w:t xml:space="preserve">-1 od </w:t>
      </w:r>
      <w:r w:rsidR="004B303C">
        <w:t xml:space="preserve">08. </w:t>
      </w:r>
      <w:r w:rsidR="00BB5A15">
        <w:t>svibnja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92D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BB5A15">
      <w:t>312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BB5A15">
      <w:t>312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1492D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DAVIDOFF I TUKS d.o.o. putnička agencija</izvorni_sadrzaj>
    <derivirana_varijabla naziv="DomainObject.Predmet.ProtustrankaFormated_1">  DAVIDOFF I TUKS d.o.o. putnička agencija</derivirana_varijabla>
  </DomainObject.Predmet.ProtustrankaFormated>
  <DomainObject.Predmet.ProtustrankaFormatedOIB>
    <izvorni_sadrzaj>  DAVIDOFF I TUKS d.o.o. putnička agencija, OIB 06819127407</izvorni_sadrzaj>
    <derivirana_varijabla naziv="DomainObject.Predmet.ProtustrankaFormatedOIB_1">  DAVIDOFF I TUKS d.o.o. putnička agencija, OIB 06819127407</derivirana_varijabla>
  </DomainObject.Predmet.ProtustrankaFormatedOIB>
  <DomainObject.Predmet.ProtustrankaFormatedWithAdress>
    <izvorni_sadrzaj> DAVIDOFF I TUKS d.o.o. putnička agencija, Put Bandirice 20, 21480 Vis</izvorni_sadrzaj>
    <derivirana_varijabla naziv="DomainObject.Predmet.ProtustrankaFormatedWithAdress_1"> DAVIDOFF I TUKS d.o.o. putnička agencija, Put Bandirice 20, 21480 Vis</derivirana_varijabla>
  </DomainObject.Predmet.ProtustrankaFormatedWithAdress>
  <DomainObject.Predmet.ProtustrankaFormatedWithAdressOIB>
    <izvorni_sadrzaj> DAVIDOFF I TUKS d.o.o. putnička agencija, OIB 06819127407, Put Bandirice 20, 21480 Vis</izvorni_sadrzaj>
    <derivirana_varijabla naziv="DomainObject.Predmet.ProtustrankaFormatedWithAdressOIB_1"> DAVIDOFF I TUKS d.o.o. putnička agencija, OIB 06819127407, Put Bandirice 20, 21480 Vis</derivirana_varijabla>
  </DomainObject.Predmet.ProtustrankaFormatedWithAdressOIB>
  <DomainObject.Predmet.ProtustrankaWithAdress>
    <izvorni_sadrzaj>DAVIDOFF I TUKS d.o.o. putnička agencija Put Bandirice 20, 21480 Vis</izvorni_sadrzaj>
    <derivirana_varijabla naziv="DomainObject.Predmet.ProtustrankaWithAdress_1">DAVIDOFF I TUKS d.o.o. putnička agencija Put Bandirice 20, 21480 Vis</derivirana_varijabla>
  </DomainObject.Predmet.ProtustrankaWithAdress>
  <DomainObject.Predmet.ProtustrankaWithAdressOIB>
    <izvorni_sadrzaj>DAVIDOFF I TUKS d.o.o. putnička agencija, OIB 06819127407, Put Bandirice 20, 21480 Vis</izvorni_sadrzaj>
    <derivirana_varijabla naziv="DomainObject.Predmet.ProtustrankaWithAdressOIB_1">DAVIDOFF I TUKS d.o.o. putnička agencija, OIB 06819127407, Put Bandirice 20, 21480 Vis</derivirana_varijabla>
  </DomainObject.Predmet.ProtustrankaWithAdressOIB>
  <DomainObject.Predmet.ProtustrankaNazivFormated>
    <izvorni_sadrzaj>DAVIDOFF I TUKS d.o.o. putnička agencija</izvorni_sadrzaj>
    <derivirana_varijabla naziv="DomainObject.Predmet.ProtustrankaNazivFormated_1">DAVIDOFF I TUKS d.o.o. putnička agencija</derivirana_varijabla>
  </DomainObject.Predmet.ProtustrankaNazivFormated>
  <DomainObject.Predmet.ProtustrankaNazivFormatedOIB>
    <izvorni_sadrzaj>DAVIDOFF I TUKS d.o.o. putnička agencija, OIB 06819127407</izvorni_sadrzaj>
    <derivirana_varijabla naziv="DomainObject.Predmet.ProtustrankaNazivFormatedOIB_1">DAVIDOFF I TUKS d.o.o. putnička agencija, OIB 06819127407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17697.13</izvorni_sadrzaj>
    <derivirana_varijabla naziv="DomainObject.Predmet.TrenutnaVrijednost_1">17697.13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DAVIDOFF I TUKS d.o.o. putnička agencija</item>
    </izvorni_sadrzaj>
    <derivirana_varijabla naziv="DomainObject.Predmet.ProtuStrankaListFormated_1">
      <item>DAVIDOFF I TUKS d.o.o. putnička agencija</item>
    </derivirana_varijabla>
  </DomainObject.Predmet.ProtuStrankaListFormated>
  <DomainObject.Predmet.ProtuStrankaListFormatedOIB>
    <izvorni_sadrzaj>
      <item>DAVIDOFF I TUKS d.o.o. putnička agencija, OIB 06819127407</item>
    </izvorni_sadrzaj>
    <derivirana_varijabla naziv="DomainObject.Predmet.ProtuStrankaListFormatedOIB_1">
      <item>DAVIDOFF I TUKS d.o.o. putnička agencija, OIB 06819127407</item>
    </derivirana_varijabla>
  </DomainObject.Predmet.ProtuStrankaListFormatedOIB>
  <DomainObject.Predmet.ProtuStrankaListFormatedWithAdress>
    <izvorni_sadrzaj>
      <item>DAVIDOFF I TUKS d.o.o. putnička agencija, Put Bandirice 20, 21480 Vis</item>
    </izvorni_sadrzaj>
    <derivirana_varijabla naziv="DomainObject.Predmet.ProtuStrankaListFormatedWithAdress_1">
      <item>DAVIDOFF I TUKS d.o.o. putnička agencija, Put Bandirice 20, 21480 Vis</item>
    </derivirana_varijabla>
  </DomainObject.Predmet.ProtuStrankaListFormatedWithAdress>
  <DomainObject.Predmet.ProtuStrankaListFormatedWithAdressOIB>
    <izvorni_sadrzaj>
      <item>DAVIDOFF I TUKS d.o.o. putnička agencija, OIB 06819127407, Put Bandirice 20, 21480 Vis</item>
    </izvorni_sadrzaj>
    <derivirana_varijabla naziv="DomainObject.Predmet.ProtuStrankaListFormatedWithAdressOIB_1">
      <item>DAVIDOFF I TUKS d.o.o. putnička agencija, OIB 06819127407, Put Bandirice 20, 21480 Vis</item>
    </derivirana_varijabla>
  </DomainObject.Predmet.ProtuStrankaListFormatedWithAdressOIB>
  <DomainObject.Predmet.ProtuStrankaListNazivFormated>
    <izvorni_sadrzaj>
      <item>DAVIDOFF I TUKS d.o.o. putnička agencija</item>
    </izvorni_sadrzaj>
    <derivirana_varijabla naziv="DomainObject.Predmet.ProtuStrankaListNazivFormated_1">
      <item>DAVIDOFF I TUKS d.o.o. putnička agencija</item>
    </derivirana_varijabla>
  </DomainObject.Predmet.ProtuStrankaListNazivFormated>
  <DomainObject.Predmet.ProtuStrankaListNazivFormatedOIB>
    <izvorni_sadrzaj>
      <item>DAVIDOFF I TUKS d.o.o. putnička agencija, OIB 06819127407</item>
    </izvorni_sadrzaj>
    <derivirana_varijabla naziv="DomainObject.Predmet.ProtuStrankaListNazivFormatedOIB_1">
      <item>DAVIDOFF I TUKS d.o.o. putnička agencija, OIB 06819127407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DAVIDOFF I TUKS d.o.o. putnička agencija</izvorni_sadrzaj>
    <derivirana_varijabla naziv="DomainObject.Predmet.ProtustrankaIDrugi_1">DAVIDOFF I TUKS d.o.o. putnička agencija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DAVIDOFF I TUKS d.o.o. putnička agencija, OIB 06819127407, Put Bandirice 20, 21480 Vis</izvorni_sadrzaj>
    <derivirana_varijabla naziv="DomainObject.Predmet.ProtustrankaIDrugiAdressOIB_1">DAVIDOFF I TUKS d.o.o. putnička agencija, OIB 06819127407, Put Bandirice 20,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DAVIDOFF I TUKS d.o.o. putnička agencija</item>
    </izvorni_sadrzaj>
    <derivirana_varijabla naziv="DomainObject.Predmet.SudioniciListNaziv_1">
      <item>FINA SPLIT</item>
      <item>DAVIDOFF I TUKS d.o.o. putnička agencija</item>
    </derivirana_varijabla>
  </DomainObject.Predmet.SudioniciListNaziv>
  <DomainObject.Predmet.SudioniciListAdressOIB>
    <izvorni_sadrzaj>
      <item>FINA SPLIT, Mažuranićevo šetalište 24 b,21000 Split</item>
      <item>DAVIDOFF I TUKS d.o.o. putnička agencija, OIB 06819127407, Put Bandirice 20,21480 Vis</item>
    </izvorni_sadrzaj>
    <derivirana_varijabla naziv="DomainObject.Predmet.SudioniciListAdressOIB_1">
      <item>FINA SPLIT, Mažuranićevo šetalište 24 b,21000 Split</item>
      <item>DAVIDOFF I TUKS d.o.o. putnička agencija, OIB 06819127407, Put Bandirice 20,21480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06819127407</item>
    </izvorni_sadrzaj>
    <derivirana_varijabla naziv="DomainObject.Predmet.SudioniciListNazivOIB_1">
      <item>, OIB null</item>
      <item>, OIB 06819127407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9DB22-512F-4E59-9946-72888BFE6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1922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2016-01-22T13:22:00Z</cp:lastPrinted>
  <dcterms:modified xmlns:xsi="http://www.w3.org/2001/XMLSchema-instance" xsi:type="dcterms:W3CDTF">2016-01-25T08:06:00Z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