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7c6b" w14:paraId="6a77c6b" w:rsidRDefault="00906987" w:rsidP="00906987" w:rsidR="00906987" w:rsidRPr="0059155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6987" w:rsidP="00906987" w:rsidR="00906987" w:rsidRPr="0059155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9155D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906987" w:rsidP="00906987" w:rsidR="009069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9155D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906987" w:rsidP="00906987" w:rsidR="009069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06987" w:rsidP="00906987" w:rsidR="00906987" w:rsidRPr="0059155D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906987" w:rsidP="00906987" w:rsidR="0090698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06987" w:rsidP="00906987" w:rsidR="00906987" w:rsidRPr="005D578C">
      <w:pPr>
        <w:jc w:val="center"/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06987" w:rsidP="00906987" w:rsidR="00906987" w:rsidRPr="005D578C">
      <w:pPr>
        <w:rPr>
          <w:rFonts w:cs="Times New Roman" w:eastAsia="Times New Roman"/>
          <w:szCs w:val="24"/>
        </w:rPr>
      </w:pPr>
    </w:p>
    <w:p w:rsidRDefault="00906987" w:rsidP="00906987" w:rsidR="0090698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KUNA d. o. o. Nova Vas (Grad Poreč), Gedići 17a, OIB 35046115891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130033321,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9155D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906987" w:rsidP="00906987" w:rsidR="00906987" w:rsidRPr="005D578C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06987" w:rsidP="00906987" w:rsidR="00906987" w:rsidRPr="005D578C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KUNA d. o. o. Nova Vas (Grad Poreč), Gedići 17a, OIB 35046115891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130033321,</w:t>
      </w:r>
      <w:r w:rsidRPr="005D578C">
        <w:rPr>
          <w:rFonts w:cs="Times New Roman" w:eastAsia="Times New Roman"/>
          <w:szCs w:val="24"/>
        </w:rPr>
        <w:t xml:space="preserve"> s danom </w:t>
      </w:r>
      <w:r w:rsidR="0059155D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06987" w:rsidP="00906987" w:rsidR="00906987" w:rsidRPr="005D578C">
      <w:pPr>
        <w:rPr>
          <w:rFonts w:cs="Times New Roman" w:eastAsia="Times New Roman"/>
          <w:szCs w:val="24"/>
        </w:rPr>
      </w:pPr>
    </w:p>
    <w:p w:rsidRDefault="00906987" w:rsidP="00906987" w:rsidR="0090698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906987" w:rsidP="00906987" w:rsidR="00906987">
      <w:pPr>
        <w:rPr>
          <w:rFonts w:cs="Times New Roman" w:eastAsia="Times New Roman"/>
          <w:szCs w:val="20"/>
        </w:rPr>
      </w:pPr>
    </w:p>
    <w:p w:rsidRDefault="00906987" w:rsidP="00906987" w:rsidR="009069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KUNA d. o. o. Nova Vas (Grad Poreč), Gedići 17a, OIB 35046115891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130033321.</w:t>
      </w:r>
    </w:p>
    <w:p w:rsidRDefault="00906987" w:rsidP="00906987" w:rsidR="00906987">
      <w:pPr>
        <w:ind w:firstLine="709"/>
        <w:rPr>
          <w:rFonts w:cs="Times New Roman" w:eastAsia="Times New Roman"/>
          <w:szCs w:val="24"/>
        </w:rPr>
      </w:pPr>
    </w:p>
    <w:p w:rsidRDefault="00906987" w:rsidP="00906987" w:rsidR="009069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KUNA d. o. o. Nova Vas (Grad Poreč), Gedići 17a, OIB 35046115891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130033321.</w:t>
      </w:r>
    </w:p>
    <w:p w:rsidRDefault="00906987" w:rsidP="00906987" w:rsidR="00906987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06987" w:rsidP="00906987" w:rsidR="00906987">
      <w:pPr>
        <w:ind w:firstLine="708"/>
        <w:rPr>
          <w:rFonts w:cs="Times New Roman" w:eastAsia="Times New Roman"/>
          <w:szCs w:val="24"/>
        </w:rPr>
      </w:pPr>
    </w:p>
    <w:p w:rsidRDefault="00906987" w:rsidP="00906987" w:rsidR="0090698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KUNA d. o. o. Nova Vas (Grad Poreč).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06987" w:rsidP="00906987" w:rsidR="0090698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06987" w:rsidP="00906987" w:rsidR="00906987" w:rsidRPr="005D578C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9155D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06987" w:rsidP="00906987" w:rsidR="00906987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06987" w:rsidP="00906987" w:rsidR="009069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95558A">
        <w:rPr>
          <w:rFonts w:cs="Times New Roman" w:eastAsia="Times New Roman"/>
          <w:szCs w:val="24"/>
        </w:rPr>
        <w:t>, v. r.</w:t>
      </w:r>
    </w:p>
    <w:p w:rsidRDefault="00906987" w:rsidP="00906987" w:rsidR="00906987">
      <w:pPr>
        <w:jc w:val="left"/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jc w:val="left"/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06987" w:rsidP="00906987" w:rsidR="0090698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06987" w:rsidP="00906987" w:rsidR="009069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06987" w:rsidP="00906987" w:rsidR="00906987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rPr>
          <w:rFonts w:cs="Times New Roman" w:eastAsia="Times New Roman"/>
          <w:szCs w:val="24"/>
        </w:rPr>
      </w:pPr>
    </w:p>
    <w:p w:rsidRDefault="00906987" w:rsidP="00906987" w:rsidR="009069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06987" w:rsidP="00906987" w:rsidR="009069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06987" w:rsidP="00906987" w:rsidR="009069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KUNA d. o. o. Nova Vas (Grad Poreč), Gedići 17a,</w:t>
      </w:r>
    </w:p>
    <w:p w:rsidRDefault="00906987" w:rsidP="00906987" w:rsidR="009069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Zdenka Rusak, Gedići, Gedići 17 A,</w:t>
      </w:r>
    </w:p>
    <w:p w:rsidRDefault="00906987" w:rsidP="00906987" w:rsidR="0090698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906987" w:rsidP="00906987" w:rsidR="009069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06987" w:rsidP="00906987" w:rsidR="0090698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906987" w:rsidP="00906987" w:rsidR="0090698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06987" w:rsidP="00906987" w:rsidR="009069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06987" w:rsidP="00906987" w:rsidR="009069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06987" w:rsidP="00906987" w:rsidR="00906987"/>
    <w:p w:rsidRDefault="00906987" w:rsidP="00906987" w:rsidR="00906987"/>
    <w:p w:rsidRDefault="00906987" w:rsidP="00906987" w:rsidR="00906987"/>
    <w:p w:rsidRDefault="00906987" w:rsidP="00906987" w:rsidR="00906987"/>
    <w:p w:rsidRDefault="00906987" w:rsidP="00906987" w:rsidR="00906987"/>
    <w:p w:rsidRDefault="00906987" w:rsidP="00906987" w:rsidR="00906987"/>
    <w:p w:rsidRDefault="00906987" w:rsidP="00906987" w:rsidR="00906987"/>
    <w:p w:rsidRDefault="00906987" w:rsidP="00906987" w:rsidR="00906987"/>
    <w:p w:rsidRDefault="0095558A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987" w:rsidP="00906987" w:rsidR="00906987">
      <w:r>
        <w:separator/>
      </w:r>
    </w:p>
  </w:endnote>
  <w:endnote w:id="0" w:type="continuationSeparator">
    <w:p w:rsidRDefault="00906987" w:rsidP="00906987" w:rsidR="00906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987" w:rsidP="00906987" w:rsidR="00906987">
      <w:r>
        <w:separator/>
      </w:r>
    </w:p>
  </w:footnote>
  <w:footnote w:id="0" w:type="continuationSeparator">
    <w:p w:rsidRDefault="00906987" w:rsidP="00906987" w:rsidR="009069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987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555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987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St-956/2015-5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A53"/>
    <w:rsid w:val="0059155D"/>
    <w:rsid w:val="0075528E"/>
    <w:rsid w:val="0079403F"/>
    <w:rsid w:val="00906987"/>
    <w:rsid w:val="00931A53"/>
    <w:rsid w:val="0095558A"/>
    <w:rsid w:val="00FE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698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9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069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9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98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69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698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55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55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55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698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9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069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9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98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69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698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55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55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55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KUNA d.o.o. NOVA VAS</izvorni_sadrzaj>
    <derivirana_varijabla naziv="DomainObject.Predmet.ProtustrankaFormated_1">  KUNA d.o.o. NOVA VAS</derivirana_varijabla>
  </DomainObject.Predmet.ProtustrankaFormated>
  <DomainObject.Predmet.ProtustrankaFormatedOIB>
    <izvorni_sadrzaj>  KUNA d.o.o. NOVA VAS, OIB 35046115891</izvorni_sadrzaj>
    <derivirana_varijabla naziv="DomainObject.Predmet.ProtustrankaFormatedOIB_1">  KUNA d.o.o. NOVA VAS, OIB 35046115891</derivirana_varijabla>
  </DomainObject.Predmet.ProtustrankaFormatedOIB>
  <DomainObject.Predmet.ProtustrankaFormatedWithAdress>
    <izvorni_sadrzaj> KUNA d.o.o. NOVA VAS, Gedići 17a, 52440 Poreč</izvorni_sadrzaj>
    <derivirana_varijabla naziv="DomainObject.Predmet.ProtustrankaFormatedWithAdress_1"> KUNA d.o.o. NOVA VAS, Gedići 17a, 52440 Poreč</derivirana_varijabla>
  </DomainObject.Predmet.ProtustrankaFormatedWithAdress>
  <DomainObject.Predmet.ProtustrankaFormatedWithAdressOIB>
    <izvorni_sadrzaj> KUNA d.o.o. NOVA VAS, OIB 35046115891, Gedići 17a, 52440 Poreč</izvorni_sadrzaj>
    <derivirana_varijabla naziv="DomainObject.Predmet.ProtustrankaFormatedWithAdressOIB_1"> KUNA d.o.o. NOVA VAS, OIB 35046115891, Gedići 17a, 52440 Poreč</derivirana_varijabla>
  </DomainObject.Predmet.ProtustrankaFormatedWithAdressOIB>
  <DomainObject.Predmet.ProtustrankaWithAdress>
    <izvorni_sadrzaj>KUNA d.o.o. NOVA VAS Gedići 17a, 52440 Poreč</izvorni_sadrzaj>
    <derivirana_varijabla naziv="DomainObject.Predmet.ProtustrankaWithAdress_1">KUNA d.o.o. NOVA VAS Gedići 17a, 52440 Poreč</derivirana_varijabla>
  </DomainObject.Predmet.ProtustrankaWithAdress>
  <DomainObject.Predmet.ProtustrankaWithAdressOIB>
    <izvorni_sadrzaj>KUNA d.o.o. NOVA VAS, OIB 35046115891, Gedići 17a, 52440 Poreč</izvorni_sadrzaj>
    <derivirana_varijabla naziv="DomainObject.Predmet.ProtustrankaWithAdressOIB_1">KUNA d.o.o. NOVA VAS, OIB 35046115891, Gedići 17a, 52440 Poreč</derivirana_varijabla>
  </DomainObject.Predmet.ProtustrankaWithAdressOIB>
  <DomainObject.Predmet.ProtustrankaNazivFormated>
    <izvorni_sadrzaj>KUNA d.o.o. NOVA VAS</izvorni_sadrzaj>
    <derivirana_varijabla naziv="DomainObject.Predmet.ProtustrankaNazivFormated_1">KUNA d.o.o. NOVA VAS</derivirana_varijabla>
  </DomainObject.Predmet.ProtustrankaNazivFormated>
  <DomainObject.Predmet.ProtustrankaNazivFormatedOIB>
    <izvorni_sadrzaj>KUNA d.o.o. NOVA VAS, OIB 35046115891</izvorni_sadrzaj>
    <derivirana_varijabla naziv="DomainObject.Predmet.ProtustrankaNazivFormatedOIB_1">KUNA d.o.o. NOVA VAS, OIB 35046115891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3114.76</izvorni_sadrzaj>
    <derivirana_varijabla naziv="DomainObject.Predmet.TrenutnaVrijednost_1">3114.76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KUNA d.o.o. NOVA VAS</item>
    </izvorni_sadrzaj>
    <derivirana_varijabla naziv="DomainObject.Predmet.ProtuStrankaListFormated_1">
      <item>KUNA d.o.o. NOVA VAS</item>
    </derivirana_varijabla>
  </DomainObject.Predmet.ProtuStrankaListFormated>
  <DomainObject.Predmet.ProtuStrankaListFormatedOIB>
    <izvorni_sadrzaj>
      <item>KUNA d.o.o. NOVA VAS, OIB 35046115891</item>
    </izvorni_sadrzaj>
    <derivirana_varijabla naziv="DomainObject.Predmet.ProtuStrankaListFormatedOIB_1">
      <item>KUNA d.o.o. NOVA VAS, OIB 35046115891</item>
    </derivirana_varijabla>
  </DomainObject.Predmet.ProtuStrankaListFormatedOIB>
  <DomainObject.Predmet.ProtuStrankaListFormatedWithAdress>
    <izvorni_sadrzaj>
      <item>KUNA d.o.o. NOVA VAS, Gedići 17a, 52440 Poreč</item>
    </izvorni_sadrzaj>
    <derivirana_varijabla naziv="DomainObject.Predmet.ProtuStrankaListFormatedWithAdress_1">
      <item>KUNA d.o.o. NOVA VAS, Gedići 17a, 52440 Poreč</item>
    </derivirana_varijabla>
  </DomainObject.Predmet.ProtuStrankaListFormatedWithAdress>
  <DomainObject.Predmet.ProtuStrankaListFormatedWithAdressOIB>
    <izvorni_sadrzaj>
      <item>KUNA d.o.o. NOVA VAS, OIB 35046115891, Gedići 17a, 52440 Poreč</item>
    </izvorni_sadrzaj>
    <derivirana_varijabla naziv="DomainObject.Predmet.ProtuStrankaListFormatedWithAdressOIB_1">
      <item>KUNA d.o.o. NOVA VAS, OIB 35046115891, Gedići 17a, 52440 Poreč</item>
    </derivirana_varijabla>
  </DomainObject.Predmet.ProtuStrankaListFormatedWithAdressOIB>
  <DomainObject.Predmet.ProtuStrankaListNazivFormated>
    <izvorni_sadrzaj>
      <item>KUNA d.o.o. NOVA VAS</item>
    </izvorni_sadrzaj>
    <derivirana_varijabla naziv="DomainObject.Predmet.ProtuStrankaListNazivFormated_1">
      <item>KUNA d.o.o. NOVA VAS</item>
    </derivirana_varijabla>
  </DomainObject.Predmet.ProtuStrankaListNazivFormated>
  <DomainObject.Predmet.ProtuStrankaListNazivFormatedOIB>
    <izvorni_sadrzaj>
      <item>KUNA d.o.o. NOVA VAS, OIB 35046115891</item>
    </izvorni_sadrzaj>
    <derivirana_varijabla naziv="DomainObject.Predmet.ProtuStrankaListNazivFormatedOIB_1">
      <item>KUNA d.o.o. NOVA VAS, OIB 35046115891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KUNA d.o.o. NOVA VAS</izvorni_sadrzaj>
    <derivirana_varijabla naziv="DomainObject.Predmet.ProtustrankaIDrugi_1">KUNA d.o.o. NOVA VAS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KUNA d.o.o. NOVA VAS, OIB 35046115891, Gedići 17a, 52440 Poreč</izvorni_sadrzaj>
    <derivirana_varijabla naziv="DomainObject.Predmet.ProtustrankaIDrugiAdressOIB_1">KUNA d.o.o. NOVA VAS, OIB 35046115891, Gedići 17a,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KUNA d.o.o. NOVA VAS</item>
    </izvorni_sadrzaj>
    <derivirana_varijabla naziv="DomainObject.Predmet.SudioniciListNaziv_1">
      <item>FINANCIJSKA AGENCIJA, RC RIJEKA, PODRUŽNICA PULA, PULA</item>
      <item>KUNA d.o.o. NOVA VAS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KUNA d.o.o. NOVA VAS, OIB 35046115891, Gedići 17a,52440 Poreč</item>
    </izvorni_sadrzaj>
    <derivirana_varijabla naziv="DomainObject.Predmet.SudioniciListAdressOIB_1">
      <item>FINANCIJSKA AGENCIJA, RC RIJEKA, PODRUŽNICA PULA, PULA, OIB 85821130368, Ulica grada Vukovara 70,Zagreb</item>
      <item>KUNA d.o.o. NOVA VAS, OIB 35046115891, Gedići 17a,52440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35046115891</item>
    </izvorni_sadrzaj>
    <derivirana_varijabla naziv="DomainObject.Predmet.SudioniciListNazivOIB_1">
      <item>, OIB 85821130368</item>
      <item>, OIB 35046115891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3051</properties:Characters>
  <properties:Lines>84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2016-03-17T10:53:00Z</dcterms:created>
  <dc:creator>Mihaela Kaligari</dc:creator>
  <dc:description/>
  <cp:keywords/>
  <cp:lastModifiedBy>Jasmina Matika</cp:lastModifiedBy>
  <cp:lastPrinted>2016-03-23T07:12:00Z</cp:lastPrinted>
  <dcterms:modified xmlns:xsi="http://www.w3.org/2001/XMLSchema-instance" xsi:type="dcterms:W3CDTF">2016-03-23T09:38:00Z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